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jpeg" ContentType="image/jpeg"/>
  <Override PartName="/word/header14.xml" ContentType="application/vnd.openxmlformats-officedocument.wordprocessingml.header+xml"/>
  <Override PartName="/word/header15.xml" ContentType="application/vnd.openxmlformats-officedocument.wordprocessingml.head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20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62B6A" w:rsidRPr="00F15565" w:rsidRDefault="00562B6A" w:rsidP="00A657CF">
      <w:pPr>
        <w:ind w:firstLine="360"/>
        <w:rPr>
          <w:rFonts w:hAnsi="微软雅黑"/>
        </w:rPr>
      </w:pPr>
    </w:p>
    <w:p w:rsidR="00562B6A" w:rsidRPr="00F15565" w:rsidRDefault="00562B6A" w:rsidP="00A657CF">
      <w:pPr>
        <w:ind w:firstLine="360"/>
        <w:rPr>
          <w:rFonts w:hAnsi="微软雅黑"/>
        </w:rPr>
      </w:pPr>
    </w:p>
    <w:p w:rsidR="00562B6A" w:rsidRPr="00F15565" w:rsidRDefault="00562B6A" w:rsidP="00A657CF">
      <w:pPr>
        <w:ind w:firstLine="360"/>
        <w:rPr>
          <w:rFonts w:hAnsi="微软雅黑"/>
        </w:rPr>
      </w:pPr>
    </w:p>
    <w:p w:rsidR="00562B6A" w:rsidRPr="00F15565" w:rsidRDefault="00562B6A" w:rsidP="00A657CF">
      <w:pPr>
        <w:ind w:firstLine="360"/>
        <w:rPr>
          <w:rFonts w:hAnsi="微软雅黑"/>
        </w:rPr>
      </w:pPr>
    </w:p>
    <w:p w:rsidR="00562B6A" w:rsidRPr="00F15565" w:rsidRDefault="00562B6A" w:rsidP="00A657CF">
      <w:pPr>
        <w:ind w:firstLine="360"/>
        <w:rPr>
          <w:rFonts w:hAnsi="微软雅黑"/>
        </w:rPr>
      </w:pPr>
    </w:p>
    <w:p w:rsidR="00562B6A" w:rsidRPr="00F15565" w:rsidRDefault="00562B6A" w:rsidP="00A657CF">
      <w:pPr>
        <w:ind w:firstLine="360"/>
        <w:rPr>
          <w:rFonts w:hAnsi="微软雅黑"/>
        </w:rPr>
      </w:pPr>
    </w:p>
    <w:tbl>
      <w:tblPr>
        <w:tblpPr w:leftFromText="180" w:rightFromText="180" w:vertAnchor="text" w:horzAnchor="margin" w:tblpXSpec="center" w:tblpY="-34"/>
        <w:tblW w:w="0" w:type="auto"/>
        <w:tblBorders>
          <w:top w:val="single" w:sz="12" w:space="0" w:color="008000"/>
          <w:bottom w:val="single" w:sz="12" w:space="0" w:color="008000"/>
        </w:tblBorders>
        <w:tblLook w:val="00A0"/>
      </w:tblPr>
      <w:tblGrid>
        <w:gridCol w:w="4068"/>
      </w:tblGrid>
      <w:tr w:rsidR="00562B6A" w:rsidRPr="00F15565" w:rsidTr="00895F85">
        <w:trPr>
          <w:trHeight w:val="420"/>
        </w:trPr>
        <w:tc>
          <w:tcPr>
            <w:tcW w:w="406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562B6A" w:rsidRPr="00F15565" w:rsidRDefault="00562B6A" w:rsidP="00895F85">
            <w:pPr>
              <w:ind w:firstLine="360"/>
              <w:rPr>
                <w:rStyle w:val="ac"/>
                <w:rFonts w:ascii="微软雅黑" w:eastAsia="微软雅黑" w:hAnsi="微软雅黑"/>
                <w:szCs w:val="18"/>
              </w:rPr>
            </w:pPr>
            <w:r>
              <w:rPr>
                <w:rStyle w:val="ac"/>
                <w:rFonts w:ascii="微软雅黑" w:eastAsia="微软雅黑" w:hAnsi="微软雅黑" w:hint="eastAsia"/>
                <w:szCs w:val="18"/>
              </w:rPr>
              <w:t>企业所得税汇算清缴</w:t>
            </w:r>
            <w:r w:rsidRPr="00F15565">
              <w:rPr>
                <w:rStyle w:val="ac"/>
                <w:rFonts w:ascii="微软雅黑" w:eastAsia="微软雅黑" w:hAnsi="微软雅黑" w:hint="eastAsia"/>
                <w:szCs w:val="18"/>
              </w:rPr>
              <w:t>用户指南</w:t>
            </w:r>
          </w:p>
        </w:tc>
      </w:tr>
      <w:tr w:rsidR="00562B6A" w:rsidRPr="00F15565" w:rsidTr="00895F85">
        <w:trPr>
          <w:trHeight w:val="420"/>
        </w:trPr>
        <w:tc>
          <w:tcPr>
            <w:tcW w:w="406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562B6A" w:rsidRPr="00F15565" w:rsidRDefault="00562B6A" w:rsidP="00895F85">
            <w:pPr>
              <w:ind w:firstLine="360"/>
              <w:rPr>
                <w:rStyle w:val="ac"/>
                <w:rFonts w:ascii="微软雅黑" w:eastAsia="微软雅黑" w:hAnsi="微软雅黑"/>
                <w:szCs w:val="18"/>
              </w:rPr>
            </w:pPr>
            <w:r w:rsidRPr="00F15565">
              <w:rPr>
                <w:rStyle w:val="ac"/>
                <w:rFonts w:ascii="微软雅黑" w:eastAsia="微软雅黑" w:hAnsi="微软雅黑" w:hint="eastAsia"/>
                <w:szCs w:val="18"/>
              </w:rPr>
              <w:t>软件版本：</w:t>
            </w:r>
            <w:r w:rsidRPr="00F15565">
              <w:rPr>
                <w:rStyle w:val="ac"/>
                <w:rFonts w:ascii="微软雅黑" w:eastAsia="微软雅黑" w:hAnsi="微软雅黑"/>
                <w:szCs w:val="18"/>
              </w:rPr>
              <w:t>V1.0</w:t>
            </w:r>
          </w:p>
        </w:tc>
      </w:tr>
      <w:tr w:rsidR="00562B6A" w:rsidRPr="00F15565" w:rsidTr="00895F85">
        <w:trPr>
          <w:trHeight w:val="420"/>
        </w:trPr>
        <w:tc>
          <w:tcPr>
            <w:tcW w:w="406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562B6A" w:rsidRPr="00F15565" w:rsidRDefault="00562B6A" w:rsidP="00973436">
            <w:pPr>
              <w:ind w:firstLine="360"/>
              <w:rPr>
                <w:rStyle w:val="ac"/>
                <w:rFonts w:ascii="微软雅黑" w:eastAsia="微软雅黑" w:hAnsi="微软雅黑"/>
                <w:szCs w:val="18"/>
              </w:rPr>
            </w:pPr>
            <w:r w:rsidRPr="00F15565">
              <w:rPr>
                <w:rStyle w:val="ac"/>
                <w:rFonts w:ascii="微软雅黑" w:eastAsia="微软雅黑" w:hAnsi="微软雅黑" w:hint="eastAsia"/>
                <w:szCs w:val="18"/>
              </w:rPr>
              <w:t>发行日期：</w:t>
            </w:r>
            <w:r w:rsidRPr="00F15565">
              <w:rPr>
                <w:rStyle w:val="ac"/>
                <w:rFonts w:ascii="微软雅黑" w:eastAsia="微软雅黑" w:hAnsi="微软雅黑"/>
                <w:szCs w:val="18"/>
              </w:rPr>
              <w:t>201</w:t>
            </w:r>
            <w:r>
              <w:rPr>
                <w:rStyle w:val="ac"/>
                <w:rFonts w:ascii="微软雅黑" w:eastAsia="微软雅黑" w:hAnsi="微软雅黑"/>
                <w:szCs w:val="18"/>
              </w:rPr>
              <w:t>5</w:t>
            </w:r>
            <w:r w:rsidRPr="00F15565">
              <w:rPr>
                <w:rStyle w:val="ac"/>
                <w:rFonts w:ascii="微软雅黑" w:eastAsia="微软雅黑" w:hAnsi="微软雅黑" w:hint="eastAsia"/>
                <w:szCs w:val="18"/>
              </w:rPr>
              <w:t>年</w:t>
            </w:r>
            <w:r>
              <w:rPr>
                <w:rStyle w:val="ac"/>
                <w:rFonts w:ascii="微软雅黑" w:eastAsia="微软雅黑" w:hAnsi="微软雅黑"/>
                <w:szCs w:val="18"/>
              </w:rPr>
              <w:t>03</w:t>
            </w:r>
            <w:r w:rsidRPr="00F15565">
              <w:rPr>
                <w:rStyle w:val="ac"/>
                <w:rFonts w:ascii="微软雅黑" w:eastAsia="微软雅黑" w:hAnsi="微软雅黑" w:hint="eastAsia"/>
                <w:szCs w:val="18"/>
              </w:rPr>
              <w:t>月</w:t>
            </w:r>
            <w:r>
              <w:rPr>
                <w:rStyle w:val="ac"/>
                <w:rFonts w:ascii="微软雅黑" w:eastAsia="微软雅黑" w:hAnsi="微软雅黑"/>
                <w:szCs w:val="18"/>
              </w:rPr>
              <w:t>18</w:t>
            </w:r>
            <w:r w:rsidRPr="00F15565">
              <w:rPr>
                <w:rStyle w:val="ac"/>
                <w:rFonts w:ascii="微软雅黑" w:eastAsia="微软雅黑" w:hAnsi="微软雅黑" w:hint="eastAsia"/>
                <w:szCs w:val="18"/>
              </w:rPr>
              <w:t>日</w:t>
            </w:r>
          </w:p>
        </w:tc>
      </w:tr>
    </w:tbl>
    <w:p w:rsidR="00562B6A" w:rsidRPr="00F15565" w:rsidRDefault="00562B6A" w:rsidP="00A657CF">
      <w:pPr>
        <w:ind w:firstLine="360"/>
        <w:rPr>
          <w:rFonts w:hAnsi="微软雅黑"/>
        </w:rPr>
      </w:pPr>
    </w:p>
    <w:p w:rsidR="00562B6A" w:rsidRPr="00F15565" w:rsidRDefault="00562B6A" w:rsidP="00A657CF">
      <w:pPr>
        <w:ind w:firstLine="360"/>
        <w:rPr>
          <w:rFonts w:hAnsi="微软雅黑"/>
        </w:rPr>
        <w:sectPr w:rsidR="00562B6A" w:rsidRPr="00F15565" w:rsidSect="00096F1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7371" w:h="10433"/>
          <w:pgMar w:top="794" w:right="680" w:bottom="907" w:left="936" w:header="468" w:footer="227" w:gutter="284"/>
          <w:pgNumType w:fmt="upperRoman" w:start="1"/>
          <w:cols w:space="425"/>
          <w:docGrid w:type="lines" w:linePitch="312"/>
        </w:sectPr>
      </w:pPr>
    </w:p>
    <w:p w:rsidR="00562B6A" w:rsidRPr="00E557FE" w:rsidRDefault="00562B6A" w:rsidP="000C26FE">
      <w:pPr>
        <w:pStyle w:val="2CtrlC0"/>
        <w:rPr>
          <w:rFonts w:ascii="微软雅黑"/>
          <w:noProof/>
        </w:rPr>
      </w:pPr>
      <w:bookmarkStart w:id="0" w:name="_Toc201487473"/>
      <w:bookmarkStart w:id="1" w:name="_Toc202237161"/>
      <w:bookmarkStart w:id="2" w:name="_Toc203289577"/>
      <w:bookmarkStart w:id="3" w:name="_Toc203289779"/>
      <w:bookmarkStart w:id="4" w:name="_Toc204065323"/>
      <w:bookmarkStart w:id="5" w:name="_Toc205280907"/>
      <w:bookmarkStart w:id="6" w:name="_Toc205631240"/>
      <w:bookmarkStart w:id="7" w:name="_Toc217205619"/>
      <w:bookmarkStart w:id="8" w:name="_Toc341874144"/>
      <w:bookmarkStart w:id="9" w:name="_Toc396373758"/>
      <w:bookmarkStart w:id="10" w:name="_Toc413164954"/>
      <w:bookmarkStart w:id="11" w:name="_Toc413226694"/>
      <w:r w:rsidRPr="00457C2E">
        <w:rPr>
          <w:rFonts w:hint="eastAsia"/>
        </w:rPr>
        <w:t>目录</w:t>
      </w:r>
      <w:bookmarkStart w:id="12" w:name="_Toc395722046"/>
      <w:bookmarkStart w:id="13" w:name="_Toc396373759"/>
      <w:bookmarkStart w:id="14" w:name="_Toc104956858"/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r>
        <w:fldChar w:fldCharType="begin"/>
      </w:r>
      <w:r>
        <w:instrText xml:space="preserve"> TOC \o "1-3" \h \z \u </w:instrText>
      </w:r>
      <w:r>
        <w:fldChar w:fldCharType="separate"/>
      </w:r>
    </w:p>
    <w:p w:rsidR="00562B6A" w:rsidRPr="00E557FE" w:rsidRDefault="00562B6A">
      <w:pPr>
        <w:pStyle w:val="TOC1"/>
        <w:ind w:firstLine="284"/>
        <w:rPr>
          <w:rFonts w:ascii="微软雅黑" w:eastAsia="微软雅黑" w:hAnsi="微软雅黑"/>
          <w:b w:val="0"/>
          <w:bCs w:val="0"/>
          <w:sz w:val="21"/>
          <w:szCs w:val="22"/>
        </w:rPr>
      </w:pPr>
      <w:hyperlink w:anchor="_Toc413226695" w:history="1">
        <w:r w:rsidRPr="00E557FE">
          <w:rPr>
            <w:rStyle w:val="Hyperlink"/>
            <w:rFonts w:ascii="微软雅黑" w:eastAsia="微软雅黑" w:hAnsi="微软雅黑"/>
          </w:rPr>
          <w:t>1</w:t>
        </w:r>
        <w:r w:rsidRPr="00E557FE">
          <w:rPr>
            <w:rFonts w:ascii="微软雅黑" w:eastAsia="微软雅黑" w:hAnsi="微软雅黑"/>
            <w:b w:val="0"/>
            <w:bCs w:val="0"/>
            <w:sz w:val="21"/>
            <w:szCs w:val="22"/>
          </w:rPr>
          <w:tab/>
        </w:r>
        <w:r w:rsidRPr="00E557FE">
          <w:rPr>
            <w:rStyle w:val="Hyperlink"/>
            <w:rFonts w:ascii="微软雅黑" w:eastAsia="微软雅黑" w:hAnsi="微软雅黑" w:hint="eastAsia"/>
          </w:rPr>
          <w:t>系</w:t>
        </w:r>
        <w:r w:rsidRPr="00E557FE">
          <w:rPr>
            <w:rStyle w:val="Hyperlink"/>
            <w:rFonts w:ascii="宋体" w:eastAsia="宋体" w:hAnsi="宋体" w:cs="宋体" w:hint="eastAsia"/>
          </w:rPr>
          <w:t>统</w:t>
        </w:r>
        <w:r w:rsidRPr="00E557FE">
          <w:rPr>
            <w:rStyle w:val="Hyperlink"/>
            <w:rFonts w:ascii="Dotum" w:eastAsia="Dotum" w:hAnsi="Dotum" w:cs="Dotum" w:hint="eastAsia"/>
          </w:rPr>
          <w:t>安装</w:t>
        </w:r>
        <w:r w:rsidRPr="00E557FE">
          <w:rPr>
            <w:rFonts w:ascii="微软雅黑" w:eastAsia="微软雅黑" w:hAnsi="微软雅黑"/>
            <w:webHidden/>
          </w:rPr>
          <w:tab/>
        </w:r>
        <w:r w:rsidRPr="00E557FE">
          <w:rPr>
            <w:rFonts w:ascii="微软雅黑" w:eastAsia="微软雅黑" w:hAnsi="微软雅黑"/>
            <w:webHidden/>
          </w:rPr>
          <w:fldChar w:fldCharType="begin"/>
        </w:r>
        <w:r w:rsidRPr="00E557FE">
          <w:rPr>
            <w:rFonts w:ascii="微软雅黑" w:eastAsia="微软雅黑" w:hAnsi="微软雅黑"/>
            <w:webHidden/>
          </w:rPr>
          <w:instrText xml:space="preserve"> PAGEREF _Toc413226695 \h </w:instrText>
        </w:r>
        <w:r w:rsidRPr="00E557FE">
          <w:rPr>
            <w:rFonts w:ascii="微软雅黑" w:eastAsia="微软雅黑" w:hAnsi="微软雅黑"/>
            <w:webHidden/>
          </w:rPr>
        </w:r>
        <w:r w:rsidRPr="00E557FE">
          <w:rPr>
            <w:rFonts w:ascii="微软雅黑" w:eastAsia="微软雅黑" w:hAnsi="微软雅黑"/>
            <w:webHidden/>
          </w:rPr>
          <w:fldChar w:fldCharType="separate"/>
        </w:r>
        <w:r w:rsidRPr="00E557FE">
          <w:rPr>
            <w:rFonts w:ascii="微软雅黑" w:eastAsia="微软雅黑" w:hAnsi="微软雅黑"/>
            <w:webHidden/>
          </w:rPr>
          <w:t>1</w:t>
        </w:r>
        <w:r w:rsidRPr="00E557FE">
          <w:rPr>
            <w:rFonts w:ascii="微软雅黑" w:eastAsia="微软雅黑" w:hAnsi="微软雅黑"/>
            <w:webHidden/>
          </w:rPr>
          <w:fldChar w:fldCharType="end"/>
        </w:r>
      </w:hyperlink>
    </w:p>
    <w:p w:rsidR="00562B6A" w:rsidRPr="00E557FE" w:rsidRDefault="00562B6A">
      <w:pPr>
        <w:pStyle w:val="TOC2"/>
        <w:ind w:left="180"/>
        <w:rPr>
          <w:rFonts w:ascii="微软雅黑" w:eastAsia="微软雅黑" w:hAnsi="微软雅黑"/>
          <w:bCs w:val="0"/>
          <w:sz w:val="21"/>
          <w:szCs w:val="22"/>
        </w:rPr>
      </w:pPr>
      <w:hyperlink w:anchor="_Toc413226696" w:history="1">
        <w:r w:rsidRPr="00E557FE">
          <w:rPr>
            <w:rStyle w:val="Hyperlink"/>
            <w:rFonts w:ascii="微软雅黑" w:eastAsia="微软雅黑" w:hAnsi="微软雅黑"/>
          </w:rPr>
          <w:t xml:space="preserve">1.1 </w:t>
        </w:r>
        <w:r w:rsidRPr="00E557FE">
          <w:rPr>
            <w:rStyle w:val="Hyperlink"/>
            <w:rFonts w:ascii="宋体" w:eastAsia="宋体" w:hAnsi="宋体" w:cs="宋体" w:hint="eastAsia"/>
          </w:rPr>
          <w:t>运</w:t>
        </w:r>
        <w:r w:rsidRPr="00E557FE">
          <w:rPr>
            <w:rStyle w:val="Hyperlink"/>
            <w:rFonts w:ascii="Dotum" w:eastAsia="Dotum" w:hAnsi="Dotum" w:cs="Dotum" w:hint="eastAsia"/>
          </w:rPr>
          <w:t>行</w:t>
        </w:r>
        <w:r w:rsidRPr="00E557FE">
          <w:rPr>
            <w:rStyle w:val="Hyperlink"/>
            <w:rFonts w:ascii="宋体" w:eastAsia="宋体" w:hAnsi="宋体" w:cs="宋体" w:hint="eastAsia"/>
          </w:rPr>
          <w:t>环</w:t>
        </w:r>
        <w:r w:rsidRPr="00E557FE">
          <w:rPr>
            <w:rStyle w:val="Hyperlink"/>
            <w:rFonts w:ascii="Dotum" w:eastAsia="Dotum" w:hAnsi="Dotum" w:cs="Dotum" w:hint="eastAsia"/>
          </w:rPr>
          <w:t>境</w:t>
        </w:r>
        <w:r w:rsidRPr="00E557FE">
          <w:rPr>
            <w:rFonts w:ascii="微软雅黑" w:eastAsia="微软雅黑" w:hAnsi="微软雅黑"/>
            <w:webHidden/>
          </w:rPr>
          <w:tab/>
        </w:r>
        <w:r w:rsidRPr="00E557FE">
          <w:rPr>
            <w:rFonts w:ascii="微软雅黑" w:eastAsia="微软雅黑" w:hAnsi="微软雅黑"/>
            <w:webHidden/>
          </w:rPr>
          <w:fldChar w:fldCharType="begin"/>
        </w:r>
        <w:r w:rsidRPr="00E557FE">
          <w:rPr>
            <w:rFonts w:ascii="微软雅黑" w:eastAsia="微软雅黑" w:hAnsi="微软雅黑"/>
            <w:webHidden/>
          </w:rPr>
          <w:instrText xml:space="preserve"> PAGEREF _Toc413226696 \h </w:instrText>
        </w:r>
        <w:r w:rsidRPr="00E557FE">
          <w:rPr>
            <w:rFonts w:ascii="微软雅黑" w:eastAsia="微软雅黑" w:hAnsi="微软雅黑"/>
            <w:webHidden/>
          </w:rPr>
        </w:r>
        <w:r w:rsidRPr="00E557FE">
          <w:rPr>
            <w:rFonts w:ascii="微软雅黑" w:eastAsia="微软雅黑" w:hAnsi="微软雅黑"/>
            <w:webHidden/>
          </w:rPr>
          <w:fldChar w:fldCharType="separate"/>
        </w:r>
        <w:r w:rsidRPr="00E557FE">
          <w:rPr>
            <w:rFonts w:ascii="微软雅黑" w:eastAsia="微软雅黑" w:hAnsi="微软雅黑"/>
            <w:webHidden/>
          </w:rPr>
          <w:t>1</w:t>
        </w:r>
        <w:r w:rsidRPr="00E557FE">
          <w:rPr>
            <w:rFonts w:ascii="微软雅黑" w:eastAsia="微软雅黑" w:hAnsi="微软雅黑"/>
            <w:webHidden/>
          </w:rPr>
          <w:fldChar w:fldCharType="end"/>
        </w:r>
      </w:hyperlink>
    </w:p>
    <w:p w:rsidR="00562B6A" w:rsidRPr="00E557FE" w:rsidRDefault="00562B6A">
      <w:pPr>
        <w:pStyle w:val="TOC2"/>
        <w:ind w:left="180"/>
        <w:rPr>
          <w:rFonts w:ascii="微软雅黑" w:eastAsia="微软雅黑" w:hAnsi="微软雅黑"/>
          <w:bCs w:val="0"/>
          <w:sz w:val="21"/>
          <w:szCs w:val="22"/>
        </w:rPr>
      </w:pPr>
      <w:hyperlink w:anchor="_Toc413226697" w:history="1">
        <w:r w:rsidRPr="00E557FE">
          <w:rPr>
            <w:rStyle w:val="Hyperlink"/>
            <w:rFonts w:ascii="微软雅黑" w:eastAsia="微软雅黑" w:hAnsi="微软雅黑"/>
          </w:rPr>
          <w:t xml:space="preserve">1.2 </w:t>
        </w:r>
        <w:r w:rsidRPr="00E557FE">
          <w:rPr>
            <w:rStyle w:val="Hyperlink"/>
            <w:rFonts w:ascii="微软雅黑" w:eastAsia="微软雅黑" w:hAnsi="微软雅黑" w:hint="eastAsia"/>
          </w:rPr>
          <w:t>系</w:t>
        </w:r>
        <w:r w:rsidRPr="00E557FE">
          <w:rPr>
            <w:rStyle w:val="Hyperlink"/>
            <w:rFonts w:ascii="宋体" w:eastAsia="宋体" w:hAnsi="宋体" w:cs="宋体" w:hint="eastAsia"/>
          </w:rPr>
          <w:t>统</w:t>
        </w:r>
        <w:r w:rsidRPr="00E557FE">
          <w:rPr>
            <w:rStyle w:val="Hyperlink"/>
            <w:rFonts w:ascii="Dotum" w:eastAsia="Dotum" w:hAnsi="Dotum" w:cs="Dotum" w:hint="eastAsia"/>
          </w:rPr>
          <w:t>安装</w:t>
        </w:r>
        <w:r w:rsidRPr="00E557FE">
          <w:rPr>
            <w:rFonts w:ascii="微软雅黑" w:eastAsia="微软雅黑" w:hAnsi="微软雅黑"/>
            <w:webHidden/>
          </w:rPr>
          <w:tab/>
        </w:r>
        <w:r w:rsidRPr="00E557FE">
          <w:rPr>
            <w:rFonts w:ascii="微软雅黑" w:eastAsia="微软雅黑" w:hAnsi="微软雅黑"/>
            <w:webHidden/>
          </w:rPr>
          <w:fldChar w:fldCharType="begin"/>
        </w:r>
        <w:r w:rsidRPr="00E557FE">
          <w:rPr>
            <w:rFonts w:ascii="微软雅黑" w:eastAsia="微软雅黑" w:hAnsi="微软雅黑"/>
            <w:webHidden/>
          </w:rPr>
          <w:instrText xml:space="preserve"> PAGEREF _Toc413226697 \h </w:instrText>
        </w:r>
        <w:r w:rsidRPr="00E557FE">
          <w:rPr>
            <w:rFonts w:ascii="微软雅黑" w:eastAsia="微软雅黑" w:hAnsi="微软雅黑"/>
            <w:webHidden/>
          </w:rPr>
        </w:r>
        <w:r w:rsidRPr="00E557FE">
          <w:rPr>
            <w:rFonts w:ascii="微软雅黑" w:eastAsia="微软雅黑" w:hAnsi="微软雅黑"/>
            <w:webHidden/>
          </w:rPr>
          <w:fldChar w:fldCharType="separate"/>
        </w:r>
        <w:r w:rsidRPr="00E557FE">
          <w:rPr>
            <w:rFonts w:ascii="微软雅黑" w:eastAsia="微软雅黑" w:hAnsi="微软雅黑"/>
            <w:webHidden/>
          </w:rPr>
          <w:t>2</w:t>
        </w:r>
        <w:r w:rsidRPr="00E557FE">
          <w:rPr>
            <w:rFonts w:ascii="微软雅黑" w:eastAsia="微软雅黑" w:hAnsi="微软雅黑"/>
            <w:webHidden/>
          </w:rPr>
          <w:fldChar w:fldCharType="end"/>
        </w:r>
      </w:hyperlink>
    </w:p>
    <w:p w:rsidR="00562B6A" w:rsidRPr="00E557FE" w:rsidRDefault="00562B6A">
      <w:pPr>
        <w:pStyle w:val="TOC1"/>
        <w:ind w:firstLine="284"/>
        <w:rPr>
          <w:rFonts w:ascii="微软雅黑" w:eastAsia="微软雅黑" w:hAnsi="微软雅黑"/>
          <w:b w:val="0"/>
          <w:bCs w:val="0"/>
          <w:sz w:val="21"/>
          <w:szCs w:val="22"/>
        </w:rPr>
      </w:pPr>
      <w:hyperlink w:anchor="_Toc413226698" w:history="1">
        <w:r w:rsidRPr="00E557FE">
          <w:rPr>
            <w:rStyle w:val="Hyperlink"/>
            <w:rFonts w:ascii="微软雅黑" w:eastAsia="微软雅黑" w:hAnsi="微软雅黑"/>
          </w:rPr>
          <w:t>2</w:t>
        </w:r>
        <w:r w:rsidRPr="00E557FE">
          <w:rPr>
            <w:rFonts w:ascii="微软雅黑" w:eastAsia="微软雅黑" w:hAnsi="微软雅黑"/>
            <w:b w:val="0"/>
            <w:bCs w:val="0"/>
            <w:sz w:val="21"/>
            <w:szCs w:val="22"/>
          </w:rPr>
          <w:tab/>
        </w:r>
        <w:r w:rsidRPr="00E557FE">
          <w:rPr>
            <w:rStyle w:val="Hyperlink"/>
            <w:rFonts w:ascii="微软雅黑" w:eastAsia="微软雅黑" w:hAnsi="微软雅黑" w:hint="eastAsia"/>
          </w:rPr>
          <w:t>系</w:t>
        </w:r>
        <w:r w:rsidRPr="00E557FE">
          <w:rPr>
            <w:rStyle w:val="Hyperlink"/>
            <w:rFonts w:ascii="宋体" w:eastAsia="宋体" w:hAnsi="宋体" w:cs="宋体" w:hint="eastAsia"/>
          </w:rPr>
          <w:t>统</w:t>
        </w:r>
        <w:r w:rsidRPr="00E557FE">
          <w:rPr>
            <w:rStyle w:val="Hyperlink"/>
            <w:rFonts w:ascii="Dotum" w:eastAsia="Dotum" w:hAnsi="Dotum" w:cs="Dotum" w:hint="eastAsia"/>
          </w:rPr>
          <w:t>初始化</w:t>
        </w:r>
        <w:r w:rsidRPr="00E557FE">
          <w:rPr>
            <w:rFonts w:ascii="微软雅黑" w:eastAsia="微软雅黑" w:hAnsi="微软雅黑"/>
            <w:webHidden/>
          </w:rPr>
          <w:tab/>
        </w:r>
        <w:r w:rsidRPr="00E557FE">
          <w:rPr>
            <w:rFonts w:ascii="微软雅黑" w:eastAsia="微软雅黑" w:hAnsi="微软雅黑"/>
            <w:webHidden/>
          </w:rPr>
          <w:fldChar w:fldCharType="begin"/>
        </w:r>
        <w:r w:rsidRPr="00E557FE">
          <w:rPr>
            <w:rFonts w:ascii="微软雅黑" w:eastAsia="微软雅黑" w:hAnsi="微软雅黑"/>
            <w:webHidden/>
          </w:rPr>
          <w:instrText xml:space="preserve"> PAGEREF _Toc413226698 \h </w:instrText>
        </w:r>
        <w:r w:rsidRPr="00E557FE">
          <w:rPr>
            <w:rFonts w:ascii="微软雅黑" w:eastAsia="微软雅黑" w:hAnsi="微软雅黑"/>
            <w:webHidden/>
          </w:rPr>
        </w:r>
        <w:r w:rsidRPr="00E557FE">
          <w:rPr>
            <w:rFonts w:ascii="微软雅黑" w:eastAsia="微软雅黑" w:hAnsi="微软雅黑"/>
            <w:webHidden/>
          </w:rPr>
          <w:fldChar w:fldCharType="separate"/>
        </w:r>
        <w:r w:rsidRPr="00E557FE">
          <w:rPr>
            <w:rFonts w:ascii="微软雅黑" w:eastAsia="微软雅黑" w:hAnsi="微软雅黑"/>
            <w:webHidden/>
          </w:rPr>
          <w:t>3</w:t>
        </w:r>
        <w:r w:rsidRPr="00E557FE">
          <w:rPr>
            <w:rFonts w:ascii="微软雅黑" w:eastAsia="微软雅黑" w:hAnsi="微软雅黑"/>
            <w:webHidden/>
          </w:rPr>
          <w:fldChar w:fldCharType="end"/>
        </w:r>
      </w:hyperlink>
    </w:p>
    <w:p w:rsidR="00562B6A" w:rsidRPr="00E557FE" w:rsidRDefault="00562B6A">
      <w:pPr>
        <w:pStyle w:val="TOC2"/>
        <w:ind w:left="180"/>
        <w:rPr>
          <w:rFonts w:ascii="微软雅黑" w:eastAsia="微软雅黑" w:hAnsi="微软雅黑"/>
          <w:bCs w:val="0"/>
          <w:sz w:val="21"/>
          <w:szCs w:val="22"/>
        </w:rPr>
      </w:pPr>
      <w:hyperlink w:anchor="_Toc413226699" w:history="1">
        <w:r w:rsidRPr="00E557FE">
          <w:rPr>
            <w:rStyle w:val="Hyperlink"/>
            <w:rFonts w:ascii="微软雅黑" w:eastAsia="微软雅黑" w:hAnsi="微软雅黑"/>
          </w:rPr>
          <w:t xml:space="preserve">2.1 </w:t>
        </w:r>
        <w:r w:rsidRPr="00E557FE">
          <w:rPr>
            <w:rStyle w:val="Hyperlink"/>
            <w:rFonts w:ascii="微软雅黑" w:eastAsia="微软雅黑" w:hAnsi="微软雅黑" w:hint="eastAsia"/>
          </w:rPr>
          <w:t>系</w:t>
        </w:r>
        <w:r w:rsidRPr="00E557FE">
          <w:rPr>
            <w:rStyle w:val="Hyperlink"/>
            <w:rFonts w:ascii="宋体" w:eastAsia="宋体" w:hAnsi="宋体" w:cs="宋体" w:hint="eastAsia"/>
          </w:rPr>
          <w:t>统</w:t>
        </w:r>
        <w:r w:rsidRPr="00E557FE">
          <w:rPr>
            <w:rStyle w:val="Hyperlink"/>
            <w:rFonts w:ascii="Dotum" w:eastAsia="Dotum" w:hAnsi="Dotum" w:cs="Dotum" w:hint="eastAsia"/>
          </w:rPr>
          <w:t>登</w:t>
        </w:r>
        <w:r w:rsidRPr="00E557FE">
          <w:rPr>
            <w:rStyle w:val="Hyperlink"/>
            <w:rFonts w:ascii="宋体" w:eastAsia="宋体" w:hAnsi="宋体" w:cs="宋体" w:hint="eastAsia"/>
          </w:rPr>
          <w:t>录</w:t>
        </w:r>
        <w:r w:rsidRPr="00E557FE">
          <w:rPr>
            <w:rFonts w:ascii="微软雅黑" w:eastAsia="微软雅黑" w:hAnsi="微软雅黑"/>
            <w:webHidden/>
          </w:rPr>
          <w:tab/>
        </w:r>
        <w:r w:rsidRPr="00E557FE">
          <w:rPr>
            <w:rFonts w:ascii="微软雅黑" w:eastAsia="微软雅黑" w:hAnsi="微软雅黑"/>
            <w:webHidden/>
          </w:rPr>
          <w:fldChar w:fldCharType="begin"/>
        </w:r>
        <w:r w:rsidRPr="00E557FE">
          <w:rPr>
            <w:rFonts w:ascii="微软雅黑" w:eastAsia="微软雅黑" w:hAnsi="微软雅黑"/>
            <w:webHidden/>
          </w:rPr>
          <w:instrText xml:space="preserve"> PAGEREF _Toc413226699 \h </w:instrText>
        </w:r>
        <w:r w:rsidRPr="00E557FE">
          <w:rPr>
            <w:rFonts w:ascii="微软雅黑" w:eastAsia="微软雅黑" w:hAnsi="微软雅黑"/>
            <w:webHidden/>
          </w:rPr>
        </w:r>
        <w:r w:rsidRPr="00E557FE">
          <w:rPr>
            <w:rFonts w:ascii="微软雅黑" w:eastAsia="微软雅黑" w:hAnsi="微软雅黑"/>
            <w:webHidden/>
          </w:rPr>
          <w:fldChar w:fldCharType="separate"/>
        </w:r>
        <w:r w:rsidRPr="00E557FE">
          <w:rPr>
            <w:rFonts w:ascii="微软雅黑" w:eastAsia="微软雅黑" w:hAnsi="微软雅黑"/>
            <w:webHidden/>
          </w:rPr>
          <w:t>3</w:t>
        </w:r>
        <w:r w:rsidRPr="00E557FE">
          <w:rPr>
            <w:rFonts w:ascii="微软雅黑" w:eastAsia="微软雅黑" w:hAnsi="微软雅黑"/>
            <w:webHidden/>
          </w:rPr>
          <w:fldChar w:fldCharType="end"/>
        </w:r>
      </w:hyperlink>
    </w:p>
    <w:p w:rsidR="00562B6A" w:rsidRPr="00E557FE" w:rsidRDefault="00562B6A">
      <w:pPr>
        <w:pStyle w:val="TOC2"/>
        <w:ind w:left="180"/>
        <w:rPr>
          <w:rFonts w:ascii="微软雅黑" w:eastAsia="微软雅黑" w:hAnsi="微软雅黑"/>
          <w:bCs w:val="0"/>
          <w:sz w:val="21"/>
          <w:szCs w:val="22"/>
        </w:rPr>
      </w:pPr>
      <w:hyperlink w:anchor="_Toc413226700" w:history="1">
        <w:r w:rsidRPr="00E557FE">
          <w:rPr>
            <w:rStyle w:val="Hyperlink"/>
            <w:rFonts w:ascii="微软雅黑" w:eastAsia="微软雅黑" w:hAnsi="微软雅黑"/>
          </w:rPr>
          <w:t xml:space="preserve">2.2 </w:t>
        </w:r>
        <w:r w:rsidRPr="00E557FE">
          <w:rPr>
            <w:rStyle w:val="Hyperlink"/>
            <w:rFonts w:ascii="微软雅黑" w:eastAsia="微软雅黑" w:hAnsi="微软雅黑" w:hint="eastAsia"/>
          </w:rPr>
          <w:t>注</w:t>
        </w:r>
        <w:r w:rsidRPr="00E557FE">
          <w:rPr>
            <w:rStyle w:val="Hyperlink"/>
            <w:rFonts w:ascii="宋体" w:eastAsia="宋体" w:hAnsi="宋体" w:cs="宋体" w:hint="eastAsia"/>
          </w:rPr>
          <w:t>册</w:t>
        </w:r>
        <w:r w:rsidRPr="00E557FE">
          <w:rPr>
            <w:rFonts w:ascii="微软雅黑" w:eastAsia="微软雅黑" w:hAnsi="微软雅黑"/>
            <w:webHidden/>
          </w:rPr>
          <w:tab/>
        </w:r>
        <w:r w:rsidRPr="00E557FE">
          <w:rPr>
            <w:rFonts w:ascii="微软雅黑" w:eastAsia="微软雅黑" w:hAnsi="微软雅黑"/>
            <w:webHidden/>
          </w:rPr>
          <w:fldChar w:fldCharType="begin"/>
        </w:r>
        <w:r w:rsidRPr="00E557FE">
          <w:rPr>
            <w:rFonts w:ascii="微软雅黑" w:eastAsia="微软雅黑" w:hAnsi="微软雅黑"/>
            <w:webHidden/>
          </w:rPr>
          <w:instrText xml:space="preserve"> PAGEREF _Toc413226700 \h </w:instrText>
        </w:r>
        <w:r w:rsidRPr="00E557FE">
          <w:rPr>
            <w:rFonts w:ascii="微软雅黑" w:eastAsia="微软雅黑" w:hAnsi="微软雅黑"/>
            <w:webHidden/>
          </w:rPr>
        </w:r>
        <w:r w:rsidRPr="00E557FE">
          <w:rPr>
            <w:rFonts w:ascii="微软雅黑" w:eastAsia="微软雅黑" w:hAnsi="微软雅黑"/>
            <w:webHidden/>
          </w:rPr>
          <w:fldChar w:fldCharType="separate"/>
        </w:r>
        <w:r w:rsidRPr="00E557FE">
          <w:rPr>
            <w:rFonts w:ascii="微软雅黑" w:eastAsia="微软雅黑" w:hAnsi="微软雅黑"/>
            <w:webHidden/>
          </w:rPr>
          <w:t>5</w:t>
        </w:r>
        <w:r w:rsidRPr="00E557FE">
          <w:rPr>
            <w:rFonts w:ascii="微软雅黑" w:eastAsia="微软雅黑" w:hAnsi="微软雅黑"/>
            <w:webHidden/>
          </w:rPr>
          <w:fldChar w:fldCharType="end"/>
        </w:r>
      </w:hyperlink>
    </w:p>
    <w:p w:rsidR="00562B6A" w:rsidRPr="00E557FE" w:rsidRDefault="00562B6A">
      <w:pPr>
        <w:pStyle w:val="TOC2"/>
        <w:ind w:left="180"/>
        <w:rPr>
          <w:rFonts w:ascii="微软雅黑" w:eastAsia="微软雅黑" w:hAnsi="微软雅黑"/>
          <w:bCs w:val="0"/>
          <w:sz w:val="21"/>
          <w:szCs w:val="22"/>
        </w:rPr>
      </w:pPr>
      <w:hyperlink w:anchor="_Toc413226701" w:history="1">
        <w:r w:rsidRPr="00E557FE">
          <w:rPr>
            <w:rStyle w:val="Hyperlink"/>
            <w:rFonts w:ascii="微软雅黑" w:eastAsia="微软雅黑" w:hAnsi="微软雅黑"/>
          </w:rPr>
          <w:t xml:space="preserve">2.3 </w:t>
        </w:r>
        <w:r w:rsidRPr="00E557FE">
          <w:rPr>
            <w:rStyle w:val="Hyperlink"/>
            <w:rFonts w:ascii="宋体" w:eastAsia="宋体" w:hAnsi="宋体" w:cs="宋体" w:hint="eastAsia"/>
          </w:rPr>
          <w:t>汇</w:t>
        </w:r>
        <w:r w:rsidRPr="00E557FE">
          <w:rPr>
            <w:rStyle w:val="Hyperlink"/>
            <w:rFonts w:ascii="Dotum" w:eastAsia="Dotum" w:hAnsi="Dotum" w:cs="Dotum" w:hint="eastAsia"/>
          </w:rPr>
          <w:t>算</w:t>
        </w:r>
        <w:r w:rsidRPr="00E557FE">
          <w:rPr>
            <w:rStyle w:val="Hyperlink"/>
            <w:rFonts w:ascii="宋体" w:eastAsia="宋体" w:hAnsi="宋体" w:cs="宋体" w:hint="eastAsia"/>
          </w:rPr>
          <w:t>清缴</w:t>
        </w:r>
        <w:r w:rsidRPr="00E557FE">
          <w:rPr>
            <w:rFonts w:ascii="微软雅黑" w:eastAsia="微软雅黑" w:hAnsi="微软雅黑"/>
            <w:webHidden/>
          </w:rPr>
          <w:tab/>
        </w:r>
        <w:r w:rsidRPr="00E557FE">
          <w:rPr>
            <w:rFonts w:ascii="微软雅黑" w:eastAsia="微软雅黑" w:hAnsi="微软雅黑"/>
            <w:webHidden/>
          </w:rPr>
          <w:fldChar w:fldCharType="begin"/>
        </w:r>
        <w:r w:rsidRPr="00E557FE">
          <w:rPr>
            <w:rFonts w:ascii="微软雅黑" w:eastAsia="微软雅黑" w:hAnsi="微软雅黑"/>
            <w:webHidden/>
          </w:rPr>
          <w:instrText xml:space="preserve"> PAGEREF _Toc413226701 \h </w:instrText>
        </w:r>
        <w:r w:rsidRPr="00E557FE">
          <w:rPr>
            <w:rFonts w:ascii="微软雅黑" w:eastAsia="微软雅黑" w:hAnsi="微软雅黑"/>
            <w:webHidden/>
          </w:rPr>
        </w:r>
        <w:r w:rsidRPr="00E557FE">
          <w:rPr>
            <w:rFonts w:ascii="微软雅黑" w:eastAsia="微软雅黑" w:hAnsi="微软雅黑"/>
            <w:webHidden/>
          </w:rPr>
          <w:fldChar w:fldCharType="separate"/>
        </w:r>
        <w:r w:rsidRPr="00E557FE">
          <w:rPr>
            <w:rFonts w:ascii="微软雅黑" w:eastAsia="微软雅黑" w:hAnsi="微软雅黑"/>
            <w:webHidden/>
          </w:rPr>
          <w:t>6</w:t>
        </w:r>
        <w:r w:rsidRPr="00E557FE">
          <w:rPr>
            <w:rFonts w:ascii="微软雅黑" w:eastAsia="微软雅黑" w:hAnsi="微软雅黑"/>
            <w:webHidden/>
          </w:rPr>
          <w:fldChar w:fldCharType="end"/>
        </w:r>
      </w:hyperlink>
    </w:p>
    <w:p w:rsidR="00562B6A" w:rsidRPr="00E557FE" w:rsidRDefault="00562B6A">
      <w:pPr>
        <w:pStyle w:val="TOC2"/>
        <w:ind w:left="180"/>
        <w:rPr>
          <w:rFonts w:ascii="微软雅黑" w:eastAsia="微软雅黑" w:hAnsi="微软雅黑"/>
          <w:bCs w:val="0"/>
          <w:sz w:val="21"/>
          <w:szCs w:val="22"/>
        </w:rPr>
      </w:pPr>
      <w:hyperlink w:anchor="_Toc413226702" w:history="1">
        <w:r w:rsidRPr="00E557FE">
          <w:rPr>
            <w:rStyle w:val="Hyperlink"/>
            <w:rFonts w:ascii="微软雅黑" w:eastAsia="微软雅黑" w:hAnsi="微软雅黑"/>
          </w:rPr>
          <w:t xml:space="preserve">2.4 </w:t>
        </w:r>
        <w:r w:rsidRPr="00E557FE">
          <w:rPr>
            <w:rStyle w:val="Hyperlink"/>
            <w:rFonts w:ascii="微软雅黑" w:eastAsia="微软雅黑" w:hAnsi="微软雅黑" w:hint="eastAsia"/>
          </w:rPr>
          <w:t>申</w:t>
        </w:r>
        <w:r w:rsidRPr="00E557FE">
          <w:rPr>
            <w:rStyle w:val="Hyperlink"/>
            <w:rFonts w:ascii="宋体" w:eastAsia="宋体" w:hAnsi="宋体" w:cs="宋体" w:hint="eastAsia"/>
          </w:rPr>
          <w:t>报</w:t>
        </w:r>
        <w:r w:rsidRPr="00E557FE">
          <w:rPr>
            <w:rStyle w:val="Hyperlink"/>
            <w:rFonts w:ascii="Dotum" w:eastAsia="Dotum" w:hAnsi="Dotum" w:cs="Dotum" w:hint="eastAsia"/>
          </w:rPr>
          <w:t>流程</w:t>
        </w:r>
        <w:r w:rsidRPr="00E557FE">
          <w:rPr>
            <w:rFonts w:ascii="微软雅黑" w:eastAsia="微软雅黑" w:hAnsi="微软雅黑"/>
            <w:webHidden/>
          </w:rPr>
          <w:tab/>
        </w:r>
        <w:r w:rsidRPr="00E557FE">
          <w:rPr>
            <w:rFonts w:ascii="微软雅黑" w:eastAsia="微软雅黑" w:hAnsi="微软雅黑"/>
            <w:webHidden/>
          </w:rPr>
          <w:fldChar w:fldCharType="begin"/>
        </w:r>
        <w:r w:rsidRPr="00E557FE">
          <w:rPr>
            <w:rFonts w:ascii="微软雅黑" w:eastAsia="微软雅黑" w:hAnsi="微软雅黑"/>
            <w:webHidden/>
          </w:rPr>
          <w:instrText xml:space="preserve"> PAGEREF _Toc413226702 \h </w:instrText>
        </w:r>
        <w:r w:rsidRPr="00E557FE">
          <w:rPr>
            <w:rFonts w:ascii="微软雅黑" w:eastAsia="微软雅黑" w:hAnsi="微软雅黑"/>
            <w:webHidden/>
          </w:rPr>
        </w:r>
        <w:r w:rsidRPr="00E557FE">
          <w:rPr>
            <w:rFonts w:ascii="微软雅黑" w:eastAsia="微软雅黑" w:hAnsi="微软雅黑"/>
            <w:webHidden/>
          </w:rPr>
          <w:fldChar w:fldCharType="separate"/>
        </w:r>
        <w:r w:rsidRPr="00E557FE">
          <w:rPr>
            <w:rFonts w:ascii="微软雅黑" w:eastAsia="微软雅黑" w:hAnsi="微软雅黑"/>
            <w:webHidden/>
          </w:rPr>
          <w:t>7</w:t>
        </w:r>
        <w:r w:rsidRPr="00E557FE">
          <w:rPr>
            <w:rFonts w:ascii="微软雅黑" w:eastAsia="微软雅黑" w:hAnsi="微软雅黑"/>
            <w:webHidden/>
          </w:rPr>
          <w:fldChar w:fldCharType="end"/>
        </w:r>
      </w:hyperlink>
    </w:p>
    <w:p w:rsidR="00562B6A" w:rsidRPr="00E557FE" w:rsidRDefault="00562B6A">
      <w:pPr>
        <w:pStyle w:val="TOC1"/>
        <w:ind w:firstLine="284"/>
        <w:rPr>
          <w:rFonts w:ascii="微软雅黑" w:eastAsia="微软雅黑" w:hAnsi="微软雅黑"/>
          <w:b w:val="0"/>
          <w:bCs w:val="0"/>
          <w:sz w:val="21"/>
          <w:szCs w:val="22"/>
        </w:rPr>
      </w:pPr>
      <w:hyperlink w:anchor="_Toc413226703" w:history="1">
        <w:r w:rsidRPr="00E557FE">
          <w:rPr>
            <w:rStyle w:val="Hyperlink"/>
            <w:rFonts w:ascii="微软雅黑" w:eastAsia="微软雅黑" w:hAnsi="微软雅黑"/>
          </w:rPr>
          <w:t>3</w:t>
        </w:r>
        <w:r w:rsidRPr="00E557FE">
          <w:rPr>
            <w:rFonts w:ascii="微软雅黑" w:eastAsia="微软雅黑" w:hAnsi="微软雅黑"/>
            <w:b w:val="0"/>
            <w:bCs w:val="0"/>
            <w:sz w:val="21"/>
            <w:szCs w:val="22"/>
          </w:rPr>
          <w:tab/>
        </w:r>
        <w:r w:rsidRPr="00E557FE">
          <w:rPr>
            <w:rStyle w:val="Hyperlink"/>
            <w:rFonts w:ascii="宋体" w:eastAsia="宋体" w:hAnsi="宋体" w:cs="宋体" w:hint="eastAsia"/>
          </w:rPr>
          <w:t>参数设</w:t>
        </w:r>
        <w:r w:rsidRPr="00E557FE">
          <w:rPr>
            <w:rStyle w:val="Hyperlink"/>
            <w:rFonts w:ascii="Dotum" w:eastAsia="Dotum" w:hAnsi="Dotum" w:cs="Dotum" w:hint="eastAsia"/>
          </w:rPr>
          <w:t>置中心</w:t>
        </w:r>
        <w:r w:rsidRPr="00E557FE">
          <w:rPr>
            <w:rFonts w:ascii="微软雅黑" w:eastAsia="微软雅黑" w:hAnsi="微软雅黑"/>
            <w:webHidden/>
          </w:rPr>
          <w:tab/>
        </w:r>
        <w:r w:rsidRPr="00E557FE">
          <w:rPr>
            <w:rFonts w:ascii="微软雅黑" w:eastAsia="微软雅黑" w:hAnsi="微软雅黑"/>
            <w:webHidden/>
          </w:rPr>
          <w:fldChar w:fldCharType="begin"/>
        </w:r>
        <w:r w:rsidRPr="00E557FE">
          <w:rPr>
            <w:rFonts w:ascii="微软雅黑" w:eastAsia="微软雅黑" w:hAnsi="微软雅黑"/>
            <w:webHidden/>
          </w:rPr>
          <w:instrText xml:space="preserve"> PAGEREF _Toc413226703 \h </w:instrText>
        </w:r>
        <w:r w:rsidRPr="00E557FE">
          <w:rPr>
            <w:rFonts w:ascii="微软雅黑" w:eastAsia="微软雅黑" w:hAnsi="微软雅黑"/>
            <w:webHidden/>
          </w:rPr>
        </w:r>
        <w:r w:rsidRPr="00E557FE">
          <w:rPr>
            <w:rFonts w:ascii="微软雅黑" w:eastAsia="微软雅黑" w:hAnsi="微软雅黑"/>
            <w:webHidden/>
          </w:rPr>
          <w:fldChar w:fldCharType="separate"/>
        </w:r>
        <w:r w:rsidRPr="00E557FE">
          <w:rPr>
            <w:rFonts w:ascii="微软雅黑" w:eastAsia="微软雅黑" w:hAnsi="微软雅黑"/>
            <w:webHidden/>
          </w:rPr>
          <w:t>8</w:t>
        </w:r>
        <w:r w:rsidRPr="00E557FE">
          <w:rPr>
            <w:rFonts w:ascii="微软雅黑" w:eastAsia="微软雅黑" w:hAnsi="微软雅黑"/>
            <w:webHidden/>
          </w:rPr>
          <w:fldChar w:fldCharType="end"/>
        </w:r>
      </w:hyperlink>
    </w:p>
    <w:p w:rsidR="00562B6A" w:rsidRPr="00E557FE" w:rsidRDefault="00562B6A">
      <w:pPr>
        <w:pStyle w:val="TOC2"/>
        <w:ind w:left="180"/>
        <w:rPr>
          <w:rFonts w:ascii="微软雅黑" w:eastAsia="微软雅黑" w:hAnsi="微软雅黑"/>
          <w:bCs w:val="0"/>
          <w:sz w:val="21"/>
          <w:szCs w:val="22"/>
        </w:rPr>
      </w:pPr>
      <w:hyperlink w:anchor="_Toc413226704" w:history="1">
        <w:r w:rsidRPr="00E557FE">
          <w:rPr>
            <w:rStyle w:val="Hyperlink"/>
            <w:rFonts w:ascii="微软雅黑" w:eastAsia="微软雅黑" w:hAnsi="微软雅黑"/>
          </w:rPr>
          <w:t xml:space="preserve">3.1 </w:t>
        </w:r>
        <w:r w:rsidRPr="00E557FE">
          <w:rPr>
            <w:rStyle w:val="Hyperlink"/>
            <w:rFonts w:ascii="微软雅黑" w:eastAsia="微软雅黑" w:hAnsi="微软雅黑" w:hint="eastAsia"/>
          </w:rPr>
          <w:t>系</w:t>
        </w:r>
        <w:r w:rsidRPr="00E557FE">
          <w:rPr>
            <w:rStyle w:val="Hyperlink"/>
            <w:rFonts w:ascii="宋体" w:eastAsia="宋体" w:hAnsi="宋体" w:cs="宋体" w:hint="eastAsia"/>
          </w:rPr>
          <w:t>统</w:t>
        </w:r>
        <w:r w:rsidRPr="00E557FE">
          <w:rPr>
            <w:rStyle w:val="Hyperlink"/>
            <w:rFonts w:ascii="Dotum" w:eastAsia="Dotum" w:hAnsi="Dotum" w:cs="Dotum" w:hint="eastAsia"/>
          </w:rPr>
          <w:t>管理</w:t>
        </w:r>
        <w:r w:rsidRPr="00E557FE">
          <w:rPr>
            <w:rFonts w:ascii="微软雅黑" w:eastAsia="微软雅黑" w:hAnsi="微软雅黑"/>
            <w:webHidden/>
          </w:rPr>
          <w:tab/>
        </w:r>
        <w:r w:rsidRPr="00E557FE">
          <w:rPr>
            <w:rFonts w:ascii="微软雅黑" w:eastAsia="微软雅黑" w:hAnsi="微软雅黑"/>
            <w:webHidden/>
          </w:rPr>
          <w:fldChar w:fldCharType="begin"/>
        </w:r>
        <w:r w:rsidRPr="00E557FE">
          <w:rPr>
            <w:rFonts w:ascii="微软雅黑" w:eastAsia="微软雅黑" w:hAnsi="微软雅黑"/>
            <w:webHidden/>
          </w:rPr>
          <w:instrText xml:space="preserve"> PAGEREF _Toc413226704 \h </w:instrText>
        </w:r>
        <w:r w:rsidRPr="00E557FE">
          <w:rPr>
            <w:rFonts w:ascii="微软雅黑" w:eastAsia="微软雅黑" w:hAnsi="微软雅黑"/>
            <w:webHidden/>
          </w:rPr>
        </w:r>
        <w:r w:rsidRPr="00E557FE">
          <w:rPr>
            <w:rFonts w:ascii="微软雅黑" w:eastAsia="微软雅黑" w:hAnsi="微软雅黑"/>
            <w:webHidden/>
          </w:rPr>
          <w:fldChar w:fldCharType="separate"/>
        </w:r>
        <w:r w:rsidRPr="00E557FE">
          <w:rPr>
            <w:rFonts w:ascii="微软雅黑" w:eastAsia="微软雅黑" w:hAnsi="微软雅黑"/>
            <w:webHidden/>
          </w:rPr>
          <w:t>8</w:t>
        </w:r>
        <w:r w:rsidRPr="00E557FE">
          <w:rPr>
            <w:rFonts w:ascii="微软雅黑" w:eastAsia="微软雅黑" w:hAnsi="微软雅黑"/>
            <w:webHidden/>
          </w:rPr>
          <w:fldChar w:fldCharType="end"/>
        </w:r>
      </w:hyperlink>
    </w:p>
    <w:p w:rsidR="00562B6A" w:rsidRPr="00E557FE" w:rsidRDefault="00562B6A">
      <w:pPr>
        <w:pStyle w:val="TOC3"/>
        <w:rPr>
          <w:rFonts w:hAnsi="微软雅黑"/>
          <w:noProof/>
          <w:sz w:val="21"/>
          <w:szCs w:val="22"/>
        </w:rPr>
      </w:pPr>
      <w:hyperlink w:anchor="_Toc413226705" w:history="1">
        <w:r w:rsidRPr="00E557FE">
          <w:rPr>
            <w:rStyle w:val="Hyperlink"/>
            <w:rFonts w:hAnsi="微软雅黑"/>
            <w:noProof/>
          </w:rPr>
          <w:t xml:space="preserve">3.1.1 </w:t>
        </w:r>
        <w:r w:rsidRPr="00E557FE">
          <w:rPr>
            <w:rStyle w:val="Hyperlink"/>
            <w:rFonts w:ascii="宋体" w:eastAsia="宋体" w:hAnsi="宋体" w:cs="宋体" w:hint="eastAsia"/>
            <w:noProof/>
          </w:rPr>
          <w:t>网络</w:t>
        </w:r>
        <w:r w:rsidRPr="00E557FE">
          <w:rPr>
            <w:rStyle w:val="Hyperlink"/>
            <w:rFonts w:ascii="Dotum" w:eastAsia="Dotum" w:hAnsi="Dotum" w:cs="Dotum" w:hint="eastAsia"/>
            <w:noProof/>
          </w:rPr>
          <w:t>管理</w:t>
        </w:r>
        <w:r w:rsidRPr="00E557FE">
          <w:rPr>
            <w:rFonts w:hAnsi="微软雅黑"/>
            <w:noProof/>
            <w:webHidden/>
          </w:rPr>
          <w:tab/>
        </w:r>
        <w:r w:rsidRPr="00E557FE">
          <w:rPr>
            <w:rFonts w:hAnsi="微软雅黑"/>
            <w:noProof/>
            <w:webHidden/>
          </w:rPr>
          <w:fldChar w:fldCharType="begin"/>
        </w:r>
        <w:r w:rsidRPr="00E557FE">
          <w:rPr>
            <w:rFonts w:hAnsi="微软雅黑"/>
            <w:noProof/>
            <w:webHidden/>
          </w:rPr>
          <w:instrText xml:space="preserve"> PAGEREF _Toc413226705 \h </w:instrText>
        </w:r>
        <w:r w:rsidRPr="00E557FE">
          <w:rPr>
            <w:rFonts w:hAnsi="微软雅黑"/>
            <w:noProof/>
            <w:webHidden/>
          </w:rPr>
        </w:r>
        <w:r w:rsidRPr="00E557FE">
          <w:rPr>
            <w:rFonts w:hAnsi="微软雅黑"/>
            <w:noProof/>
            <w:webHidden/>
          </w:rPr>
          <w:fldChar w:fldCharType="separate"/>
        </w:r>
        <w:r w:rsidRPr="00E557FE">
          <w:rPr>
            <w:rFonts w:hAnsi="微软雅黑"/>
            <w:noProof/>
            <w:webHidden/>
          </w:rPr>
          <w:t>8</w:t>
        </w:r>
        <w:r w:rsidRPr="00E557FE">
          <w:rPr>
            <w:rFonts w:hAnsi="微软雅黑"/>
            <w:noProof/>
            <w:webHidden/>
          </w:rPr>
          <w:fldChar w:fldCharType="end"/>
        </w:r>
      </w:hyperlink>
    </w:p>
    <w:p w:rsidR="00562B6A" w:rsidRPr="00E557FE" w:rsidRDefault="00562B6A">
      <w:pPr>
        <w:pStyle w:val="TOC3"/>
        <w:rPr>
          <w:rFonts w:hAnsi="微软雅黑"/>
          <w:noProof/>
          <w:sz w:val="21"/>
          <w:szCs w:val="22"/>
        </w:rPr>
      </w:pPr>
      <w:hyperlink w:anchor="_Toc413226706" w:history="1">
        <w:r w:rsidRPr="00E557FE">
          <w:rPr>
            <w:rStyle w:val="Hyperlink"/>
            <w:rFonts w:hAnsi="微软雅黑"/>
            <w:noProof/>
          </w:rPr>
          <w:t xml:space="preserve">3.1.2 </w:t>
        </w:r>
        <w:r w:rsidRPr="00E557FE">
          <w:rPr>
            <w:rStyle w:val="Hyperlink"/>
            <w:rFonts w:hAnsi="微软雅黑" w:hint="eastAsia"/>
            <w:noProof/>
          </w:rPr>
          <w:t>修改密</w:t>
        </w:r>
        <w:r w:rsidRPr="00E557FE">
          <w:rPr>
            <w:rStyle w:val="Hyperlink"/>
            <w:rFonts w:ascii="宋体" w:eastAsia="宋体" w:hAnsi="宋体" w:cs="宋体" w:hint="eastAsia"/>
            <w:noProof/>
          </w:rPr>
          <w:t>码</w:t>
        </w:r>
        <w:r w:rsidRPr="00E557FE">
          <w:rPr>
            <w:rFonts w:hAnsi="微软雅黑"/>
            <w:noProof/>
            <w:webHidden/>
          </w:rPr>
          <w:tab/>
        </w:r>
        <w:r w:rsidRPr="00E557FE">
          <w:rPr>
            <w:rFonts w:hAnsi="微软雅黑"/>
            <w:noProof/>
            <w:webHidden/>
          </w:rPr>
          <w:fldChar w:fldCharType="begin"/>
        </w:r>
        <w:r w:rsidRPr="00E557FE">
          <w:rPr>
            <w:rFonts w:hAnsi="微软雅黑"/>
            <w:noProof/>
            <w:webHidden/>
          </w:rPr>
          <w:instrText xml:space="preserve"> PAGEREF _Toc413226706 \h </w:instrText>
        </w:r>
        <w:r w:rsidRPr="00E557FE">
          <w:rPr>
            <w:rFonts w:hAnsi="微软雅黑"/>
            <w:noProof/>
            <w:webHidden/>
          </w:rPr>
        </w:r>
        <w:r w:rsidRPr="00E557FE">
          <w:rPr>
            <w:rFonts w:hAnsi="微软雅黑"/>
            <w:noProof/>
            <w:webHidden/>
          </w:rPr>
          <w:fldChar w:fldCharType="separate"/>
        </w:r>
        <w:r w:rsidRPr="00E557FE">
          <w:rPr>
            <w:rFonts w:hAnsi="微软雅黑"/>
            <w:noProof/>
            <w:webHidden/>
          </w:rPr>
          <w:t>9</w:t>
        </w:r>
        <w:r w:rsidRPr="00E557FE">
          <w:rPr>
            <w:rFonts w:hAnsi="微软雅黑"/>
            <w:noProof/>
            <w:webHidden/>
          </w:rPr>
          <w:fldChar w:fldCharType="end"/>
        </w:r>
      </w:hyperlink>
    </w:p>
    <w:p w:rsidR="00562B6A" w:rsidRPr="00E557FE" w:rsidRDefault="00562B6A">
      <w:pPr>
        <w:pStyle w:val="TOC3"/>
        <w:rPr>
          <w:rFonts w:hAnsi="微软雅黑"/>
          <w:noProof/>
          <w:sz w:val="21"/>
          <w:szCs w:val="22"/>
        </w:rPr>
      </w:pPr>
      <w:hyperlink w:anchor="_Toc413226707" w:history="1">
        <w:r w:rsidRPr="00E557FE">
          <w:rPr>
            <w:rStyle w:val="Hyperlink"/>
            <w:rFonts w:hAnsi="微软雅黑"/>
            <w:noProof/>
          </w:rPr>
          <w:t xml:space="preserve">3.1.3 </w:t>
        </w:r>
        <w:r w:rsidRPr="00E557FE">
          <w:rPr>
            <w:rStyle w:val="Hyperlink"/>
            <w:rFonts w:ascii="宋体" w:eastAsia="宋体" w:hAnsi="宋体" w:cs="宋体" w:hint="eastAsia"/>
            <w:noProof/>
          </w:rPr>
          <w:t>备份</w:t>
        </w:r>
        <w:r w:rsidRPr="00E557FE">
          <w:rPr>
            <w:rStyle w:val="Hyperlink"/>
            <w:rFonts w:ascii="Dotum" w:eastAsia="Dotum" w:hAnsi="Dotum" w:cs="Dotum" w:hint="eastAsia"/>
            <w:noProof/>
          </w:rPr>
          <w:t>恢</w:t>
        </w:r>
        <w:r w:rsidRPr="00E557FE">
          <w:rPr>
            <w:rStyle w:val="Hyperlink"/>
            <w:rFonts w:ascii="宋体" w:eastAsia="宋体" w:hAnsi="宋体" w:cs="宋体" w:hint="eastAsia"/>
            <w:noProof/>
          </w:rPr>
          <w:t>复</w:t>
        </w:r>
        <w:r w:rsidRPr="00E557FE">
          <w:rPr>
            <w:rFonts w:hAnsi="微软雅黑"/>
            <w:noProof/>
            <w:webHidden/>
          </w:rPr>
          <w:tab/>
        </w:r>
        <w:r w:rsidRPr="00E557FE">
          <w:rPr>
            <w:rFonts w:hAnsi="微软雅黑"/>
            <w:noProof/>
            <w:webHidden/>
          </w:rPr>
          <w:fldChar w:fldCharType="begin"/>
        </w:r>
        <w:r w:rsidRPr="00E557FE">
          <w:rPr>
            <w:rFonts w:hAnsi="微软雅黑"/>
            <w:noProof/>
            <w:webHidden/>
          </w:rPr>
          <w:instrText xml:space="preserve"> PAGEREF _Toc413226707 \h </w:instrText>
        </w:r>
        <w:r w:rsidRPr="00E557FE">
          <w:rPr>
            <w:rFonts w:hAnsi="微软雅黑"/>
            <w:noProof/>
            <w:webHidden/>
          </w:rPr>
        </w:r>
        <w:r w:rsidRPr="00E557FE">
          <w:rPr>
            <w:rFonts w:hAnsi="微软雅黑"/>
            <w:noProof/>
            <w:webHidden/>
          </w:rPr>
          <w:fldChar w:fldCharType="separate"/>
        </w:r>
        <w:r w:rsidRPr="00E557FE">
          <w:rPr>
            <w:rFonts w:hAnsi="微软雅黑"/>
            <w:noProof/>
            <w:webHidden/>
          </w:rPr>
          <w:t>10</w:t>
        </w:r>
        <w:r w:rsidRPr="00E557FE">
          <w:rPr>
            <w:rFonts w:hAnsi="微软雅黑"/>
            <w:noProof/>
            <w:webHidden/>
          </w:rPr>
          <w:fldChar w:fldCharType="end"/>
        </w:r>
      </w:hyperlink>
    </w:p>
    <w:p w:rsidR="00562B6A" w:rsidRPr="00E557FE" w:rsidRDefault="00562B6A">
      <w:pPr>
        <w:pStyle w:val="TOC3"/>
        <w:rPr>
          <w:rFonts w:hAnsi="微软雅黑"/>
          <w:noProof/>
          <w:sz w:val="21"/>
          <w:szCs w:val="22"/>
        </w:rPr>
      </w:pPr>
      <w:hyperlink w:anchor="_Toc413226708" w:history="1">
        <w:r w:rsidRPr="00E557FE">
          <w:rPr>
            <w:rStyle w:val="Hyperlink"/>
            <w:rFonts w:hAnsi="微软雅黑"/>
            <w:noProof/>
          </w:rPr>
          <w:t xml:space="preserve">3.1.4 </w:t>
        </w:r>
        <w:r w:rsidRPr="00E557FE">
          <w:rPr>
            <w:rStyle w:val="Hyperlink"/>
            <w:rFonts w:hAnsi="微软雅黑" w:hint="eastAsia"/>
            <w:noProof/>
          </w:rPr>
          <w:t>安全</w:t>
        </w:r>
        <w:r w:rsidRPr="00E557FE">
          <w:rPr>
            <w:rStyle w:val="Hyperlink"/>
            <w:rFonts w:ascii="宋体" w:eastAsia="宋体" w:hAnsi="宋体" w:cs="宋体" w:hint="eastAsia"/>
            <w:noProof/>
          </w:rPr>
          <w:t>设</w:t>
        </w:r>
        <w:r w:rsidRPr="00E557FE">
          <w:rPr>
            <w:rStyle w:val="Hyperlink"/>
            <w:rFonts w:ascii="Dotum" w:eastAsia="Dotum" w:hAnsi="Dotum" w:cs="Dotum" w:hint="eastAsia"/>
            <w:noProof/>
          </w:rPr>
          <w:t>置</w:t>
        </w:r>
        <w:r w:rsidRPr="00E557FE">
          <w:rPr>
            <w:rFonts w:hAnsi="微软雅黑"/>
            <w:noProof/>
            <w:webHidden/>
          </w:rPr>
          <w:tab/>
        </w:r>
        <w:r w:rsidRPr="00E557FE">
          <w:rPr>
            <w:rFonts w:hAnsi="微软雅黑"/>
            <w:noProof/>
            <w:webHidden/>
          </w:rPr>
          <w:fldChar w:fldCharType="begin"/>
        </w:r>
        <w:r w:rsidRPr="00E557FE">
          <w:rPr>
            <w:rFonts w:hAnsi="微软雅黑"/>
            <w:noProof/>
            <w:webHidden/>
          </w:rPr>
          <w:instrText xml:space="preserve"> PAGEREF _Toc413226708 \h </w:instrText>
        </w:r>
        <w:r w:rsidRPr="00E557FE">
          <w:rPr>
            <w:rFonts w:hAnsi="微软雅黑"/>
            <w:noProof/>
            <w:webHidden/>
          </w:rPr>
        </w:r>
        <w:r w:rsidRPr="00E557FE">
          <w:rPr>
            <w:rFonts w:hAnsi="微软雅黑"/>
            <w:noProof/>
            <w:webHidden/>
          </w:rPr>
          <w:fldChar w:fldCharType="separate"/>
        </w:r>
        <w:r w:rsidRPr="00E557FE">
          <w:rPr>
            <w:rFonts w:hAnsi="微软雅黑"/>
            <w:noProof/>
            <w:webHidden/>
          </w:rPr>
          <w:t>11</w:t>
        </w:r>
        <w:r w:rsidRPr="00E557FE">
          <w:rPr>
            <w:rFonts w:hAnsi="微软雅黑"/>
            <w:noProof/>
            <w:webHidden/>
          </w:rPr>
          <w:fldChar w:fldCharType="end"/>
        </w:r>
      </w:hyperlink>
    </w:p>
    <w:p w:rsidR="00562B6A" w:rsidRPr="00E557FE" w:rsidRDefault="00562B6A">
      <w:pPr>
        <w:pStyle w:val="TOC2"/>
        <w:ind w:left="180"/>
        <w:rPr>
          <w:rFonts w:ascii="微软雅黑" w:eastAsia="微软雅黑" w:hAnsi="微软雅黑"/>
          <w:bCs w:val="0"/>
          <w:sz w:val="21"/>
          <w:szCs w:val="22"/>
        </w:rPr>
      </w:pPr>
      <w:hyperlink w:anchor="_Toc413226709" w:history="1">
        <w:r w:rsidRPr="00E557FE">
          <w:rPr>
            <w:rStyle w:val="Hyperlink"/>
            <w:rFonts w:ascii="微软雅黑" w:eastAsia="微软雅黑" w:hAnsi="微软雅黑"/>
          </w:rPr>
          <w:t xml:space="preserve">3.2 </w:t>
        </w:r>
        <w:r w:rsidRPr="00E557FE">
          <w:rPr>
            <w:rStyle w:val="Hyperlink"/>
            <w:rFonts w:ascii="宋体" w:eastAsia="宋体" w:hAnsi="宋体" w:cs="宋体" w:hint="eastAsia"/>
          </w:rPr>
          <w:t>单</w:t>
        </w:r>
        <w:r w:rsidRPr="00E557FE">
          <w:rPr>
            <w:rStyle w:val="Hyperlink"/>
            <w:rFonts w:ascii="Dotum" w:eastAsia="Dotum" w:hAnsi="Dotum" w:cs="Dotum" w:hint="eastAsia"/>
          </w:rPr>
          <w:t>位管理</w:t>
        </w:r>
        <w:r w:rsidRPr="00E557FE">
          <w:rPr>
            <w:rFonts w:ascii="微软雅黑" w:eastAsia="微软雅黑" w:hAnsi="微软雅黑"/>
            <w:webHidden/>
          </w:rPr>
          <w:tab/>
        </w:r>
        <w:r w:rsidRPr="00E557FE">
          <w:rPr>
            <w:rFonts w:ascii="微软雅黑" w:eastAsia="微软雅黑" w:hAnsi="微软雅黑"/>
            <w:webHidden/>
          </w:rPr>
          <w:fldChar w:fldCharType="begin"/>
        </w:r>
        <w:r w:rsidRPr="00E557FE">
          <w:rPr>
            <w:rFonts w:ascii="微软雅黑" w:eastAsia="微软雅黑" w:hAnsi="微软雅黑"/>
            <w:webHidden/>
          </w:rPr>
          <w:instrText xml:space="preserve"> PAGEREF _Toc413226709 \h </w:instrText>
        </w:r>
        <w:r w:rsidRPr="00E557FE">
          <w:rPr>
            <w:rFonts w:ascii="微软雅黑" w:eastAsia="微软雅黑" w:hAnsi="微软雅黑"/>
            <w:webHidden/>
          </w:rPr>
        </w:r>
        <w:r w:rsidRPr="00E557FE">
          <w:rPr>
            <w:rFonts w:ascii="微软雅黑" w:eastAsia="微软雅黑" w:hAnsi="微软雅黑"/>
            <w:webHidden/>
          </w:rPr>
          <w:fldChar w:fldCharType="separate"/>
        </w:r>
        <w:r w:rsidRPr="00E557FE">
          <w:rPr>
            <w:rFonts w:ascii="微软雅黑" w:eastAsia="微软雅黑" w:hAnsi="微软雅黑"/>
            <w:webHidden/>
          </w:rPr>
          <w:t>13</w:t>
        </w:r>
        <w:r w:rsidRPr="00E557FE">
          <w:rPr>
            <w:rFonts w:ascii="微软雅黑" w:eastAsia="微软雅黑" w:hAnsi="微软雅黑"/>
            <w:webHidden/>
          </w:rPr>
          <w:fldChar w:fldCharType="end"/>
        </w:r>
      </w:hyperlink>
    </w:p>
    <w:p w:rsidR="00562B6A" w:rsidRPr="00E557FE" w:rsidRDefault="00562B6A">
      <w:pPr>
        <w:pStyle w:val="TOC3"/>
        <w:rPr>
          <w:rFonts w:hAnsi="微软雅黑"/>
          <w:noProof/>
          <w:sz w:val="21"/>
          <w:szCs w:val="22"/>
        </w:rPr>
      </w:pPr>
      <w:hyperlink w:anchor="_Toc413226710" w:history="1">
        <w:r w:rsidRPr="00E557FE">
          <w:rPr>
            <w:rStyle w:val="Hyperlink"/>
            <w:rFonts w:hAnsi="微软雅黑"/>
            <w:noProof/>
          </w:rPr>
          <w:t xml:space="preserve">3.2.1 </w:t>
        </w:r>
        <w:r w:rsidRPr="00E557FE">
          <w:rPr>
            <w:rStyle w:val="Hyperlink"/>
            <w:rFonts w:ascii="宋体" w:eastAsia="宋体" w:hAnsi="宋体" w:cs="宋体" w:hint="eastAsia"/>
            <w:noProof/>
          </w:rPr>
          <w:t>单</w:t>
        </w:r>
        <w:r w:rsidRPr="00E557FE">
          <w:rPr>
            <w:rStyle w:val="Hyperlink"/>
            <w:rFonts w:ascii="Dotum" w:eastAsia="Dotum" w:hAnsi="Dotum" w:cs="Dotum" w:hint="eastAsia"/>
            <w:noProof/>
          </w:rPr>
          <w:t>位信息</w:t>
        </w:r>
        <w:r w:rsidRPr="00E557FE">
          <w:rPr>
            <w:rFonts w:hAnsi="微软雅黑"/>
            <w:noProof/>
            <w:webHidden/>
          </w:rPr>
          <w:tab/>
        </w:r>
        <w:r w:rsidRPr="00E557FE">
          <w:rPr>
            <w:rFonts w:hAnsi="微软雅黑"/>
            <w:noProof/>
            <w:webHidden/>
          </w:rPr>
          <w:fldChar w:fldCharType="begin"/>
        </w:r>
        <w:r w:rsidRPr="00E557FE">
          <w:rPr>
            <w:rFonts w:hAnsi="微软雅黑"/>
            <w:noProof/>
            <w:webHidden/>
          </w:rPr>
          <w:instrText xml:space="preserve"> PAGEREF _Toc413226710 \h </w:instrText>
        </w:r>
        <w:r w:rsidRPr="00E557FE">
          <w:rPr>
            <w:rFonts w:hAnsi="微软雅黑"/>
            <w:noProof/>
            <w:webHidden/>
          </w:rPr>
        </w:r>
        <w:r w:rsidRPr="00E557FE">
          <w:rPr>
            <w:rFonts w:hAnsi="微软雅黑"/>
            <w:noProof/>
            <w:webHidden/>
          </w:rPr>
          <w:fldChar w:fldCharType="separate"/>
        </w:r>
        <w:r w:rsidRPr="00E557FE">
          <w:rPr>
            <w:rFonts w:hAnsi="微软雅黑"/>
            <w:noProof/>
            <w:webHidden/>
          </w:rPr>
          <w:t>13</w:t>
        </w:r>
        <w:r w:rsidRPr="00E557FE">
          <w:rPr>
            <w:rFonts w:hAnsi="微软雅黑"/>
            <w:noProof/>
            <w:webHidden/>
          </w:rPr>
          <w:fldChar w:fldCharType="end"/>
        </w:r>
      </w:hyperlink>
    </w:p>
    <w:p w:rsidR="00562B6A" w:rsidRPr="00E557FE" w:rsidRDefault="00562B6A">
      <w:pPr>
        <w:pStyle w:val="TOC3"/>
        <w:rPr>
          <w:rFonts w:hAnsi="微软雅黑"/>
          <w:noProof/>
          <w:sz w:val="21"/>
          <w:szCs w:val="22"/>
        </w:rPr>
      </w:pPr>
      <w:hyperlink w:anchor="_Toc413226711" w:history="1">
        <w:r w:rsidRPr="00E557FE">
          <w:rPr>
            <w:rStyle w:val="Hyperlink"/>
            <w:rFonts w:hAnsi="微软雅黑"/>
            <w:noProof/>
          </w:rPr>
          <w:t xml:space="preserve">3.2.2 </w:t>
        </w:r>
        <w:r w:rsidRPr="00E557FE">
          <w:rPr>
            <w:rStyle w:val="Hyperlink"/>
            <w:rFonts w:hAnsi="微软雅黑" w:hint="eastAsia"/>
            <w:noProof/>
          </w:rPr>
          <w:t>操作</w:t>
        </w:r>
        <w:r w:rsidRPr="00E557FE">
          <w:rPr>
            <w:rStyle w:val="Hyperlink"/>
            <w:rFonts w:ascii="宋体" w:eastAsia="宋体" w:hAnsi="宋体" w:cs="宋体" w:hint="eastAsia"/>
            <w:noProof/>
          </w:rPr>
          <w:t>员</w:t>
        </w:r>
        <w:r w:rsidRPr="00E557FE">
          <w:rPr>
            <w:rStyle w:val="Hyperlink"/>
            <w:rFonts w:ascii="Dotum" w:eastAsia="Dotum" w:hAnsi="Dotum" w:cs="Dotum" w:hint="eastAsia"/>
            <w:noProof/>
          </w:rPr>
          <w:t>管理</w:t>
        </w:r>
        <w:r w:rsidRPr="00E557FE">
          <w:rPr>
            <w:rFonts w:hAnsi="微软雅黑"/>
            <w:noProof/>
            <w:webHidden/>
          </w:rPr>
          <w:tab/>
        </w:r>
        <w:r w:rsidRPr="00E557FE">
          <w:rPr>
            <w:rFonts w:hAnsi="微软雅黑"/>
            <w:noProof/>
            <w:webHidden/>
          </w:rPr>
          <w:fldChar w:fldCharType="begin"/>
        </w:r>
        <w:r w:rsidRPr="00E557FE">
          <w:rPr>
            <w:rFonts w:hAnsi="微软雅黑"/>
            <w:noProof/>
            <w:webHidden/>
          </w:rPr>
          <w:instrText xml:space="preserve"> PAGEREF _Toc413226711 \h </w:instrText>
        </w:r>
        <w:r w:rsidRPr="00E557FE">
          <w:rPr>
            <w:rFonts w:hAnsi="微软雅黑"/>
            <w:noProof/>
            <w:webHidden/>
          </w:rPr>
        </w:r>
        <w:r w:rsidRPr="00E557FE">
          <w:rPr>
            <w:rFonts w:hAnsi="微软雅黑"/>
            <w:noProof/>
            <w:webHidden/>
          </w:rPr>
          <w:fldChar w:fldCharType="separate"/>
        </w:r>
        <w:r w:rsidRPr="00E557FE">
          <w:rPr>
            <w:rFonts w:hAnsi="微软雅黑"/>
            <w:noProof/>
            <w:webHidden/>
          </w:rPr>
          <w:t>14</w:t>
        </w:r>
        <w:r w:rsidRPr="00E557FE">
          <w:rPr>
            <w:rFonts w:hAnsi="微软雅黑"/>
            <w:noProof/>
            <w:webHidden/>
          </w:rPr>
          <w:fldChar w:fldCharType="end"/>
        </w:r>
      </w:hyperlink>
    </w:p>
    <w:p w:rsidR="00562B6A" w:rsidRPr="00E557FE" w:rsidRDefault="00562B6A">
      <w:pPr>
        <w:pStyle w:val="TOC3"/>
        <w:rPr>
          <w:rFonts w:hAnsi="微软雅黑"/>
          <w:noProof/>
          <w:sz w:val="21"/>
          <w:szCs w:val="22"/>
        </w:rPr>
      </w:pPr>
      <w:hyperlink w:anchor="_Toc413226712" w:history="1">
        <w:r w:rsidRPr="00E557FE">
          <w:rPr>
            <w:rStyle w:val="Hyperlink"/>
            <w:rFonts w:hAnsi="微软雅黑"/>
            <w:noProof/>
          </w:rPr>
          <w:t xml:space="preserve">3.2.3 </w:t>
        </w:r>
        <w:r w:rsidRPr="00E557FE">
          <w:rPr>
            <w:rStyle w:val="Hyperlink"/>
            <w:rFonts w:ascii="宋体" w:eastAsia="宋体" w:hAnsi="宋体" w:cs="宋体" w:hint="eastAsia"/>
            <w:noProof/>
          </w:rPr>
          <w:t>个</w:t>
        </w:r>
        <w:r w:rsidRPr="00E557FE">
          <w:rPr>
            <w:rStyle w:val="Hyperlink"/>
            <w:rFonts w:ascii="Dotum" w:eastAsia="Dotum" w:hAnsi="Dotum" w:cs="Dotum" w:hint="eastAsia"/>
            <w:noProof/>
          </w:rPr>
          <w:t>人信息</w:t>
        </w:r>
        <w:r w:rsidRPr="00E557FE">
          <w:rPr>
            <w:rFonts w:hAnsi="微软雅黑"/>
            <w:noProof/>
            <w:webHidden/>
          </w:rPr>
          <w:tab/>
        </w:r>
        <w:r w:rsidRPr="00E557FE">
          <w:rPr>
            <w:rFonts w:hAnsi="微软雅黑"/>
            <w:noProof/>
            <w:webHidden/>
          </w:rPr>
          <w:fldChar w:fldCharType="begin"/>
        </w:r>
        <w:r w:rsidRPr="00E557FE">
          <w:rPr>
            <w:rFonts w:hAnsi="微软雅黑"/>
            <w:noProof/>
            <w:webHidden/>
          </w:rPr>
          <w:instrText xml:space="preserve"> PAGEREF _Toc413226712 \h </w:instrText>
        </w:r>
        <w:r w:rsidRPr="00E557FE">
          <w:rPr>
            <w:rFonts w:hAnsi="微软雅黑"/>
            <w:noProof/>
            <w:webHidden/>
          </w:rPr>
        </w:r>
        <w:r w:rsidRPr="00E557FE">
          <w:rPr>
            <w:rFonts w:hAnsi="微软雅黑"/>
            <w:noProof/>
            <w:webHidden/>
          </w:rPr>
          <w:fldChar w:fldCharType="separate"/>
        </w:r>
        <w:r w:rsidRPr="00E557FE">
          <w:rPr>
            <w:rFonts w:hAnsi="微软雅黑"/>
            <w:noProof/>
            <w:webHidden/>
          </w:rPr>
          <w:t>15</w:t>
        </w:r>
        <w:r w:rsidRPr="00E557FE">
          <w:rPr>
            <w:rFonts w:hAnsi="微软雅黑"/>
            <w:noProof/>
            <w:webHidden/>
          </w:rPr>
          <w:fldChar w:fldCharType="end"/>
        </w:r>
      </w:hyperlink>
    </w:p>
    <w:p w:rsidR="00562B6A" w:rsidRPr="00E557FE" w:rsidRDefault="00562B6A">
      <w:pPr>
        <w:pStyle w:val="TOC2"/>
        <w:ind w:left="180"/>
        <w:rPr>
          <w:rFonts w:ascii="微软雅黑" w:eastAsia="微软雅黑" w:hAnsi="微软雅黑"/>
          <w:bCs w:val="0"/>
          <w:sz w:val="21"/>
          <w:szCs w:val="22"/>
        </w:rPr>
      </w:pPr>
      <w:hyperlink w:anchor="_Toc413226713" w:history="1">
        <w:r w:rsidRPr="00E557FE">
          <w:rPr>
            <w:rStyle w:val="Hyperlink"/>
            <w:rFonts w:ascii="微软雅黑" w:eastAsia="微软雅黑" w:hAnsi="微软雅黑"/>
          </w:rPr>
          <w:t xml:space="preserve">3.3 </w:t>
        </w:r>
        <w:r w:rsidRPr="00E557FE">
          <w:rPr>
            <w:rStyle w:val="Hyperlink"/>
            <w:rFonts w:ascii="微软雅黑" w:eastAsia="微软雅黑" w:hAnsi="微软雅黑" w:hint="eastAsia"/>
          </w:rPr>
          <w:t>第三方集成</w:t>
        </w:r>
        <w:r w:rsidRPr="00E557FE">
          <w:rPr>
            <w:rFonts w:ascii="微软雅黑" w:eastAsia="微软雅黑" w:hAnsi="微软雅黑"/>
            <w:webHidden/>
          </w:rPr>
          <w:tab/>
        </w:r>
        <w:r w:rsidRPr="00E557FE">
          <w:rPr>
            <w:rFonts w:ascii="微软雅黑" w:eastAsia="微软雅黑" w:hAnsi="微软雅黑"/>
            <w:webHidden/>
          </w:rPr>
          <w:fldChar w:fldCharType="begin"/>
        </w:r>
        <w:r w:rsidRPr="00E557FE">
          <w:rPr>
            <w:rFonts w:ascii="微软雅黑" w:eastAsia="微软雅黑" w:hAnsi="微软雅黑"/>
            <w:webHidden/>
          </w:rPr>
          <w:instrText xml:space="preserve"> PAGEREF _Toc413226713 \h </w:instrText>
        </w:r>
        <w:r w:rsidRPr="00E557FE">
          <w:rPr>
            <w:rFonts w:ascii="微软雅黑" w:eastAsia="微软雅黑" w:hAnsi="微软雅黑"/>
            <w:webHidden/>
          </w:rPr>
        </w:r>
        <w:r w:rsidRPr="00E557FE">
          <w:rPr>
            <w:rFonts w:ascii="微软雅黑" w:eastAsia="微软雅黑" w:hAnsi="微软雅黑"/>
            <w:webHidden/>
          </w:rPr>
          <w:fldChar w:fldCharType="separate"/>
        </w:r>
        <w:r w:rsidRPr="00E557FE">
          <w:rPr>
            <w:rFonts w:ascii="微软雅黑" w:eastAsia="微软雅黑" w:hAnsi="微软雅黑"/>
            <w:webHidden/>
          </w:rPr>
          <w:t>16</w:t>
        </w:r>
        <w:r w:rsidRPr="00E557FE">
          <w:rPr>
            <w:rFonts w:ascii="微软雅黑" w:eastAsia="微软雅黑" w:hAnsi="微软雅黑"/>
            <w:webHidden/>
          </w:rPr>
          <w:fldChar w:fldCharType="end"/>
        </w:r>
      </w:hyperlink>
    </w:p>
    <w:p w:rsidR="00562B6A" w:rsidRPr="00E557FE" w:rsidRDefault="00562B6A">
      <w:pPr>
        <w:pStyle w:val="TOC2"/>
        <w:ind w:left="180"/>
        <w:rPr>
          <w:rFonts w:ascii="微软雅黑" w:eastAsia="微软雅黑" w:hAnsi="微软雅黑"/>
          <w:bCs w:val="0"/>
          <w:sz w:val="21"/>
          <w:szCs w:val="22"/>
        </w:rPr>
      </w:pPr>
      <w:hyperlink w:anchor="_Toc413226714" w:history="1">
        <w:r w:rsidRPr="00E557FE">
          <w:rPr>
            <w:rStyle w:val="Hyperlink"/>
            <w:rFonts w:ascii="微软雅黑" w:eastAsia="微软雅黑" w:hAnsi="微软雅黑"/>
          </w:rPr>
          <w:t xml:space="preserve">3.4 </w:t>
        </w:r>
        <w:r w:rsidRPr="00E557FE">
          <w:rPr>
            <w:rStyle w:val="Hyperlink"/>
            <w:rFonts w:ascii="微软雅黑" w:eastAsia="微软雅黑" w:hAnsi="微软雅黑" w:hint="eastAsia"/>
          </w:rPr>
          <w:t>系</w:t>
        </w:r>
        <w:r w:rsidRPr="00E557FE">
          <w:rPr>
            <w:rStyle w:val="Hyperlink"/>
            <w:rFonts w:ascii="宋体" w:eastAsia="宋体" w:hAnsi="宋体" w:cs="宋体" w:hint="eastAsia"/>
          </w:rPr>
          <w:t>统维护</w:t>
        </w:r>
        <w:r w:rsidRPr="00E557FE">
          <w:rPr>
            <w:rFonts w:ascii="微软雅黑" w:eastAsia="微软雅黑" w:hAnsi="微软雅黑"/>
            <w:webHidden/>
          </w:rPr>
          <w:tab/>
        </w:r>
        <w:r w:rsidRPr="00E557FE">
          <w:rPr>
            <w:rFonts w:ascii="微软雅黑" w:eastAsia="微软雅黑" w:hAnsi="微软雅黑"/>
            <w:webHidden/>
          </w:rPr>
          <w:fldChar w:fldCharType="begin"/>
        </w:r>
        <w:r w:rsidRPr="00E557FE">
          <w:rPr>
            <w:rFonts w:ascii="微软雅黑" w:eastAsia="微软雅黑" w:hAnsi="微软雅黑"/>
            <w:webHidden/>
          </w:rPr>
          <w:instrText xml:space="preserve"> PAGEREF _Toc413226714 \h </w:instrText>
        </w:r>
        <w:r w:rsidRPr="00E557FE">
          <w:rPr>
            <w:rFonts w:ascii="微软雅黑" w:eastAsia="微软雅黑" w:hAnsi="微软雅黑"/>
            <w:webHidden/>
          </w:rPr>
        </w:r>
        <w:r w:rsidRPr="00E557FE">
          <w:rPr>
            <w:rFonts w:ascii="微软雅黑" w:eastAsia="微软雅黑" w:hAnsi="微软雅黑"/>
            <w:webHidden/>
          </w:rPr>
          <w:fldChar w:fldCharType="separate"/>
        </w:r>
        <w:r w:rsidRPr="00E557FE">
          <w:rPr>
            <w:rFonts w:ascii="微软雅黑" w:eastAsia="微软雅黑" w:hAnsi="微软雅黑"/>
            <w:webHidden/>
          </w:rPr>
          <w:t>17</w:t>
        </w:r>
        <w:r w:rsidRPr="00E557FE">
          <w:rPr>
            <w:rFonts w:ascii="微软雅黑" w:eastAsia="微软雅黑" w:hAnsi="微软雅黑"/>
            <w:webHidden/>
          </w:rPr>
          <w:fldChar w:fldCharType="end"/>
        </w:r>
      </w:hyperlink>
    </w:p>
    <w:p w:rsidR="00562B6A" w:rsidRPr="00E557FE" w:rsidRDefault="00562B6A">
      <w:pPr>
        <w:pStyle w:val="TOC1"/>
        <w:ind w:firstLine="284"/>
        <w:rPr>
          <w:rFonts w:ascii="微软雅黑" w:eastAsia="微软雅黑" w:hAnsi="微软雅黑"/>
          <w:b w:val="0"/>
          <w:bCs w:val="0"/>
          <w:sz w:val="21"/>
          <w:szCs w:val="22"/>
        </w:rPr>
      </w:pPr>
      <w:hyperlink w:anchor="_Toc413226715" w:history="1">
        <w:r w:rsidRPr="00E557FE">
          <w:rPr>
            <w:rStyle w:val="Hyperlink"/>
            <w:rFonts w:ascii="微软雅黑" w:eastAsia="微软雅黑" w:hAnsi="微软雅黑"/>
          </w:rPr>
          <w:t>4</w:t>
        </w:r>
        <w:r w:rsidRPr="00E557FE">
          <w:rPr>
            <w:rFonts w:ascii="微软雅黑" w:eastAsia="微软雅黑" w:hAnsi="微软雅黑"/>
            <w:b w:val="0"/>
            <w:bCs w:val="0"/>
            <w:sz w:val="21"/>
            <w:szCs w:val="22"/>
          </w:rPr>
          <w:tab/>
        </w:r>
        <w:r w:rsidRPr="00E557FE">
          <w:rPr>
            <w:rStyle w:val="Hyperlink"/>
            <w:rFonts w:ascii="微软雅黑" w:eastAsia="微软雅黑" w:hAnsi="微软雅黑" w:hint="eastAsia"/>
          </w:rPr>
          <w:t>基</w:t>
        </w:r>
        <w:r w:rsidRPr="00E557FE">
          <w:rPr>
            <w:rStyle w:val="Hyperlink"/>
            <w:rFonts w:ascii="宋体" w:eastAsia="宋体" w:hAnsi="宋体" w:cs="宋体" w:hint="eastAsia"/>
          </w:rPr>
          <w:t>础设</w:t>
        </w:r>
        <w:r w:rsidRPr="00E557FE">
          <w:rPr>
            <w:rStyle w:val="Hyperlink"/>
            <w:rFonts w:ascii="Dotum" w:eastAsia="Dotum" w:hAnsi="Dotum" w:cs="Dotum" w:hint="eastAsia"/>
          </w:rPr>
          <w:t>置</w:t>
        </w:r>
        <w:r w:rsidRPr="00E557FE">
          <w:rPr>
            <w:rFonts w:ascii="微软雅黑" w:eastAsia="微软雅黑" w:hAnsi="微软雅黑"/>
            <w:webHidden/>
          </w:rPr>
          <w:tab/>
        </w:r>
        <w:r w:rsidRPr="00E557FE">
          <w:rPr>
            <w:rFonts w:ascii="微软雅黑" w:eastAsia="微软雅黑" w:hAnsi="微软雅黑"/>
            <w:webHidden/>
          </w:rPr>
          <w:fldChar w:fldCharType="begin"/>
        </w:r>
        <w:r w:rsidRPr="00E557FE">
          <w:rPr>
            <w:rFonts w:ascii="微软雅黑" w:eastAsia="微软雅黑" w:hAnsi="微软雅黑"/>
            <w:webHidden/>
          </w:rPr>
          <w:instrText xml:space="preserve"> PAGEREF _Toc413226715 \h </w:instrText>
        </w:r>
        <w:r w:rsidRPr="00E557FE">
          <w:rPr>
            <w:rFonts w:ascii="微软雅黑" w:eastAsia="微软雅黑" w:hAnsi="微软雅黑"/>
            <w:webHidden/>
          </w:rPr>
        </w:r>
        <w:r w:rsidRPr="00E557FE">
          <w:rPr>
            <w:rFonts w:ascii="微软雅黑" w:eastAsia="微软雅黑" w:hAnsi="微软雅黑"/>
            <w:webHidden/>
          </w:rPr>
          <w:fldChar w:fldCharType="separate"/>
        </w:r>
        <w:r w:rsidRPr="00E557FE">
          <w:rPr>
            <w:rFonts w:ascii="微软雅黑" w:eastAsia="微软雅黑" w:hAnsi="微软雅黑"/>
            <w:webHidden/>
          </w:rPr>
          <w:t>19</w:t>
        </w:r>
        <w:r w:rsidRPr="00E557FE">
          <w:rPr>
            <w:rFonts w:ascii="微软雅黑" w:eastAsia="微软雅黑" w:hAnsi="微软雅黑"/>
            <w:webHidden/>
          </w:rPr>
          <w:fldChar w:fldCharType="end"/>
        </w:r>
      </w:hyperlink>
    </w:p>
    <w:p w:rsidR="00562B6A" w:rsidRPr="00E557FE" w:rsidRDefault="00562B6A">
      <w:pPr>
        <w:pStyle w:val="TOC2"/>
        <w:ind w:left="180"/>
        <w:rPr>
          <w:rFonts w:ascii="微软雅黑" w:eastAsia="微软雅黑" w:hAnsi="微软雅黑"/>
          <w:bCs w:val="0"/>
          <w:sz w:val="21"/>
          <w:szCs w:val="22"/>
        </w:rPr>
      </w:pPr>
      <w:hyperlink w:anchor="_Toc413226716" w:history="1">
        <w:r w:rsidRPr="00E557FE">
          <w:rPr>
            <w:rStyle w:val="Hyperlink"/>
            <w:rFonts w:ascii="微软雅黑" w:eastAsia="微软雅黑" w:hAnsi="微软雅黑"/>
          </w:rPr>
          <w:t xml:space="preserve">4.1 </w:t>
        </w:r>
        <w:r w:rsidRPr="00E557FE">
          <w:rPr>
            <w:rStyle w:val="Hyperlink"/>
            <w:rFonts w:ascii="宋体" w:eastAsia="宋体" w:hAnsi="宋体" w:cs="宋体" w:hint="eastAsia"/>
          </w:rPr>
          <w:t>纳税</w:t>
        </w:r>
        <w:r w:rsidRPr="00E557FE">
          <w:rPr>
            <w:rStyle w:val="Hyperlink"/>
            <w:rFonts w:ascii="Dotum" w:eastAsia="Dotum" w:hAnsi="Dotum" w:cs="Dotum" w:hint="eastAsia"/>
          </w:rPr>
          <w:t>人信息</w:t>
        </w:r>
        <w:r w:rsidRPr="00E557FE">
          <w:rPr>
            <w:rFonts w:ascii="微软雅黑" w:eastAsia="微软雅黑" w:hAnsi="微软雅黑"/>
            <w:webHidden/>
          </w:rPr>
          <w:tab/>
        </w:r>
        <w:r w:rsidRPr="00E557FE">
          <w:rPr>
            <w:rFonts w:ascii="微软雅黑" w:eastAsia="微软雅黑" w:hAnsi="微软雅黑"/>
            <w:webHidden/>
          </w:rPr>
          <w:fldChar w:fldCharType="begin"/>
        </w:r>
        <w:r w:rsidRPr="00E557FE">
          <w:rPr>
            <w:rFonts w:ascii="微软雅黑" w:eastAsia="微软雅黑" w:hAnsi="微软雅黑"/>
            <w:webHidden/>
          </w:rPr>
          <w:instrText xml:space="preserve"> PAGEREF _Toc413226716 \h </w:instrText>
        </w:r>
        <w:r w:rsidRPr="00E557FE">
          <w:rPr>
            <w:rFonts w:ascii="微软雅黑" w:eastAsia="微软雅黑" w:hAnsi="微软雅黑"/>
            <w:webHidden/>
          </w:rPr>
        </w:r>
        <w:r w:rsidRPr="00E557FE">
          <w:rPr>
            <w:rFonts w:ascii="微软雅黑" w:eastAsia="微软雅黑" w:hAnsi="微软雅黑"/>
            <w:webHidden/>
          </w:rPr>
          <w:fldChar w:fldCharType="separate"/>
        </w:r>
        <w:r w:rsidRPr="00E557FE">
          <w:rPr>
            <w:rFonts w:ascii="微软雅黑" w:eastAsia="微软雅黑" w:hAnsi="微软雅黑"/>
            <w:webHidden/>
          </w:rPr>
          <w:t>19</w:t>
        </w:r>
        <w:r w:rsidRPr="00E557FE">
          <w:rPr>
            <w:rFonts w:ascii="微软雅黑" w:eastAsia="微软雅黑" w:hAnsi="微软雅黑"/>
            <w:webHidden/>
          </w:rPr>
          <w:fldChar w:fldCharType="end"/>
        </w:r>
      </w:hyperlink>
    </w:p>
    <w:p w:rsidR="00562B6A" w:rsidRPr="00E557FE" w:rsidRDefault="00562B6A">
      <w:pPr>
        <w:pStyle w:val="TOC2"/>
        <w:ind w:left="180"/>
        <w:rPr>
          <w:rFonts w:ascii="微软雅黑" w:eastAsia="微软雅黑" w:hAnsi="微软雅黑"/>
          <w:bCs w:val="0"/>
          <w:sz w:val="21"/>
          <w:szCs w:val="22"/>
        </w:rPr>
      </w:pPr>
      <w:hyperlink w:anchor="_Toc413226717" w:history="1">
        <w:r w:rsidRPr="00E557FE">
          <w:rPr>
            <w:rStyle w:val="Hyperlink"/>
            <w:rFonts w:ascii="微软雅黑" w:eastAsia="微软雅黑" w:hAnsi="微软雅黑"/>
          </w:rPr>
          <w:t xml:space="preserve">4.2 </w:t>
        </w:r>
        <w:r w:rsidRPr="00E557FE">
          <w:rPr>
            <w:rStyle w:val="Hyperlink"/>
            <w:rFonts w:ascii="微软雅黑" w:eastAsia="微软雅黑" w:hAnsi="微软雅黑" w:hint="eastAsia"/>
          </w:rPr>
          <w:t>法定比例</w:t>
        </w:r>
        <w:r w:rsidRPr="00E557FE">
          <w:rPr>
            <w:rFonts w:ascii="微软雅黑" w:eastAsia="微软雅黑" w:hAnsi="微软雅黑"/>
            <w:webHidden/>
          </w:rPr>
          <w:tab/>
        </w:r>
        <w:r w:rsidRPr="00E557FE">
          <w:rPr>
            <w:rFonts w:ascii="微软雅黑" w:eastAsia="微软雅黑" w:hAnsi="微软雅黑"/>
            <w:webHidden/>
          </w:rPr>
          <w:fldChar w:fldCharType="begin"/>
        </w:r>
        <w:r w:rsidRPr="00E557FE">
          <w:rPr>
            <w:rFonts w:ascii="微软雅黑" w:eastAsia="微软雅黑" w:hAnsi="微软雅黑"/>
            <w:webHidden/>
          </w:rPr>
          <w:instrText xml:space="preserve"> PAGEREF _Toc413226717 \h </w:instrText>
        </w:r>
        <w:r w:rsidRPr="00E557FE">
          <w:rPr>
            <w:rFonts w:ascii="微软雅黑" w:eastAsia="微软雅黑" w:hAnsi="微软雅黑"/>
            <w:webHidden/>
          </w:rPr>
        </w:r>
        <w:r w:rsidRPr="00E557FE">
          <w:rPr>
            <w:rFonts w:ascii="微软雅黑" w:eastAsia="微软雅黑" w:hAnsi="微软雅黑"/>
            <w:webHidden/>
          </w:rPr>
          <w:fldChar w:fldCharType="separate"/>
        </w:r>
        <w:r w:rsidRPr="00E557FE">
          <w:rPr>
            <w:rFonts w:ascii="微软雅黑" w:eastAsia="微软雅黑" w:hAnsi="微软雅黑"/>
            <w:webHidden/>
          </w:rPr>
          <w:t>21</w:t>
        </w:r>
        <w:r w:rsidRPr="00E557FE">
          <w:rPr>
            <w:rFonts w:ascii="微软雅黑" w:eastAsia="微软雅黑" w:hAnsi="微软雅黑"/>
            <w:webHidden/>
          </w:rPr>
          <w:fldChar w:fldCharType="end"/>
        </w:r>
      </w:hyperlink>
    </w:p>
    <w:p w:rsidR="00562B6A" w:rsidRPr="00E557FE" w:rsidRDefault="00562B6A">
      <w:pPr>
        <w:pStyle w:val="TOC2"/>
        <w:ind w:left="180"/>
        <w:rPr>
          <w:rFonts w:ascii="微软雅黑" w:eastAsia="微软雅黑" w:hAnsi="微软雅黑"/>
          <w:bCs w:val="0"/>
          <w:sz w:val="21"/>
          <w:szCs w:val="22"/>
        </w:rPr>
      </w:pPr>
      <w:hyperlink w:anchor="_Toc413226718" w:history="1">
        <w:r w:rsidRPr="00E557FE">
          <w:rPr>
            <w:rStyle w:val="Hyperlink"/>
            <w:rFonts w:ascii="微软雅黑" w:eastAsia="微软雅黑" w:hAnsi="微软雅黑"/>
          </w:rPr>
          <w:t xml:space="preserve">4.3 </w:t>
        </w:r>
        <w:r w:rsidRPr="00E557FE">
          <w:rPr>
            <w:rStyle w:val="Hyperlink"/>
            <w:rFonts w:ascii="宋体" w:eastAsia="宋体" w:hAnsi="宋体" w:cs="宋体" w:hint="eastAsia"/>
          </w:rPr>
          <w:t>预缴</w:t>
        </w:r>
        <w:r w:rsidRPr="00E557FE">
          <w:rPr>
            <w:rStyle w:val="Hyperlink"/>
            <w:rFonts w:ascii="微软雅黑" w:eastAsia="微软雅黑" w:hAnsi="微软雅黑"/>
          </w:rPr>
          <w:t>/</w:t>
        </w:r>
        <w:r w:rsidRPr="00E557FE">
          <w:rPr>
            <w:rStyle w:val="Hyperlink"/>
            <w:rFonts w:ascii="宋体" w:eastAsia="宋体" w:hAnsi="宋体" w:cs="宋体" w:hint="eastAsia"/>
          </w:rPr>
          <w:t>结</w:t>
        </w:r>
        <w:r w:rsidRPr="00E557FE">
          <w:rPr>
            <w:rStyle w:val="Hyperlink"/>
            <w:rFonts w:ascii="Dotum" w:eastAsia="Dotum" w:hAnsi="Dotum" w:cs="Dotum" w:hint="eastAsia"/>
          </w:rPr>
          <w:t>存信息</w:t>
        </w:r>
        <w:r w:rsidRPr="00E557FE">
          <w:rPr>
            <w:rFonts w:ascii="微软雅黑" w:eastAsia="微软雅黑" w:hAnsi="微软雅黑"/>
            <w:webHidden/>
          </w:rPr>
          <w:tab/>
        </w:r>
        <w:r w:rsidRPr="00E557FE">
          <w:rPr>
            <w:rFonts w:ascii="微软雅黑" w:eastAsia="微软雅黑" w:hAnsi="微软雅黑"/>
            <w:webHidden/>
          </w:rPr>
          <w:fldChar w:fldCharType="begin"/>
        </w:r>
        <w:r w:rsidRPr="00E557FE">
          <w:rPr>
            <w:rFonts w:ascii="微软雅黑" w:eastAsia="微软雅黑" w:hAnsi="微软雅黑"/>
            <w:webHidden/>
          </w:rPr>
          <w:instrText xml:space="preserve"> PAGEREF _Toc413226718 \h </w:instrText>
        </w:r>
        <w:r w:rsidRPr="00E557FE">
          <w:rPr>
            <w:rFonts w:ascii="微软雅黑" w:eastAsia="微软雅黑" w:hAnsi="微软雅黑"/>
            <w:webHidden/>
          </w:rPr>
        </w:r>
        <w:r w:rsidRPr="00E557FE">
          <w:rPr>
            <w:rFonts w:ascii="微软雅黑" w:eastAsia="微软雅黑" w:hAnsi="微软雅黑"/>
            <w:webHidden/>
          </w:rPr>
          <w:fldChar w:fldCharType="separate"/>
        </w:r>
        <w:r w:rsidRPr="00E557FE">
          <w:rPr>
            <w:rFonts w:ascii="微软雅黑" w:eastAsia="微软雅黑" w:hAnsi="微软雅黑"/>
            <w:webHidden/>
          </w:rPr>
          <w:t>22</w:t>
        </w:r>
        <w:r w:rsidRPr="00E557FE">
          <w:rPr>
            <w:rFonts w:ascii="微软雅黑" w:eastAsia="微软雅黑" w:hAnsi="微软雅黑"/>
            <w:webHidden/>
          </w:rPr>
          <w:fldChar w:fldCharType="end"/>
        </w:r>
      </w:hyperlink>
    </w:p>
    <w:p w:rsidR="00562B6A" w:rsidRPr="00E557FE" w:rsidRDefault="00562B6A">
      <w:pPr>
        <w:pStyle w:val="TOC1"/>
        <w:ind w:firstLine="284"/>
        <w:rPr>
          <w:rFonts w:ascii="微软雅黑" w:eastAsia="微软雅黑" w:hAnsi="微软雅黑"/>
          <w:b w:val="0"/>
          <w:bCs w:val="0"/>
          <w:sz w:val="21"/>
          <w:szCs w:val="22"/>
        </w:rPr>
      </w:pPr>
      <w:hyperlink w:anchor="_Toc413226719" w:history="1">
        <w:r w:rsidRPr="00E557FE">
          <w:rPr>
            <w:rStyle w:val="Hyperlink"/>
            <w:rFonts w:ascii="微软雅黑" w:eastAsia="微软雅黑" w:hAnsi="微软雅黑"/>
          </w:rPr>
          <w:t>5</w:t>
        </w:r>
        <w:r w:rsidRPr="00E557FE">
          <w:rPr>
            <w:rFonts w:ascii="微软雅黑" w:eastAsia="微软雅黑" w:hAnsi="微软雅黑"/>
            <w:b w:val="0"/>
            <w:bCs w:val="0"/>
            <w:sz w:val="21"/>
            <w:szCs w:val="22"/>
          </w:rPr>
          <w:tab/>
        </w:r>
        <w:r w:rsidRPr="00E557FE">
          <w:rPr>
            <w:rStyle w:val="Hyperlink"/>
            <w:rFonts w:ascii="宋体" w:eastAsia="宋体" w:hAnsi="宋体" w:cs="宋体" w:hint="eastAsia"/>
          </w:rPr>
          <w:t>简</w:t>
        </w:r>
        <w:r w:rsidRPr="00E557FE">
          <w:rPr>
            <w:rStyle w:val="Hyperlink"/>
            <w:rFonts w:ascii="Dotum" w:eastAsia="Dotum" w:hAnsi="Dotum" w:cs="Dotum" w:hint="eastAsia"/>
          </w:rPr>
          <w:t>化</w:t>
        </w:r>
        <w:r w:rsidRPr="00E557FE">
          <w:rPr>
            <w:rStyle w:val="Hyperlink"/>
            <w:rFonts w:ascii="宋体" w:eastAsia="宋体" w:hAnsi="宋体" w:cs="宋体" w:hint="eastAsia"/>
          </w:rPr>
          <w:t>报</w:t>
        </w:r>
        <w:r w:rsidRPr="00E557FE">
          <w:rPr>
            <w:rStyle w:val="Hyperlink"/>
            <w:rFonts w:ascii="Dotum" w:eastAsia="Dotum" w:hAnsi="Dotum" w:cs="Dotum" w:hint="eastAsia"/>
          </w:rPr>
          <w:t>表</w:t>
        </w:r>
        <w:r w:rsidRPr="00E557FE">
          <w:rPr>
            <w:rFonts w:ascii="微软雅黑" w:eastAsia="微软雅黑" w:hAnsi="微软雅黑"/>
            <w:webHidden/>
          </w:rPr>
          <w:tab/>
        </w:r>
        <w:r w:rsidRPr="00E557FE">
          <w:rPr>
            <w:rFonts w:ascii="微软雅黑" w:eastAsia="微软雅黑" w:hAnsi="微软雅黑"/>
            <w:webHidden/>
          </w:rPr>
          <w:fldChar w:fldCharType="begin"/>
        </w:r>
        <w:r w:rsidRPr="00E557FE">
          <w:rPr>
            <w:rFonts w:ascii="微软雅黑" w:eastAsia="微软雅黑" w:hAnsi="微软雅黑"/>
            <w:webHidden/>
          </w:rPr>
          <w:instrText xml:space="preserve"> PAGEREF _Toc413226719 \h </w:instrText>
        </w:r>
        <w:r w:rsidRPr="00E557FE">
          <w:rPr>
            <w:rFonts w:ascii="微软雅黑" w:eastAsia="微软雅黑" w:hAnsi="微软雅黑"/>
            <w:webHidden/>
          </w:rPr>
        </w:r>
        <w:r w:rsidRPr="00E557FE">
          <w:rPr>
            <w:rFonts w:ascii="微软雅黑" w:eastAsia="微软雅黑" w:hAnsi="微软雅黑"/>
            <w:webHidden/>
          </w:rPr>
          <w:fldChar w:fldCharType="separate"/>
        </w:r>
        <w:r w:rsidRPr="00E557FE">
          <w:rPr>
            <w:rFonts w:ascii="微软雅黑" w:eastAsia="微软雅黑" w:hAnsi="微软雅黑"/>
            <w:webHidden/>
          </w:rPr>
          <w:t>23</w:t>
        </w:r>
        <w:r w:rsidRPr="00E557FE">
          <w:rPr>
            <w:rFonts w:ascii="微软雅黑" w:eastAsia="微软雅黑" w:hAnsi="微软雅黑"/>
            <w:webHidden/>
          </w:rPr>
          <w:fldChar w:fldCharType="end"/>
        </w:r>
      </w:hyperlink>
    </w:p>
    <w:p w:rsidR="00562B6A" w:rsidRPr="00E557FE" w:rsidRDefault="00562B6A">
      <w:pPr>
        <w:pStyle w:val="TOC1"/>
        <w:ind w:firstLine="284"/>
        <w:rPr>
          <w:rFonts w:ascii="微软雅黑" w:eastAsia="微软雅黑" w:hAnsi="微软雅黑"/>
          <w:b w:val="0"/>
          <w:bCs w:val="0"/>
          <w:sz w:val="21"/>
          <w:szCs w:val="22"/>
        </w:rPr>
      </w:pPr>
      <w:hyperlink w:anchor="_Toc413226720" w:history="1">
        <w:r w:rsidRPr="00E557FE">
          <w:rPr>
            <w:rStyle w:val="Hyperlink"/>
            <w:rFonts w:ascii="微软雅黑" w:eastAsia="微软雅黑" w:hAnsi="微软雅黑"/>
          </w:rPr>
          <w:t>6</w:t>
        </w:r>
        <w:r w:rsidRPr="00E557FE">
          <w:rPr>
            <w:rFonts w:ascii="微软雅黑" w:eastAsia="微软雅黑" w:hAnsi="微软雅黑"/>
            <w:b w:val="0"/>
            <w:bCs w:val="0"/>
            <w:sz w:val="21"/>
            <w:szCs w:val="22"/>
          </w:rPr>
          <w:tab/>
        </w:r>
        <w:r w:rsidRPr="00E557FE">
          <w:rPr>
            <w:rStyle w:val="Hyperlink"/>
            <w:rFonts w:ascii="微软雅黑" w:eastAsia="微软雅黑" w:hAnsi="微软雅黑" w:hint="eastAsia"/>
          </w:rPr>
          <w:t>申</w:t>
        </w:r>
        <w:r w:rsidRPr="00E557FE">
          <w:rPr>
            <w:rStyle w:val="Hyperlink"/>
            <w:rFonts w:ascii="宋体" w:eastAsia="宋体" w:hAnsi="宋体" w:cs="宋体" w:hint="eastAsia"/>
          </w:rPr>
          <w:t>报</w:t>
        </w:r>
        <w:r w:rsidRPr="00E557FE">
          <w:rPr>
            <w:rStyle w:val="Hyperlink"/>
            <w:rFonts w:ascii="Dotum" w:eastAsia="Dotum" w:hAnsi="Dotum" w:cs="Dotum" w:hint="eastAsia"/>
          </w:rPr>
          <w:t>表</w:t>
        </w:r>
        <w:r w:rsidRPr="00E557FE">
          <w:rPr>
            <w:rStyle w:val="Hyperlink"/>
            <w:rFonts w:ascii="宋体" w:eastAsia="宋体" w:hAnsi="宋体" w:cs="宋体" w:hint="eastAsia"/>
          </w:rPr>
          <w:t>填写</w:t>
        </w:r>
        <w:r w:rsidRPr="00E557FE">
          <w:rPr>
            <w:rFonts w:ascii="微软雅黑" w:eastAsia="微软雅黑" w:hAnsi="微软雅黑"/>
            <w:webHidden/>
          </w:rPr>
          <w:tab/>
        </w:r>
        <w:r w:rsidRPr="00E557FE">
          <w:rPr>
            <w:rFonts w:ascii="微软雅黑" w:eastAsia="微软雅黑" w:hAnsi="微软雅黑"/>
            <w:webHidden/>
          </w:rPr>
          <w:fldChar w:fldCharType="begin"/>
        </w:r>
        <w:r w:rsidRPr="00E557FE">
          <w:rPr>
            <w:rFonts w:ascii="微软雅黑" w:eastAsia="微软雅黑" w:hAnsi="微软雅黑"/>
            <w:webHidden/>
          </w:rPr>
          <w:instrText xml:space="preserve"> PAGEREF _Toc413226720 \h </w:instrText>
        </w:r>
        <w:r w:rsidRPr="00E557FE">
          <w:rPr>
            <w:rFonts w:ascii="微软雅黑" w:eastAsia="微软雅黑" w:hAnsi="微软雅黑"/>
            <w:webHidden/>
          </w:rPr>
        </w:r>
        <w:r w:rsidRPr="00E557FE">
          <w:rPr>
            <w:rFonts w:ascii="微软雅黑" w:eastAsia="微软雅黑" w:hAnsi="微软雅黑"/>
            <w:webHidden/>
          </w:rPr>
          <w:fldChar w:fldCharType="separate"/>
        </w:r>
        <w:r w:rsidRPr="00E557FE">
          <w:rPr>
            <w:rFonts w:ascii="微软雅黑" w:eastAsia="微软雅黑" w:hAnsi="微软雅黑"/>
            <w:webHidden/>
          </w:rPr>
          <w:t>25</w:t>
        </w:r>
        <w:r w:rsidRPr="00E557FE">
          <w:rPr>
            <w:rFonts w:ascii="微软雅黑" w:eastAsia="微软雅黑" w:hAnsi="微软雅黑"/>
            <w:webHidden/>
          </w:rPr>
          <w:fldChar w:fldCharType="end"/>
        </w:r>
      </w:hyperlink>
    </w:p>
    <w:p w:rsidR="00562B6A" w:rsidRPr="00E557FE" w:rsidRDefault="00562B6A">
      <w:pPr>
        <w:pStyle w:val="TOC1"/>
        <w:ind w:firstLine="284"/>
        <w:rPr>
          <w:rFonts w:ascii="微软雅黑" w:eastAsia="微软雅黑" w:hAnsi="微软雅黑"/>
          <w:b w:val="0"/>
          <w:bCs w:val="0"/>
          <w:sz w:val="21"/>
          <w:szCs w:val="22"/>
        </w:rPr>
      </w:pPr>
      <w:hyperlink w:anchor="_Toc413226721" w:history="1">
        <w:r w:rsidRPr="00E557FE">
          <w:rPr>
            <w:rStyle w:val="Hyperlink"/>
            <w:rFonts w:ascii="微软雅黑" w:eastAsia="微软雅黑" w:hAnsi="微软雅黑"/>
          </w:rPr>
          <w:t>7</w:t>
        </w:r>
        <w:r w:rsidRPr="00E557FE">
          <w:rPr>
            <w:rFonts w:ascii="微软雅黑" w:eastAsia="微软雅黑" w:hAnsi="微软雅黑"/>
            <w:b w:val="0"/>
            <w:bCs w:val="0"/>
            <w:sz w:val="21"/>
            <w:szCs w:val="22"/>
          </w:rPr>
          <w:tab/>
        </w:r>
        <w:r w:rsidRPr="00E557FE">
          <w:rPr>
            <w:rStyle w:val="Hyperlink"/>
            <w:rFonts w:ascii="微软雅黑" w:eastAsia="微软雅黑" w:hAnsi="微软雅黑" w:hint="eastAsia"/>
          </w:rPr>
          <w:t>申</w:t>
        </w:r>
        <w:r w:rsidRPr="00E557FE">
          <w:rPr>
            <w:rStyle w:val="Hyperlink"/>
            <w:rFonts w:ascii="宋体" w:eastAsia="宋体" w:hAnsi="宋体" w:cs="宋体" w:hint="eastAsia"/>
          </w:rPr>
          <w:t>报</w:t>
        </w:r>
        <w:r w:rsidRPr="00E557FE">
          <w:rPr>
            <w:rStyle w:val="Hyperlink"/>
            <w:rFonts w:ascii="Dotum" w:eastAsia="Dotum" w:hAnsi="Dotum" w:cs="Dotum" w:hint="eastAsia"/>
          </w:rPr>
          <w:t>表自</w:t>
        </w:r>
        <w:r w:rsidRPr="00E557FE">
          <w:rPr>
            <w:rStyle w:val="Hyperlink"/>
            <w:rFonts w:ascii="宋体" w:eastAsia="宋体" w:hAnsi="宋体" w:cs="宋体" w:hint="eastAsia"/>
          </w:rPr>
          <w:t>查</w:t>
        </w:r>
        <w:r w:rsidRPr="00E557FE">
          <w:rPr>
            <w:rFonts w:ascii="微软雅黑" w:eastAsia="微软雅黑" w:hAnsi="微软雅黑"/>
            <w:webHidden/>
          </w:rPr>
          <w:tab/>
        </w:r>
        <w:r w:rsidRPr="00E557FE">
          <w:rPr>
            <w:rFonts w:ascii="微软雅黑" w:eastAsia="微软雅黑" w:hAnsi="微软雅黑"/>
            <w:webHidden/>
          </w:rPr>
          <w:fldChar w:fldCharType="begin"/>
        </w:r>
        <w:r w:rsidRPr="00E557FE">
          <w:rPr>
            <w:rFonts w:ascii="微软雅黑" w:eastAsia="微软雅黑" w:hAnsi="微软雅黑"/>
            <w:webHidden/>
          </w:rPr>
          <w:instrText xml:space="preserve"> PAGEREF _Toc413226721 \h </w:instrText>
        </w:r>
        <w:r w:rsidRPr="00E557FE">
          <w:rPr>
            <w:rFonts w:ascii="微软雅黑" w:eastAsia="微软雅黑" w:hAnsi="微软雅黑"/>
            <w:webHidden/>
          </w:rPr>
        </w:r>
        <w:r w:rsidRPr="00E557FE">
          <w:rPr>
            <w:rFonts w:ascii="微软雅黑" w:eastAsia="微软雅黑" w:hAnsi="微软雅黑"/>
            <w:webHidden/>
          </w:rPr>
          <w:fldChar w:fldCharType="separate"/>
        </w:r>
        <w:r w:rsidRPr="00E557FE">
          <w:rPr>
            <w:rFonts w:ascii="微软雅黑" w:eastAsia="微软雅黑" w:hAnsi="微软雅黑"/>
            <w:webHidden/>
          </w:rPr>
          <w:t>31</w:t>
        </w:r>
        <w:r w:rsidRPr="00E557FE">
          <w:rPr>
            <w:rFonts w:ascii="微软雅黑" w:eastAsia="微软雅黑" w:hAnsi="微软雅黑"/>
            <w:webHidden/>
          </w:rPr>
          <w:fldChar w:fldCharType="end"/>
        </w:r>
      </w:hyperlink>
    </w:p>
    <w:p w:rsidR="00562B6A" w:rsidRPr="00E557FE" w:rsidRDefault="00562B6A">
      <w:pPr>
        <w:pStyle w:val="TOC1"/>
        <w:ind w:firstLine="284"/>
        <w:rPr>
          <w:rFonts w:ascii="微软雅黑" w:eastAsia="微软雅黑" w:hAnsi="微软雅黑"/>
          <w:b w:val="0"/>
          <w:bCs w:val="0"/>
          <w:sz w:val="21"/>
          <w:szCs w:val="22"/>
        </w:rPr>
      </w:pPr>
      <w:hyperlink w:anchor="_Toc413226722" w:history="1">
        <w:r w:rsidRPr="00E557FE">
          <w:rPr>
            <w:rStyle w:val="Hyperlink"/>
            <w:rFonts w:ascii="微软雅黑" w:eastAsia="微软雅黑" w:hAnsi="微软雅黑"/>
          </w:rPr>
          <w:t>8</w:t>
        </w:r>
        <w:r w:rsidRPr="00E557FE">
          <w:rPr>
            <w:rFonts w:ascii="微软雅黑" w:eastAsia="微软雅黑" w:hAnsi="微软雅黑"/>
            <w:b w:val="0"/>
            <w:bCs w:val="0"/>
            <w:sz w:val="21"/>
            <w:szCs w:val="22"/>
          </w:rPr>
          <w:tab/>
        </w:r>
        <w:r w:rsidRPr="00E557FE">
          <w:rPr>
            <w:rStyle w:val="Hyperlink"/>
            <w:rFonts w:ascii="宋体" w:eastAsia="宋体" w:hAnsi="宋体" w:cs="宋体" w:hint="eastAsia"/>
          </w:rPr>
          <w:t>纳税</w:t>
        </w:r>
        <w:r w:rsidRPr="00E557FE">
          <w:rPr>
            <w:rStyle w:val="Hyperlink"/>
            <w:rFonts w:ascii="Dotum" w:eastAsia="Dotum" w:hAnsi="Dotum" w:cs="Dotum" w:hint="eastAsia"/>
          </w:rPr>
          <w:t>申</w:t>
        </w:r>
        <w:r w:rsidRPr="00E557FE">
          <w:rPr>
            <w:rStyle w:val="Hyperlink"/>
            <w:rFonts w:ascii="宋体" w:eastAsia="宋体" w:hAnsi="宋体" w:cs="宋体" w:hint="eastAsia"/>
          </w:rPr>
          <w:t>报</w:t>
        </w:r>
        <w:r w:rsidRPr="00E557FE">
          <w:rPr>
            <w:rFonts w:ascii="微软雅黑" w:eastAsia="微软雅黑" w:hAnsi="微软雅黑"/>
            <w:webHidden/>
          </w:rPr>
          <w:tab/>
        </w:r>
        <w:r w:rsidRPr="00E557FE">
          <w:rPr>
            <w:rFonts w:ascii="微软雅黑" w:eastAsia="微软雅黑" w:hAnsi="微软雅黑"/>
            <w:webHidden/>
          </w:rPr>
          <w:fldChar w:fldCharType="begin"/>
        </w:r>
        <w:r w:rsidRPr="00E557FE">
          <w:rPr>
            <w:rFonts w:ascii="微软雅黑" w:eastAsia="微软雅黑" w:hAnsi="微软雅黑"/>
            <w:webHidden/>
          </w:rPr>
          <w:instrText xml:space="preserve"> PAGEREF _Toc413226722 \h </w:instrText>
        </w:r>
        <w:r w:rsidRPr="00E557FE">
          <w:rPr>
            <w:rFonts w:ascii="微软雅黑" w:eastAsia="微软雅黑" w:hAnsi="微软雅黑"/>
            <w:webHidden/>
          </w:rPr>
        </w:r>
        <w:r w:rsidRPr="00E557FE">
          <w:rPr>
            <w:rFonts w:ascii="微软雅黑" w:eastAsia="微软雅黑" w:hAnsi="微软雅黑"/>
            <w:webHidden/>
          </w:rPr>
          <w:fldChar w:fldCharType="separate"/>
        </w:r>
        <w:r w:rsidRPr="00E557FE">
          <w:rPr>
            <w:rFonts w:ascii="微软雅黑" w:eastAsia="微软雅黑" w:hAnsi="微软雅黑"/>
            <w:webHidden/>
          </w:rPr>
          <w:t>34</w:t>
        </w:r>
        <w:r w:rsidRPr="00E557FE">
          <w:rPr>
            <w:rFonts w:ascii="微软雅黑" w:eastAsia="微软雅黑" w:hAnsi="微软雅黑"/>
            <w:webHidden/>
          </w:rPr>
          <w:fldChar w:fldCharType="end"/>
        </w:r>
      </w:hyperlink>
    </w:p>
    <w:p w:rsidR="00562B6A" w:rsidRPr="00E557FE" w:rsidRDefault="00562B6A">
      <w:pPr>
        <w:pStyle w:val="TOC2"/>
        <w:ind w:left="180"/>
        <w:rPr>
          <w:rFonts w:ascii="微软雅黑" w:eastAsia="微软雅黑" w:hAnsi="微软雅黑"/>
          <w:bCs w:val="0"/>
          <w:sz w:val="21"/>
          <w:szCs w:val="22"/>
        </w:rPr>
      </w:pPr>
      <w:hyperlink w:anchor="_Toc413226723" w:history="1">
        <w:r w:rsidRPr="00E557FE">
          <w:rPr>
            <w:rStyle w:val="Hyperlink"/>
            <w:rFonts w:ascii="微软雅黑" w:eastAsia="微软雅黑" w:hAnsi="微软雅黑"/>
          </w:rPr>
          <w:t xml:space="preserve">8.1 </w:t>
        </w:r>
        <w:r w:rsidRPr="00E557FE">
          <w:rPr>
            <w:rStyle w:val="Hyperlink"/>
            <w:rFonts w:ascii="微软雅黑" w:eastAsia="微软雅黑" w:hAnsi="微软雅黑" w:hint="eastAsia"/>
          </w:rPr>
          <w:t>申</w:t>
        </w:r>
        <w:r w:rsidRPr="00E557FE">
          <w:rPr>
            <w:rStyle w:val="Hyperlink"/>
            <w:rFonts w:ascii="宋体" w:eastAsia="宋体" w:hAnsi="宋体" w:cs="宋体" w:hint="eastAsia"/>
          </w:rPr>
          <w:t>报</w:t>
        </w:r>
        <w:r w:rsidRPr="00E557FE">
          <w:rPr>
            <w:rStyle w:val="Hyperlink"/>
            <w:rFonts w:ascii="Dotum" w:eastAsia="Dotum" w:hAnsi="Dotum" w:cs="Dotum" w:hint="eastAsia"/>
          </w:rPr>
          <w:t>表</w:t>
        </w:r>
        <w:r w:rsidRPr="00E557FE">
          <w:rPr>
            <w:rStyle w:val="Hyperlink"/>
            <w:rFonts w:ascii="宋体" w:eastAsia="宋体" w:hAnsi="宋体" w:cs="宋体" w:hint="eastAsia"/>
          </w:rPr>
          <w:t>发</w:t>
        </w:r>
        <w:r w:rsidRPr="00E557FE">
          <w:rPr>
            <w:rStyle w:val="Hyperlink"/>
            <w:rFonts w:ascii="Dotum" w:eastAsia="Dotum" w:hAnsi="Dotum" w:cs="Dotum" w:hint="eastAsia"/>
          </w:rPr>
          <w:t>送</w:t>
        </w:r>
        <w:r w:rsidRPr="00E557FE">
          <w:rPr>
            <w:rFonts w:ascii="微软雅黑" w:eastAsia="微软雅黑" w:hAnsi="微软雅黑"/>
            <w:webHidden/>
          </w:rPr>
          <w:tab/>
        </w:r>
        <w:r w:rsidRPr="00E557FE">
          <w:rPr>
            <w:rFonts w:ascii="微软雅黑" w:eastAsia="微软雅黑" w:hAnsi="微软雅黑"/>
            <w:webHidden/>
          </w:rPr>
          <w:fldChar w:fldCharType="begin"/>
        </w:r>
        <w:r w:rsidRPr="00E557FE">
          <w:rPr>
            <w:rFonts w:ascii="微软雅黑" w:eastAsia="微软雅黑" w:hAnsi="微软雅黑"/>
            <w:webHidden/>
          </w:rPr>
          <w:instrText xml:space="preserve"> PAGEREF _Toc413226723 \h </w:instrText>
        </w:r>
        <w:r w:rsidRPr="00E557FE">
          <w:rPr>
            <w:rFonts w:ascii="微软雅黑" w:eastAsia="微软雅黑" w:hAnsi="微软雅黑"/>
            <w:webHidden/>
          </w:rPr>
        </w:r>
        <w:r w:rsidRPr="00E557FE">
          <w:rPr>
            <w:rFonts w:ascii="微软雅黑" w:eastAsia="微软雅黑" w:hAnsi="微软雅黑"/>
            <w:webHidden/>
          </w:rPr>
          <w:fldChar w:fldCharType="separate"/>
        </w:r>
        <w:r w:rsidRPr="00E557FE">
          <w:rPr>
            <w:rFonts w:ascii="微软雅黑" w:eastAsia="微软雅黑" w:hAnsi="微软雅黑"/>
            <w:webHidden/>
          </w:rPr>
          <w:t>34</w:t>
        </w:r>
        <w:r w:rsidRPr="00E557FE">
          <w:rPr>
            <w:rFonts w:ascii="微软雅黑" w:eastAsia="微软雅黑" w:hAnsi="微软雅黑"/>
            <w:webHidden/>
          </w:rPr>
          <w:fldChar w:fldCharType="end"/>
        </w:r>
      </w:hyperlink>
    </w:p>
    <w:p w:rsidR="00562B6A" w:rsidRPr="00E557FE" w:rsidRDefault="00562B6A">
      <w:pPr>
        <w:pStyle w:val="TOC2"/>
        <w:ind w:left="180"/>
        <w:rPr>
          <w:rFonts w:ascii="微软雅黑" w:eastAsia="微软雅黑" w:hAnsi="微软雅黑"/>
          <w:bCs w:val="0"/>
          <w:sz w:val="21"/>
          <w:szCs w:val="22"/>
        </w:rPr>
      </w:pPr>
      <w:hyperlink w:anchor="_Toc413226724" w:history="1">
        <w:r w:rsidRPr="00E557FE">
          <w:rPr>
            <w:rStyle w:val="Hyperlink"/>
            <w:rFonts w:ascii="微软雅黑" w:eastAsia="微软雅黑" w:hAnsi="微软雅黑"/>
          </w:rPr>
          <w:t xml:space="preserve">8.2 </w:t>
        </w:r>
        <w:r w:rsidRPr="00E557FE">
          <w:rPr>
            <w:rStyle w:val="Hyperlink"/>
            <w:rFonts w:ascii="宋体" w:eastAsia="宋体" w:hAnsi="宋体" w:cs="宋体" w:hint="eastAsia"/>
          </w:rPr>
          <w:t>网</w:t>
        </w:r>
        <w:r w:rsidRPr="00E557FE">
          <w:rPr>
            <w:rStyle w:val="Hyperlink"/>
            <w:rFonts w:ascii="Dotum" w:eastAsia="Dotum" w:hAnsi="Dotum" w:cs="Dotum" w:hint="eastAsia"/>
          </w:rPr>
          <w:t>上</w:t>
        </w:r>
        <w:r w:rsidRPr="00E557FE">
          <w:rPr>
            <w:rStyle w:val="Hyperlink"/>
            <w:rFonts w:ascii="宋体" w:eastAsia="宋体" w:hAnsi="宋体" w:cs="宋体" w:hint="eastAsia"/>
          </w:rPr>
          <w:t>缴税</w:t>
        </w:r>
        <w:r w:rsidRPr="00E557FE">
          <w:rPr>
            <w:rFonts w:ascii="微软雅黑" w:eastAsia="微软雅黑" w:hAnsi="微软雅黑"/>
            <w:webHidden/>
          </w:rPr>
          <w:tab/>
        </w:r>
        <w:r w:rsidRPr="00E557FE">
          <w:rPr>
            <w:rFonts w:ascii="微软雅黑" w:eastAsia="微软雅黑" w:hAnsi="微软雅黑"/>
            <w:webHidden/>
          </w:rPr>
          <w:fldChar w:fldCharType="begin"/>
        </w:r>
        <w:r w:rsidRPr="00E557FE">
          <w:rPr>
            <w:rFonts w:ascii="微软雅黑" w:eastAsia="微软雅黑" w:hAnsi="微软雅黑"/>
            <w:webHidden/>
          </w:rPr>
          <w:instrText xml:space="preserve"> PAGEREF _Toc413226724 \h </w:instrText>
        </w:r>
        <w:r w:rsidRPr="00E557FE">
          <w:rPr>
            <w:rFonts w:ascii="微软雅黑" w:eastAsia="微软雅黑" w:hAnsi="微软雅黑"/>
            <w:webHidden/>
          </w:rPr>
        </w:r>
        <w:r w:rsidRPr="00E557FE">
          <w:rPr>
            <w:rFonts w:ascii="微软雅黑" w:eastAsia="微软雅黑" w:hAnsi="微软雅黑"/>
            <w:webHidden/>
          </w:rPr>
          <w:fldChar w:fldCharType="separate"/>
        </w:r>
        <w:r w:rsidRPr="00E557FE">
          <w:rPr>
            <w:rFonts w:ascii="微软雅黑" w:eastAsia="微软雅黑" w:hAnsi="微软雅黑"/>
            <w:webHidden/>
          </w:rPr>
          <w:t>35</w:t>
        </w:r>
        <w:r w:rsidRPr="00E557FE">
          <w:rPr>
            <w:rFonts w:ascii="微软雅黑" w:eastAsia="微软雅黑" w:hAnsi="微软雅黑"/>
            <w:webHidden/>
          </w:rPr>
          <w:fldChar w:fldCharType="end"/>
        </w:r>
      </w:hyperlink>
    </w:p>
    <w:p w:rsidR="00562B6A" w:rsidRPr="00E557FE" w:rsidRDefault="00562B6A">
      <w:pPr>
        <w:pStyle w:val="TOC2"/>
        <w:ind w:left="180"/>
        <w:rPr>
          <w:rFonts w:ascii="微软雅黑" w:eastAsia="微软雅黑" w:hAnsi="微软雅黑"/>
          <w:bCs w:val="0"/>
          <w:sz w:val="21"/>
          <w:szCs w:val="22"/>
        </w:rPr>
      </w:pPr>
      <w:hyperlink w:anchor="_Toc413226725" w:history="1">
        <w:r w:rsidRPr="00E557FE">
          <w:rPr>
            <w:rStyle w:val="Hyperlink"/>
            <w:rFonts w:ascii="微软雅黑" w:eastAsia="微软雅黑" w:hAnsi="微软雅黑"/>
          </w:rPr>
          <w:t xml:space="preserve">8.3 </w:t>
        </w:r>
        <w:r w:rsidRPr="00E557FE">
          <w:rPr>
            <w:rStyle w:val="Hyperlink"/>
            <w:rFonts w:ascii="微软雅黑" w:eastAsia="微软雅黑" w:hAnsi="微软雅黑" w:hint="eastAsia"/>
          </w:rPr>
          <w:t>介</w:t>
        </w:r>
        <w:r w:rsidRPr="00E557FE">
          <w:rPr>
            <w:rStyle w:val="Hyperlink"/>
            <w:rFonts w:ascii="宋体" w:eastAsia="宋体" w:hAnsi="宋体" w:cs="宋体" w:hint="eastAsia"/>
          </w:rPr>
          <w:t>质</w:t>
        </w:r>
        <w:r>
          <w:rPr>
            <w:rStyle w:val="Hyperlink"/>
            <w:rFonts w:ascii="宋体" w:eastAsia="宋体" w:hAnsi="宋体" w:cs="宋体" w:hint="eastAsia"/>
          </w:rPr>
          <w:t>传</w:t>
        </w:r>
        <w:r>
          <w:rPr>
            <w:rStyle w:val="Hyperlink"/>
            <w:rFonts w:ascii="Dotum" w:eastAsia="Dotum" w:hAnsi="Dotum" w:cs="Dotum" w:hint="eastAsia"/>
          </w:rPr>
          <w:t>送</w:t>
        </w:r>
        <w:r w:rsidRPr="00E557FE">
          <w:rPr>
            <w:rFonts w:ascii="微软雅黑" w:eastAsia="微软雅黑" w:hAnsi="微软雅黑"/>
            <w:webHidden/>
          </w:rPr>
          <w:tab/>
        </w:r>
        <w:r w:rsidRPr="00E557FE">
          <w:rPr>
            <w:rFonts w:ascii="微软雅黑" w:eastAsia="微软雅黑" w:hAnsi="微软雅黑"/>
            <w:webHidden/>
          </w:rPr>
          <w:fldChar w:fldCharType="begin"/>
        </w:r>
        <w:r w:rsidRPr="00E557FE">
          <w:rPr>
            <w:rFonts w:ascii="微软雅黑" w:eastAsia="微软雅黑" w:hAnsi="微软雅黑"/>
            <w:webHidden/>
          </w:rPr>
          <w:instrText xml:space="preserve"> PAGEREF _Toc413226725 \h </w:instrText>
        </w:r>
        <w:r w:rsidRPr="00E557FE">
          <w:rPr>
            <w:rFonts w:ascii="微软雅黑" w:eastAsia="微软雅黑" w:hAnsi="微软雅黑"/>
            <w:webHidden/>
          </w:rPr>
        </w:r>
        <w:r w:rsidRPr="00E557FE">
          <w:rPr>
            <w:rFonts w:ascii="微软雅黑" w:eastAsia="微软雅黑" w:hAnsi="微软雅黑"/>
            <w:webHidden/>
          </w:rPr>
          <w:fldChar w:fldCharType="separate"/>
        </w:r>
        <w:r w:rsidRPr="00E557FE">
          <w:rPr>
            <w:rFonts w:ascii="微软雅黑" w:eastAsia="微软雅黑" w:hAnsi="微软雅黑"/>
            <w:webHidden/>
          </w:rPr>
          <w:t>36</w:t>
        </w:r>
        <w:r w:rsidRPr="00E557FE">
          <w:rPr>
            <w:rFonts w:ascii="微软雅黑" w:eastAsia="微软雅黑" w:hAnsi="微软雅黑"/>
            <w:webHidden/>
          </w:rPr>
          <w:fldChar w:fldCharType="end"/>
        </w:r>
      </w:hyperlink>
    </w:p>
    <w:p w:rsidR="00562B6A" w:rsidRDefault="00562B6A">
      <w:pPr>
        <w:pStyle w:val="TOC2"/>
        <w:ind w:left="180"/>
        <w:rPr>
          <w:rFonts w:ascii="Calibri" w:eastAsia="宋体" w:hAnsi="Calibri"/>
          <w:bCs w:val="0"/>
          <w:sz w:val="21"/>
          <w:szCs w:val="22"/>
        </w:rPr>
      </w:pPr>
      <w:hyperlink w:anchor="_Toc413226726" w:history="1">
        <w:r w:rsidRPr="00E557FE">
          <w:rPr>
            <w:rStyle w:val="Hyperlink"/>
            <w:rFonts w:ascii="微软雅黑" w:eastAsia="微软雅黑" w:hAnsi="微软雅黑"/>
          </w:rPr>
          <w:t xml:space="preserve">8.4 </w:t>
        </w:r>
        <w:r w:rsidRPr="00E557FE">
          <w:rPr>
            <w:rStyle w:val="Hyperlink"/>
            <w:rFonts w:ascii="微软雅黑" w:eastAsia="微软雅黑" w:hAnsi="微软雅黑" w:hint="eastAsia"/>
          </w:rPr>
          <w:t>申</w:t>
        </w:r>
        <w:r w:rsidRPr="00E557FE">
          <w:rPr>
            <w:rStyle w:val="Hyperlink"/>
            <w:rFonts w:ascii="宋体" w:eastAsia="宋体" w:hAnsi="宋体" w:cs="宋体" w:hint="eastAsia"/>
          </w:rPr>
          <w:t>报查询</w:t>
        </w:r>
        <w:r w:rsidRPr="00E557FE">
          <w:rPr>
            <w:rFonts w:ascii="微软雅黑" w:eastAsia="微软雅黑" w:hAnsi="微软雅黑"/>
            <w:webHidden/>
          </w:rPr>
          <w:tab/>
        </w:r>
        <w:r w:rsidRPr="00E557FE">
          <w:rPr>
            <w:rFonts w:ascii="微软雅黑" w:eastAsia="微软雅黑" w:hAnsi="微软雅黑"/>
            <w:webHidden/>
          </w:rPr>
          <w:fldChar w:fldCharType="begin"/>
        </w:r>
        <w:r w:rsidRPr="00E557FE">
          <w:rPr>
            <w:rFonts w:ascii="微软雅黑" w:eastAsia="微软雅黑" w:hAnsi="微软雅黑"/>
            <w:webHidden/>
          </w:rPr>
          <w:instrText xml:space="preserve"> PAGEREF _Toc413226726 \h </w:instrText>
        </w:r>
        <w:r w:rsidRPr="00E557FE">
          <w:rPr>
            <w:rFonts w:ascii="微软雅黑" w:eastAsia="微软雅黑" w:hAnsi="微软雅黑"/>
            <w:webHidden/>
          </w:rPr>
        </w:r>
        <w:r w:rsidRPr="00E557FE">
          <w:rPr>
            <w:rFonts w:ascii="微软雅黑" w:eastAsia="微软雅黑" w:hAnsi="微软雅黑"/>
            <w:webHidden/>
          </w:rPr>
          <w:fldChar w:fldCharType="separate"/>
        </w:r>
        <w:r w:rsidRPr="00E557FE">
          <w:rPr>
            <w:rFonts w:ascii="微软雅黑" w:eastAsia="微软雅黑" w:hAnsi="微软雅黑"/>
            <w:webHidden/>
          </w:rPr>
          <w:t>39</w:t>
        </w:r>
        <w:r w:rsidRPr="00E557FE">
          <w:rPr>
            <w:rFonts w:ascii="微软雅黑" w:eastAsia="微软雅黑" w:hAnsi="微软雅黑"/>
            <w:webHidden/>
          </w:rPr>
          <w:fldChar w:fldCharType="end"/>
        </w:r>
      </w:hyperlink>
    </w:p>
    <w:p w:rsidR="00562B6A" w:rsidRDefault="00562B6A">
      <w:pPr>
        <w:widowControl/>
        <w:spacing w:line="240" w:lineRule="auto"/>
        <w:ind w:firstLineChars="0" w:firstLine="0"/>
        <w:jc w:val="left"/>
      </w:pPr>
      <w:r>
        <w:fldChar w:fldCharType="end"/>
      </w:r>
    </w:p>
    <w:p w:rsidR="00562B6A" w:rsidRDefault="00562B6A">
      <w:pPr>
        <w:widowControl/>
        <w:spacing w:line="240" w:lineRule="auto"/>
        <w:ind w:firstLineChars="0" w:firstLine="0"/>
        <w:jc w:val="left"/>
      </w:pPr>
      <w:r>
        <w:br w:type="page"/>
      </w:r>
    </w:p>
    <w:p w:rsidR="00562B6A" w:rsidRDefault="00562B6A" w:rsidP="0040452D">
      <w:pPr>
        <w:pStyle w:val="Heading1"/>
        <w:numPr>
          <w:ilvl w:val="0"/>
          <w:numId w:val="22"/>
        </w:numPr>
        <w:ind w:firstLine="0"/>
        <w:sectPr w:rsidR="00562B6A">
          <w:headerReference w:type="even" r:id="rId13"/>
          <w:headerReference w:type="default" r:id="rId14"/>
          <w:footerReference w:type="even" r:id="rId15"/>
          <w:headerReference w:type="first" r:id="rId16"/>
          <w:footerReference w:type="first" r:id="rId17"/>
          <w:pgSz w:w="7371" w:h="10433"/>
          <w:pgMar w:top="794" w:right="680" w:bottom="794" w:left="936" w:header="312" w:footer="227" w:gutter="284"/>
          <w:pgNumType w:start="1" w:chapStyle="1"/>
          <w:cols w:space="720"/>
          <w:docGrid w:type="lines" w:linePitch="312"/>
        </w:sectPr>
      </w:pPr>
    </w:p>
    <w:p w:rsidR="00562B6A" w:rsidRPr="00F15565" w:rsidRDefault="00562B6A" w:rsidP="0040452D">
      <w:pPr>
        <w:pStyle w:val="Heading1"/>
        <w:numPr>
          <w:ilvl w:val="0"/>
          <w:numId w:val="22"/>
        </w:numPr>
        <w:ind w:firstLine="0"/>
      </w:pPr>
      <w:bookmarkStart w:id="15" w:name="_Toc413226695"/>
      <w:r w:rsidRPr="00F15565">
        <w:rPr>
          <w:rFonts w:hint="eastAsia"/>
        </w:rPr>
        <w:t>系统安装</w:t>
      </w:r>
      <w:bookmarkEnd w:id="12"/>
      <w:bookmarkEnd w:id="13"/>
      <w:bookmarkEnd w:id="15"/>
    </w:p>
    <w:p w:rsidR="00562B6A" w:rsidRPr="00F15565" w:rsidRDefault="00562B6A" w:rsidP="00146666">
      <w:pPr>
        <w:pStyle w:val="22"/>
        <w:spacing w:line="288" w:lineRule="auto"/>
        <w:ind w:firstLine="360"/>
        <w:rPr>
          <w:rFonts w:ascii="微软雅黑"/>
        </w:rPr>
      </w:pPr>
      <w:r w:rsidRPr="00F15565">
        <w:rPr>
          <w:rFonts w:ascii="微软雅黑" w:hAnsi="微软雅黑" w:hint="eastAsia"/>
        </w:rPr>
        <w:t>在开始安装之前，请先确认系统的软、硬件配置是否满足要求。一切就绪后，就可以通过安装文件方便地安装本系统。初次使用时，需要对系统的一些固定参数进行设置。</w:t>
      </w:r>
    </w:p>
    <w:p w:rsidR="00562B6A" w:rsidRPr="000C26FE" w:rsidRDefault="00562B6A" w:rsidP="0040452D">
      <w:pPr>
        <w:pStyle w:val="Heading2"/>
        <w:numPr>
          <w:ilvl w:val="1"/>
          <w:numId w:val="22"/>
        </w:numPr>
        <w:ind w:left="0" w:firstLine="0"/>
      </w:pPr>
      <w:bookmarkStart w:id="16" w:name="_Toc395722047"/>
      <w:bookmarkStart w:id="17" w:name="_Toc396373760"/>
      <w:bookmarkStart w:id="18" w:name="_Toc413226696"/>
      <w:r w:rsidRPr="000C26FE">
        <w:rPr>
          <w:rStyle w:val="2CtrlAChar"/>
          <w:rFonts w:ascii="微软雅黑" w:eastAsia="微软雅黑" w:hAnsi="微软雅黑" w:hint="eastAsia"/>
        </w:rPr>
        <w:t>运行环境</w:t>
      </w:r>
      <w:bookmarkEnd w:id="16"/>
      <w:bookmarkEnd w:id="17"/>
      <w:bookmarkEnd w:id="18"/>
    </w:p>
    <w:p w:rsidR="00562B6A" w:rsidRPr="00F15565" w:rsidRDefault="00562B6A" w:rsidP="00146666">
      <w:pPr>
        <w:pStyle w:val="22"/>
        <w:spacing w:line="288" w:lineRule="auto"/>
        <w:ind w:firstLine="360"/>
        <w:rPr>
          <w:rFonts w:ascii="微软雅黑"/>
        </w:rPr>
      </w:pPr>
      <w:r w:rsidRPr="00F15565">
        <w:rPr>
          <w:rFonts w:ascii="微软雅黑" w:hAnsi="微软雅黑" w:hint="eastAsia"/>
        </w:rPr>
        <w:t>安装《</w:t>
      </w:r>
      <w:r>
        <w:rPr>
          <w:rFonts w:ascii="微软雅黑" w:hAnsi="微软雅黑" w:hint="eastAsia"/>
        </w:rPr>
        <w:t>所得税汇算清缴软件</w:t>
      </w:r>
      <w:r w:rsidRPr="00F15565">
        <w:rPr>
          <w:rFonts w:ascii="微软雅黑" w:hAnsi="微软雅黑" w:hint="eastAsia"/>
        </w:rPr>
        <w:t>》之前，必须准备好软件与硬件环境，本节介绍的内容会帮助您提供必要的操作环境，请仔细阅读。</w:t>
      </w:r>
    </w:p>
    <w:p w:rsidR="00562B6A" w:rsidRPr="00F15565" w:rsidRDefault="00562B6A" w:rsidP="00F656D4">
      <w:pPr>
        <w:pStyle w:val="ListParagraph"/>
        <w:numPr>
          <w:ilvl w:val="0"/>
          <w:numId w:val="23"/>
        </w:numPr>
        <w:ind w:leftChars="200" w:left="780" w:firstLineChars="0"/>
        <w:rPr>
          <w:rFonts w:hAnsi="微软雅黑"/>
        </w:rPr>
      </w:pPr>
      <w:r w:rsidRPr="00F15565">
        <w:rPr>
          <w:rFonts w:hAnsi="微软雅黑" w:hint="eastAsia"/>
        </w:rPr>
        <w:t>软件配置</w:t>
      </w:r>
    </w:p>
    <w:p w:rsidR="00562B6A" w:rsidRPr="00F15565" w:rsidRDefault="00562B6A" w:rsidP="00CF4B0C">
      <w:pPr>
        <w:ind w:leftChars="200" w:left="360" w:firstLine="360"/>
        <w:rPr>
          <w:rFonts w:hAnsi="微软雅黑"/>
        </w:rPr>
      </w:pPr>
      <w:r w:rsidRPr="00F15565">
        <w:rPr>
          <w:rFonts w:hAnsi="微软雅黑" w:hint="eastAsia"/>
        </w:rPr>
        <w:t>操作系统：</w:t>
      </w:r>
      <w:r w:rsidRPr="00F15565">
        <w:rPr>
          <w:rFonts w:hAnsi="微软雅黑"/>
        </w:rPr>
        <w:t>Windows xp/Windows 7/ Windows 8</w:t>
      </w:r>
    </w:p>
    <w:p w:rsidR="00562B6A" w:rsidRPr="00F15565" w:rsidRDefault="00562B6A" w:rsidP="00CF4B0C">
      <w:pPr>
        <w:ind w:leftChars="200" w:left="360" w:firstLine="360"/>
        <w:rPr>
          <w:rFonts w:hAnsi="微软雅黑"/>
        </w:rPr>
      </w:pPr>
      <w:r w:rsidRPr="00F15565">
        <w:rPr>
          <w:rFonts w:hAnsi="微软雅黑" w:hint="eastAsia"/>
        </w:rPr>
        <w:t>浏览器：</w:t>
      </w:r>
      <w:r w:rsidRPr="00F15565">
        <w:rPr>
          <w:rFonts w:hAnsi="微软雅黑"/>
        </w:rPr>
        <w:t>Internet Explorer 6</w:t>
      </w:r>
      <w:r w:rsidRPr="00F15565">
        <w:rPr>
          <w:rFonts w:hAnsi="微软雅黑" w:hint="eastAsia"/>
        </w:rPr>
        <w:t>及以上</w:t>
      </w:r>
    </w:p>
    <w:p w:rsidR="00562B6A" w:rsidRPr="00F15565" w:rsidRDefault="00562B6A" w:rsidP="00CF4B0C">
      <w:pPr>
        <w:ind w:leftChars="200" w:left="360" w:firstLine="360"/>
        <w:rPr>
          <w:rFonts w:hAnsi="微软雅黑"/>
        </w:rPr>
      </w:pPr>
      <w:r w:rsidRPr="00F15565">
        <w:rPr>
          <w:rFonts w:hAnsi="微软雅黑" w:hint="eastAsia"/>
        </w:rPr>
        <w:t>分辨率：建议为</w:t>
      </w:r>
      <w:r w:rsidRPr="00F15565">
        <w:rPr>
          <w:rFonts w:hAnsi="微软雅黑" w:cs="Arial"/>
          <w:color w:val="000000"/>
          <w:szCs w:val="21"/>
        </w:rPr>
        <w:t>1024</w:t>
      </w:r>
      <w:r w:rsidRPr="00F15565">
        <w:rPr>
          <w:rFonts w:hAnsi="微软雅黑" w:cs="Arial" w:hint="eastAsia"/>
          <w:color w:val="000000"/>
          <w:szCs w:val="21"/>
        </w:rPr>
        <w:t>×</w:t>
      </w:r>
      <w:r w:rsidRPr="00F15565">
        <w:rPr>
          <w:rFonts w:hAnsi="微软雅黑" w:cs="Arial"/>
          <w:color w:val="000000"/>
          <w:szCs w:val="21"/>
        </w:rPr>
        <w:t>768</w:t>
      </w:r>
    </w:p>
    <w:p w:rsidR="00562B6A" w:rsidRPr="00F15565" w:rsidRDefault="00562B6A" w:rsidP="00CF4B0C">
      <w:pPr>
        <w:ind w:leftChars="200" w:left="360" w:firstLine="360"/>
        <w:rPr>
          <w:rFonts w:hAnsi="微软雅黑"/>
        </w:rPr>
      </w:pPr>
      <w:r w:rsidRPr="00F15565">
        <w:rPr>
          <w:rFonts w:hAnsi="微软雅黑" w:hint="eastAsia"/>
        </w:rPr>
        <w:t>系统日期：必须设置成当天日期</w:t>
      </w:r>
    </w:p>
    <w:p w:rsidR="00562B6A" w:rsidRPr="00F15565" w:rsidRDefault="00562B6A" w:rsidP="00CF4B0C">
      <w:pPr>
        <w:ind w:leftChars="200" w:left="360" w:firstLine="360"/>
        <w:rPr>
          <w:rFonts w:hAnsi="微软雅黑"/>
        </w:rPr>
      </w:pPr>
      <w:r w:rsidRPr="00F15565">
        <w:rPr>
          <w:rFonts w:hAnsi="微软雅黑" w:hint="eastAsia"/>
        </w:rPr>
        <w:t>日期格式：</w:t>
      </w:r>
      <w:r w:rsidRPr="00F15565">
        <w:rPr>
          <w:rFonts w:hAnsi="微软雅黑"/>
        </w:rPr>
        <w:t>YYYY-MM-DD</w:t>
      </w:r>
    </w:p>
    <w:p w:rsidR="00562B6A" w:rsidRPr="00F15565" w:rsidRDefault="00562B6A" w:rsidP="00F656D4">
      <w:pPr>
        <w:pStyle w:val="ListParagraph"/>
        <w:numPr>
          <w:ilvl w:val="0"/>
          <w:numId w:val="23"/>
        </w:numPr>
        <w:ind w:leftChars="200" w:left="780" w:firstLineChars="0"/>
        <w:rPr>
          <w:rFonts w:hAnsi="微软雅黑"/>
        </w:rPr>
      </w:pPr>
      <w:r w:rsidRPr="00F15565">
        <w:rPr>
          <w:rFonts w:hAnsi="微软雅黑" w:hint="eastAsia"/>
        </w:rPr>
        <w:t>硬件配置</w:t>
      </w:r>
    </w:p>
    <w:p w:rsidR="00562B6A" w:rsidRPr="00F15565" w:rsidRDefault="00562B6A" w:rsidP="00135DF1">
      <w:pPr>
        <w:ind w:leftChars="393" w:left="707" w:firstLineChars="0" w:firstLine="1"/>
        <w:rPr>
          <w:rFonts w:hAnsi="微软雅黑"/>
        </w:rPr>
      </w:pPr>
      <w:r w:rsidRPr="00F15565">
        <w:rPr>
          <w:rFonts w:hAnsi="微软雅黑"/>
        </w:rPr>
        <w:t xml:space="preserve">CPU P4 </w:t>
      </w:r>
      <w:r w:rsidRPr="00F15565">
        <w:rPr>
          <w:rFonts w:hAnsi="微软雅黑" w:hint="eastAsia"/>
        </w:rPr>
        <w:t>、内存</w:t>
      </w:r>
      <w:r w:rsidRPr="00F15565">
        <w:rPr>
          <w:rFonts w:hAnsi="微软雅黑"/>
        </w:rPr>
        <w:t>512M</w:t>
      </w:r>
      <w:r w:rsidRPr="00F15565">
        <w:rPr>
          <w:rFonts w:hAnsi="微软雅黑" w:hint="eastAsia"/>
        </w:rPr>
        <w:t>、</w:t>
      </w:r>
      <w:r w:rsidRPr="00F15565">
        <w:rPr>
          <w:rFonts w:hAnsi="微软雅黑"/>
        </w:rPr>
        <w:t>32M</w:t>
      </w:r>
      <w:r w:rsidRPr="00F15565">
        <w:rPr>
          <w:rFonts w:hAnsi="微软雅黑" w:hint="eastAsia"/>
        </w:rPr>
        <w:t>显存（或以上）、</w:t>
      </w:r>
      <w:r w:rsidRPr="00F15565">
        <w:rPr>
          <w:rFonts w:hAnsi="微软雅黑"/>
        </w:rPr>
        <w:t>200M</w:t>
      </w:r>
      <w:r w:rsidRPr="00F15565">
        <w:rPr>
          <w:rFonts w:hAnsi="微软雅黑" w:hint="eastAsia"/>
        </w:rPr>
        <w:t>以上空闲存储器</w:t>
      </w:r>
    </w:p>
    <w:p w:rsidR="00562B6A" w:rsidRPr="00F15565" w:rsidRDefault="00562B6A" w:rsidP="00F656D4">
      <w:pPr>
        <w:pStyle w:val="ListParagraph"/>
        <w:numPr>
          <w:ilvl w:val="0"/>
          <w:numId w:val="23"/>
        </w:numPr>
        <w:ind w:leftChars="200" w:left="780" w:firstLineChars="0"/>
        <w:rPr>
          <w:rFonts w:hAnsi="微软雅黑"/>
        </w:rPr>
      </w:pPr>
      <w:r w:rsidRPr="00F15565">
        <w:rPr>
          <w:rFonts w:hAnsi="微软雅黑" w:hint="eastAsia"/>
        </w:rPr>
        <w:t>网络配置</w:t>
      </w:r>
    </w:p>
    <w:p w:rsidR="00562B6A" w:rsidRPr="00F15565" w:rsidRDefault="00562B6A" w:rsidP="00CF4B0C">
      <w:pPr>
        <w:ind w:leftChars="200" w:left="360" w:firstLine="360"/>
        <w:rPr>
          <w:rFonts w:hAnsi="微软雅黑"/>
        </w:rPr>
      </w:pPr>
      <w:r w:rsidRPr="00F15565">
        <w:rPr>
          <w:rFonts w:hAnsi="微软雅黑" w:hint="eastAsia"/>
        </w:rPr>
        <w:t>直接连接互联网（拨号、</w:t>
      </w:r>
      <w:r w:rsidRPr="00F15565">
        <w:rPr>
          <w:rFonts w:hAnsi="微软雅黑"/>
        </w:rPr>
        <w:t>DDN</w:t>
      </w:r>
      <w:r w:rsidRPr="00F15565">
        <w:rPr>
          <w:rFonts w:hAnsi="微软雅黑" w:hint="eastAsia"/>
        </w:rPr>
        <w:t>、宽带等）</w:t>
      </w:r>
    </w:p>
    <w:p w:rsidR="00562B6A" w:rsidRPr="00F15565" w:rsidRDefault="00562B6A" w:rsidP="00CF4B0C">
      <w:pPr>
        <w:ind w:leftChars="200" w:left="360" w:firstLine="360"/>
        <w:rPr>
          <w:rFonts w:hAnsi="微软雅黑"/>
        </w:rPr>
      </w:pPr>
      <w:r w:rsidRPr="00F15565">
        <w:rPr>
          <w:rFonts w:hAnsi="微软雅黑" w:hint="eastAsia"/>
        </w:rPr>
        <w:t>通过局域网连接互联网</w:t>
      </w:r>
    </w:p>
    <w:p w:rsidR="00562B6A" w:rsidRPr="000C26FE" w:rsidRDefault="00562B6A" w:rsidP="008A1ABE">
      <w:pPr>
        <w:pStyle w:val="Heading2"/>
        <w:numPr>
          <w:ilvl w:val="1"/>
          <w:numId w:val="22"/>
        </w:numPr>
        <w:ind w:left="0" w:firstLine="0"/>
      </w:pPr>
      <w:bookmarkStart w:id="19" w:name="_Toc395722048"/>
      <w:bookmarkStart w:id="20" w:name="_Toc396373761"/>
      <w:bookmarkStart w:id="21" w:name="_Toc413226697"/>
      <w:r w:rsidRPr="000C26FE">
        <w:rPr>
          <w:rStyle w:val="2CtrlAChar"/>
          <w:rFonts w:ascii="微软雅黑" w:eastAsia="微软雅黑" w:hAnsi="微软雅黑" w:hint="eastAsia"/>
        </w:rPr>
        <w:t>系统安装</w:t>
      </w:r>
      <w:bookmarkEnd w:id="19"/>
      <w:bookmarkEnd w:id="20"/>
      <w:bookmarkEnd w:id="21"/>
    </w:p>
    <w:p w:rsidR="00562B6A" w:rsidRPr="00F15565" w:rsidRDefault="00562B6A" w:rsidP="00B176A8">
      <w:pPr>
        <w:pStyle w:val="2CtrlB2"/>
        <w:rPr>
          <w:rFonts w:ascii="微软雅黑" w:eastAsia="微软雅黑" w:hAnsi="微软雅黑"/>
        </w:rPr>
      </w:pPr>
      <w:r w:rsidRPr="00F15565">
        <w:rPr>
          <w:rFonts w:ascii="微软雅黑" w:eastAsia="微软雅黑" w:hAnsi="微软雅黑" w:hint="eastAsia"/>
        </w:rPr>
        <w:t>系统安装有两种方式：一种从光盘安装；另一种是从网站上下载安装包安装。</w:t>
      </w:r>
    </w:p>
    <w:p w:rsidR="00562B6A" w:rsidRPr="00F15565" w:rsidRDefault="00562B6A" w:rsidP="00A657CF">
      <w:pPr>
        <w:pStyle w:val="2CtrlB"/>
        <w:ind w:firstLineChars="0" w:firstLine="0"/>
        <w:rPr>
          <w:rFonts w:hAnsi="微软雅黑"/>
          <w:szCs w:val="18"/>
        </w:rPr>
      </w:pPr>
      <w:r w:rsidRPr="00F15565">
        <w:rPr>
          <w:rStyle w:val="ListNumberChar"/>
          <w:rFonts w:ascii="微软雅黑" w:eastAsia="微软雅黑" w:hAnsi="微软雅黑" w:hint="eastAsia"/>
          <w:b/>
          <w:bCs/>
          <w:szCs w:val="18"/>
        </w:rPr>
        <w:t>方法一：从安装光盘安装</w:t>
      </w:r>
    </w:p>
    <w:p w:rsidR="00562B6A" w:rsidRPr="00F15565" w:rsidRDefault="00562B6A" w:rsidP="00F656D4">
      <w:pPr>
        <w:pStyle w:val="22"/>
        <w:numPr>
          <w:ilvl w:val="0"/>
          <w:numId w:val="24"/>
        </w:numPr>
        <w:tabs>
          <w:tab w:val="num" w:pos="284"/>
        </w:tabs>
        <w:spacing w:line="288" w:lineRule="auto"/>
        <w:ind w:firstLineChars="0" w:hanging="284"/>
        <w:rPr>
          <w:rFonts w:ascii="微软雅黑"/>
        </w:rPr>
      </w:pPr>
      <w:r w:rsidRPr="00F15565">
        <w:rPr>
          <w:rFonts w:ascii="微软雅黑" w:hAnsi="微软雅黑" w:hint="eastAsia"/>
        </w:rPr>
        <w:t>启动计算机。</w:t>
      </w:r>
    </w:p>
    <w:p w:rsidR="00562B6A" w:rsidRPr="00F15565" w:rsidRDefault="00562B6A" w:rsidP="00F656D4">
      <w:pPr>
        <w:pStyle w:val="22"/>
        <w:numPr>
          <w:ilvl w:val="0"/>
          <w:numId w:val="24"/>
        </w:numPr>
        <w:tabs>
          <w:tab w:val="num" w:pos="284"/>
        </w:tabs>
        <w:spacing w:line="288" w:lineRule="auto"/>
        <w:ind w:firstLineChars="0" w:hanging="284"/>
        <w:rPr>
          <w:rFonts w:ascii="微软雅黑"/>
        </w:rPr>
      </w:pPr>
      <w:r w:rsidRPr="00F15565">
        <w:rPr>
          <w:rFonts w:ascii="微软雅黑" w:hAnsi="微软雅黑" w:hint="eastAsia"/>
        </w:rPr>
        <w:t>将《</w:t>
      </w:r>
      <w:r>
        <w:rPr>
          <w:rFonts w:ascii="微软雅黑" w:hAnsi="微软雅黑" w:hint="eastAsia"/>
        </w:rPr>
        <w:t>企业所得税汇算清缴</w:t>
      </w:r>
      <w:r w:rsidRPr="00F15565">
        <w:rPr>
          <w:rFonts w:ascii="微软雅黑" w:hAnsi="微软雅黑" w:hint="eastAsia"/>
        </w:rPr>
        <w:t>》安装盘放入光驱后自动运行该光盘。</w:t>
      </w:r>
    </w:p>
    <w:p w:rsidR="00562B6A" w:rsidRPr="00F15565" w:rsidRDefault="00562B6A" w:rsidP="00F656D4">
      <w:pPr>
        <w:pStyle w:val="22"/>
        <w:numPr>
          <w:ilvl w:val="0"/>
          <w:numId w:val="24"/>
        </w:numPr>
        <w:tabs>
          <w:tab w:val="num" w:pos="284"/>
        </w:tabs>
        <w:spacing w:line="288" w:lineRule="auto"/>
        <w:ind w:firstLineChars="0" w:hanging="284"/>
        <w:rPr>
          <w:rFonts w:ascii="微软雅黑"/>
        </w:rPr>
      </w:pPr>
      <w:r w:rsidRPr="00F15565">
        <w:rPr>
          <w:rFonts w:ascii="微软雅黑" w:hAnsi="微软雅黑" w:hint="eastAsia"/>
        </w:rPr>
        <w:t>点击【安装】，开始安装本系统。</w:t>
      </w:r>
    </w:p>
    <w:p w:rsidR="00562B6A" w:rsidRPr="00F15565" w:rsidRDefault="00562B6A" w:rsidP="00A657CF">
      <w:pPr>
        <w:pStyle w:val="ListNumber"/>
        <w:numPr>
          <w:ilvl w:val="0"/>
          <w:numId w:val="0"/>
        </w:numPr>
        <w:tabs>
          <w:tab w:val="left" w:pos="420"/>
        </w:tabs>
        <w:rPr>
          <w:rFonts w:ascii="微软雅黑" w:eastAsia="微软雅黑" w:hAnsi="微软雅黑"/>
        </w:rPr>
      </w:pPr>
    </w:p>
    <w:p w:rsidR="00562B6A" w:rsidRPr="00F15565" w:rsidRDefault="00562B6A" w:rsidP="00A657CF">
      <w:pPr>
        <w:pStyle w:val="2CtrlB"/>
        <w:ind w:firstLineChars="0" w:firstLine="0"/>
        <w:rPr>
          <w:rStyle w:val="ListNumberChar"/>
          <w:rFonts w:ascii="微软雅黑" w:eastAsia="微软雅黑" w:hAnsi="微软雅黑"/>
          <w:bCs/>
          <w:szCs w:val="18"/>
        </w:rPr>
      </w:pPr>
      <w:r w:rsidRPr="00F15565">
        <w:rPr>
          <w:rStyle w:val="ListNumberChar"/>
          <w:rFonts w:ascii="微软雅黑" w:eastAsia="微软雅黑" w:hAnsi="微软雅黑" w:hint="eastAsia"/>
          <w:b/>
          <w:bCs/>
          <w:szCs w:val="18"/>
        </w:rPr>
        <w:t>方法二：从</w:t>
      </w:r>
      <w:r w:rsidRPr="00F15565">
        <w:rPr>
          <w:rStyle w:val="ListNumberChar"/>
          <w:rFonts w:ascii="微软雅黑" w:eastAsia="微软雅黑" w:hAnsi="微软雅黑" w:hint="eastAsia"/>
          <w:b/>
          <w:szCs w:val="18"/>
        </w:rPr>
        <w:t>网站上下载安装包安装</w:t>
      </w:r>
    </w:p>
    <w:p w:rsidR="00562B6A" w:rsidRPr="00F15565" w:rsidRDefault="00562B6A" w:rsidP="00F656D4">
      <w:pPr>
        <w:pStyle w:val="22"/>
        <w:numPr>
          <w:ilvl w:val="0"/>
          <w:numId w:val="25"/>
        </w:numPr>
        <w:spacing w:line="288" w:lineRule="auto"/>
        <w:ind w:firstLineChars="0" w:hanging="284"/>
        <w:rPr>
          <w:rFonts w:ascii="微软雅黑"/>
        </w:rPr>
      </w:pPr>
      <w:r w:rsidRPr="00F15565">
        <w:rPr>
          <w:rFonts w:ascii="微软雅黑" w:hAnsi="微软雅黑" w:hint="eastAsia"/>
        </w:rPr>
        <w:t>启动计算机。</w:t>
      </w:r>
    </w:p>
    <w:p w:rsidR="00562B6A" w:rsidRPr="00F15565" w:rsidRDefault="00562B6A" w:rsidP="00F656D4">
      <w:pPr>
        <w:pStyle w:val="22"/>
        <w:numPr>
          <w:ilvl w:val="0"/>
          <w:numId w:val="25"/>
        </w:numPr>
        <w:tabs>
          <w:tab w:val="num" w:pos="284"/>
        </w:tabs>
        <w:spacing w:line="288" w:lineRule="auto"/>
        <w:ind w:firstLineChars="0" w:hanging="284"/>
        <w:rPr>
          <w:rFonts w:ascii="微软雅黑"/>
        </w:rPr>
      </w:pPr>
      <w:r w:rsidRPr="00F15565">
        <w:rPr>
          <w:rFonts w:ascii="微软雅黑" w:hAnsi="微软雅黑" w:hint="eastAsia"/>
        </w:rPr>
        <w:t>从网站上下载安装包。请与主管税务机关联系获取下载本软件的网址。</w:t>
      </w:r>
    </w:p>
    <w:p w:rsidR="00562B6A" w:rsidRPr="00F15565" w:rsidRDefault="00562B6A" w:rsidP="00F656D4">
      <w:pPr>
        <w:pStyle w:val="22"/>
        <w:numPr>
          <w:ilvl w:val="0"/>
          <w:numId w:val="25"/>
        </w:numPr>
        <w:tabs>
          <w:tab w:val="num" w:pos="284"/>
        </w:tabs>
        <w:spacing w:line="288" w:lineRule="auto"/>
        <w:ind w:firstLineChars="0" w:hanging="284"/>
        <w:rPr>
          <w:rFonts w:ascii="微软雅黑"/>
        </w:rPr>
      </w:pPr>
      <w:r w:rsidRPr="00F15565">
        <w:rPr>
          <w:rFonts w:ascii="微软雅黑" w:hAnsi="微软雅黑" w:hint="eastAsia"/>
        </w:rPr>
        <w:t>运行安装文件。</w:t>
      </w:r>
    </w:p>
    <w:p w:rsidR="00562B6A" w:rsidRPr="00F15565" w:rsidRDefault="00562B6A" w:rsidP="0040452D">
      <w:pPr>
        <w:pStyle w:val="Heading1"/>
        <w:numPr>
          <w:ilvl w:val="0"/>
          <w:numId w:val="22"/>
        </w:numPr>
        <w:ind w:firstLine="0"/>
        <w:sectPr w:rsidR="00562B6A" w:rsidRPr="00F15565" w:rsidSect="00ED08E4">
          <w:headerReference w:type="even" r:id="rId18"/>
          <w:headerReference w:type="default" r:id="rId19"/>
          <w:footerReference w:type="even" r:id="rId20"/>
          <w:footerReference w:type="default" r:id="rId21"/>
          <w:type w:val="continuous"/>
          <w:pgSz w:w="7371" w:h="10433"/>
          <w:pgMar w:top="794" w:right="680" w:bottom="794" w:left="936" w:header="312" w:footer="227" w:gutter="284"/>
          <w:pgNumType w:start="1"/>
          <w:cols w:space="720"/>
          <w:docGrid w:type="lines" w:linePitch="312"/>
        </w:sectPr>
      </w:pPr>
      <w:bookmarkStart w:id="22" w:name="_Toc395722049"/>
    </w:p>
    <w:p w:rsidR="00562B6A" w:rsidRPr="00F15565" w:rsidRDefault="00562B6A" w:rsidP="0040452D">
      <w:pPr>
        <w:pStyle w:val="Heading1"/>
        <w:numPr>
          <w:ilvl w:val="0"/>
          <w:numId w:val="22"/>
        </w:numPr>
        <w:ind w:firstLine="0"/>
      </w:pPr>
      <w:bookmarkStart w:id="23" w:name="_Toc396373762"/>
      <w:bookmarkStart w:id="24" w:name="_Toc413226698"/>
      <w:r w:rsidRPr="00F15565">
        <w:rPr>
          <w:rFonts w:hint="eastAsia"/>
        </w:rPr>
        <w:t>系统初始化</w:t>
      </w:r>
      <w:bookmarkEnd w:id="22"/>
      <w:bookmarkEnd w:id="23"/>
      <w:bookmarkEnd w:id="24"/>
    </w:p>
    <w:p w:rsidR="00562B6A" w:rsidRPr="00F15565" w:rsidRDefault="00562B6A" w:rsidP="00A657CF">
      <w:pPr>
        <w:pStyle w:val="12"/>
        <w:rPr>
          <w:rFonts w:ascii="微软雅黑" w:eastAsia="微软雅黑" w:hAnsi="微软雅黑"/>
        </w:rPr>
      </w:pPr>
      <w:r w:rsidRPr="00F15565">
        <w:rPr>
          <w:rFonts w:ascii="微软雅黑" w:eastAsia="微软雅黑" w:hAnsi="微软雅黑" w:hint="eastAsia"/>
        </w:rPr>
        <w:t>本章主要介绍系统登录，以及初次使用时怎样通过向导完成初始参数的设置。</w:t>
      </w:r>
    </w:p>
    <w:p w:rsidR="00562B6A" w:rsidRPr="000C26FE" w:rsidRDefault="00562B6A" w:rsidP="00B16A80">
      <w:pPr>
        <w:pStyle w:val="Heading2"/>
        <w:numPr>
          <w:ilvl w:val="1"/>
          <w:numId w:val="22"/>
        </w:numPr>
        <w:ind w:left="0" w:firstLine="0"/>
      </w:pPr>
      <w:bookmarkStart w:id="25" w:name="_Toc395722050"/>
      <w:bookmarkStart w:id="26" w:name="_Toc396373763"/>
      <w:bookmarkStart w:id="27" w:name="_Toc413226699"/>
      <w:r w:rsidRPr="000C26FE">
        <w:rPr>
          <w:rStyle w:val="2CtrlAChar"/>
          <w:rFonts w:ascii="微软雅黑" w:eastAsia="微软雅黑" w:hAnsi="微软雅黑" w:hint="eastAsia"/>
        </w:rPr>
        <w:t>系统登录</w:t>
      </w:r>
      <w:bookmarkEnd w:id="25"/>
      <w:bookmarkEnd w:id="26"/>
      <w:bookmarkEnd w:id="27"/>
    </w:p>
    <w:p w:rsidR="00562B6A" w:rsidRPr="007F6BC9" w:rsidRDefault="00562B6A" w:rsidP="00FF0A86">
      <w:pPr>
        <w:pStyle w:val="af0"/>
        <w:spacing w:before="0" w:after="0" w:line="240" w:lineRule="auto"/>
      </w:pPr>
      <w:r w:rsidRPr="009879B6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  <w:r w:rsidRPr="009879B6">
        <w:rPr>
          <w:rFonts w:hint="eastAsia"/>
          <w:b/>
          <w:shd w:val="clear" w:color="auto" w:fill="EEECE1"/>
        </w:rPr>
        <w:t>业务说明</w:t>
      </w:r>
      <w:r w:rsidRPr="009879B6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</w:p>
    <w:p w:rsidR="00562B6A" w:rsidRPr="00F15565" w:rsidRDefault="00562B6A" w:rsidP="00F15565">
      <w:pPr>
        <w:ind w:firstLine="360"/>
        <w:rPr>
          <w:rFonts w:hAnsi="微软雅黑"/>
        </w:rPr>
      </w:pPr>
      <w:r w:rsidRPr="00F15565">
        <w:rPr>
          <w:rFonts w:hAnsi="微软雅黑" w:hint="eastAsia"/>
        </w:rPr>
        <w:t>初次登录以系统内置的用户登录。</w:t>
      </w:r>
    </w:p>
    <w:p w:rsidR="00562B6A" w:rsidRPr="00B0695A" w:rsidRDefault="00562B6A" w:rsidP="000E1470">
      <w:pPr>
        <w:pStyle w:val="af0"/>
        <w:spacing w:before="0" w:after="0" w:line="288" w:lineRule="auto"/>
      </w:pPr>
      <w:r w:rsidRPr="006E11BA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  <w:r w:rsidRPr="006E11BA">
        <w:rPr>
          <w:rFonts w:hint="eastAsia"/>
          <w:b/>
          <w:shd w:val="clear" w:color="auto" w:fill="EEECE1"/>
        </w:rPr>
        <w:t>操作说明</w:t>
      </w:r>
      <w:r w:rsidRPr="006E11BA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</w:p>
    <w:p w:rsidR="00562B6A" w:rsidRPr="00F15565" w:rsidRDefault="00562B6A" w:rsidP="00F656D4">
      <w:pPr>
        <w:pStyle w:val="22"/>
        <w:numPr>
          <w:ilvl w:val="0"/>
          <w:numId w:val="26"/>
        </w:numPr>
        <w:tabs>
          <w:tab w:val="num" w:pos="284"/>
        </w:tabs>
        <w:spacing w:line="288" w:lineRule="auto"/>
        <w:ind w:left="284" w:firstLineChars="0" w:hanging="284"/>
        <w:rPr>
          <w:rFonts w:ascii="微软雅黑"/>
        </w:rPr>
      </w:pPr>
      <w:r w:rsidRPr="00F15565">
        <w:rPr>
          <w:rFonts w:ascii="微软雅黑" w:hAnsi="微软雅黑" w:hint="eastAsia"/>
        </w:rPr>
        <w:t>安装完毕后，桌面上自动建立本系统的快捷方式，双击该图标启动系统。</w:t>
      </w:r>
    </w:p>
    <w:p w:rsidR="00562B6A" w:rsidRPr="00F15565" w:rsidRDefault="00562B6A" w:rsidP="00F656D4">
      <w:pPr>
        <w:pStyle w:val="22"/>
        <w:numPr>
          <w:ilvl w:val="0"/>
          <w:numId w:val="26"/>
        </w:numPr>
        <w:tabs>
          <w:tab w:val="num" w:pos="284"/>
        </w:tabs>
        <w:spacing w:line="288" w:lineRule="auto"/>
        <w:ind w:left="284" w:firstLineChars="0" w:hanging="284"/>
        <w:rPr>
          <w:rFonts w:ascii="微软雅黑"/>
        </w:rPr>
      </w:pPr>
      <w:r w:rsidRPr="00F15565">
        <w:rPr>
          <w:rFonts w:ascii="微软雅黑" w:hAnsi="微软雅黑" w:hint="eastAsia"/>
        </w:rPr>
        <w:t>以系统内置的用户登录本系统。</w:t>
      </w:r>
      <w:r w:rsidRPr="00F15565">
        <w:rPr>
          <w:rFonts w:ascii="微软雅黑" w:hAnsi="微软雅黑"/>
        </w:rPr>
        <w:t>(</w:t>
      </w:r>
      <w:r w:rsidRPr="00F15565">
        <w:rPr>
          <w:rFonts w:ascii="微软雅黑" w:hAnsi="微软雅黑" w:hint="eastAsia"/>
        </w:rPr>
        <w:t>用户代码：</w:t>
      </w:r>
      <w:smartTag w:uri="Tencent" w:element="RTX">
        <w:r w:rsidRPr="00F15565">
          <w:rPr>
            <w:rFonts w:ascii="微软雅黑" w:hAnsi="微软雅黑"/>
          </w:rPr>
          <w:t>admin</w:t>
        </w:r>
      </w:smartTag>
      <w:r w:rsidRPr="00F15565">
        <w:rPr>
          <w:rFonts w:ascii="微软雅黑" w:hAnsi="微软雅黑" w:hint="eastAsia"/>
        </w:rPr>
        <w:t>；用户密码：</w:t>
      </w:r>
      <w:smartTag w:uri="Tencent" w:element="RTX">
        <w:r w:rsidRPr="00F15565">
          <w:rPr>
            <w:rFonts w:ascii="微软雅黑" w:hAnsi="微软雅黑"/>
          </w:rPr>
          <w:t>1234</w:t>
        </w:r>
      </w:smartTag>
      <w:r w:rsidRPr="00F15565">
        <w:rPr>
          <w:rFonts w:ascii="微软雅黑" w:hAnsi="微软雅黑"/>
        </w:rPr>
        <w:t>56)</w:t>
      </w:r>
    </w:p>
    <w:p w:rsidR="00562B6A" w:rsidRPr="00DB73DD" w:rsidRDefault="00562B6A" w:rsidP="00F15565">
      <w:pPr>
        <w:pStyle w:val="af"/>
        <w:ind w:firstLineChars="0" w:firstLine="0"/>
      </w:pPr>
      <w:r w:rsidRPr="0011036F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1" o:spid="_x0000_i1025" type="#_x0000_t75" style="width:269.25pt;height:179.25pt;visibility:visible">
            <v:imagedata r:id="rId22" o:title=""/>
          </v:shape>
        </w:pict>
      </w:r>
    </w:p>
    <w:p w:rsidR="00562B6A" w:rsidRPr="00DB73DD" w:rsidRDefault="00562B6A" w:rsidP="00F15565">
      <w:pPr>
        <w:pStyle w:val="af"/>
        <w:ind w:firstLineChars="0" w:firstLine="0"/>
      </w:pPr>
      <w:r w:rsidRPr="00DB73DD">
        <w:rPr>
          <w:rFonts w:hint="eastAsia"/>
        </w:rPr>
        <w:t>图</w:t>
      </w:r>
      <w:r w:rsidRPr="00DB73DD">
        <w:t xml:space="preserve"> </w:t>
      </w:r>
      <w:fldSimple w:instr="STYLEREF 1 \s">
        <w:r>
          <w:rPr>
            <w:noProof/>
          </w:rPr>
          <w:t>2</w:t>
        </w:r>
      </w:fldSimple>
      <w:r>
        <w:t>-</w:t>
      </w:r>
      <w:fldSimple w:instr="SEQ 图 \* ARABIC \s 1">
        <w:r>
          <w:rPr>
            <w:noProof/>
          </w:rPr>
          <w:t>1</w:t>
        </w:r>
      </w:fldSimple>
    </w:p>
    <w:p w:rsidR="00562B6A" w:rsidRPr="00F15565" w:rsidRDefault="00562B6A" w:rsidP="00F656D4">
      <w:pPr>
        <w:pStyle w:val="22"/>
        <w:numPr>
          <w:ilvl w:val="0"/>
          <w:numId w:val="26"/>
        </w:numPr>
        <w:tabs>
          <w:tab w:val="num" w:pos="284"/>
        </w:tabs>
        <w:spacing w:line="288" w:lineRule="auto"/>
        <w:ind w:left="284" w:firstLineChars="0" w:hanging="284"/>
        <w:rPr>
          <w:rFonts w:ascii="微软雅黑"/>
        </w:rPr>
      </w:pPr>
      <w:r w:rsidRPr="00F15565">
        <w:rPr>
          <w:rFonts w:ascii="微软雅黑" w:hAnsi="微软雅黑" w:hint="eastAsia"/>
        </w:rPr>
        <w:t>在上图所示的登录窗口中点击【登录】。</w:t>
      </w:r>
    </w:p>
    <w:p w:rsidR="00562B6A" w:rsidRPr="00F15565" w:rsidRDefault="00562B6A" w:rsidP="00243836">
      <w:pPr>
        <w:pStyle w:val="Heading2"/>
        <w:numPr>
          <w:ilvl w:val="1"/>
          <w:numId w:val="22"/>
        </w:numPr>
        <w:ind w:firstLine="0"/>
        <w:rPr>
          <w:rStyle w:val="2CtrlAChar"/>
          <w:rFonts w:ascii="微软雅黑" w:eastAsia="微软雅黑" w:hAnsi="微软雅黑"/>
          <w:b/>
        </w:rPr>
        <w:sectPr w:rsidR="00562B6A" w:rsidRPr="00F15565" w:rsidSect="00384DB0">
          <w:headerReference w:type="even" r:id="rId23"/>
          <w:headerReference w:type="default" r:id="rId24"/>
          <w:pgSz w:w="7371" w:h="10433"/>
          <w:pgMar w:top="794" w:right="680" w:bottom="794" w:left="936" w:header="312" w:footer="227" w:gutter="284"/>
          <w:cols w:space="720"/>
          <w:docGrid w:type="lines" w:linePitch="312"/>
        </w:sectPr>
      </w:pPr>
      <w:bookmarkStart w:id="28" w:name="_Toc395722051"/>
    </w:p>
    <w:p w:rsidR="00562B6A" w:rsidRPr="000C26FE" w:rsidRDefault="00562B6A" w:rsidP="00B16A80">
      <w:pPr>
        <w:pStyle w:val="Heading2"/>
        <w:numPr>
          <w:ilvl w:val="1"/>
          <w:numId w:val="22"/>
        </w:numPr>
        <w:ind w:left="0" w:firstLine="0"/>
      </w:pPr>
      <w:bookmarkStart w:id="29" w:name="_Toc396373764"/>
      <w:bookmarkStart w:id="30" w:name="_Toc413226700"/>
      <w:r w:rsidRPr="000C26FE">
        <w:rPr>
          <w:rStyle w:val="2CtrlAChar"/>
          <w:rFonts w:ascii="微软雅黑" w:eastAsia="微软雅黑" w:hAnsi="微软雅黑" w:hint="eastAsia"/>
        </w:rPr>
        <w:t>注册</w:t>
      </w:r>
      <w:bookmarkEnd w:id="28"/>
      <w:bookmarkEnd w:id="29"/>
      <w:bookmarkEnd w:id="30"/>
    </w:p>
    <w:p w:rsidR="00562B6A" w:rsidRPr="007F6BC9" w:rsidRDefault="00562B6A" w:rsidP="000E1470">
      <w:pPr>
        <w:pStyle w:val="af0"/>
        <w:spacing w:before="0" w:after="0" w:line="240" w:lineRule="auto"/>
      </w:pPr>
      <w:r w:rsidRPr="009879B6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  <w:r w:rsidRPr="009879B6">
        <w:rPr>
          <w:rFonts w:hint="eastAsia"/>
          <w:b/>
          <w:shd w:val="clear" w:color="auto" w:fill="EEECE1"/>
        </w:rPr>
        <w:t>业务说明</w:t>
      </w:r>
      <w:r w:rsidRPr="009879B6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</w:p>
    <w:p w:rsidR="00562B6A" w:rsidRPr="00F15565" w:rsidRDefault="00562B6A" w:rsidP="000E1470">
      <w:pPr>
        <w:ind w:firstLine="360"/>
      </w:pPr>
      <w:r w:rsidRPr="00F15565">
        <w:rPr>
          <w:rFonts w:hint="eastAsia"/>
        </w:rPr>
        <w:t>初次登录时自动弹出设置向导，帮助您完成企业信息注册的设置。</w:t>
      </w:r>
    </w:p>
    <w:p w:rsidR="00562B6A" w:rsidRPr="00B0695A" w:rsidRDefault="00562B6A" w:rsidP="000E1470">
      <w:pPr>
        <w:pStyle w:val="af0"/>
        <w:spacing w:before="0" w:after="0" w:line="288" w:lineRule="auto"/>
      </w:pPr>
      <w:r w:rsidRPr="006E11BA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  <w:r w:rsidRPr="006E11BA">
        <w:rPr>
          <w:rFonts w:hint="eastAsia"/>
          <w:b/>
          <w:shd w:val="clear" w:color="auto" w:fill="EEECE1"/>
        </w:rPr>
        <w:t>操作说明</w:t>
      </w:r>
      <w:r w:rsidRPr="006E11BA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</w:p>
    <w:p w:rsidR="00562B6A" w:rsidRPr="00F15565" w:rsidRDefault="00562B6A" w:rsidP="000E1470">
      <w:pPr>
        <w:ind w:firstLineChars="0" w:firstLine="360"/>
        <w:rPr>
          <w:rFonts w:hAnsi="微软雅黑"/>
          <w:szCs w:val="18"/>
        </w:rPr>
      </w:pPr>
      <w:r w:rsidRPr="00F15565">
        <w:rPr>
          <w:rStyle w:val="a8"/>
          <w:rFonts w:ascii="微软雅黑" w:eastAsia="微软雅黑" w:hAnsi="微软雅黑" w:hint="eastAsia"/>
          <w:szCs w:val="18"/>
        </w:rPr>
        <w:t>企业信息：</w:t>
      </w:r>
      <w:r w:rsidRPr="00F15565">
        <w:rPr>
          <w:rFonts w:hAnsi="微软雅黑" w:hint="eastAsia"/>
          <w:szCs w:val="18"/>
        </w:rPr>
        <w:t>包括纳税人识别号和通行密码两部分，设置后点击【</w:t>
      </w:r>
      <w:r w:rsidRPr="00F15565">
        <w:rPr>
          <w:rFonts w:hAnsi="微软雅黑" w:hint="eastAsia"/>
          <w:b/>
          <w:szCs w:val="18"/>
        </w:rPr>
        <w:t>下一步】</w:t>
      </w:r>
      <w:r w:rsidRPr="00F15565">
        <w:rPr>
          <w:rFonts w:hAnsi="微软雅黑" w:hint="eastAsia"/>
          <w:szCs w:val="18"/>
        </w:rPr>
        <w:t>。</w:t>
      </w:r>
    </w:p>
    <w:p w:rsidR="00562B6A" w:rsidRPr="00F15565" w:rsidRDefault="00562B6A" w:rsidP="00DB73DD">
      <w:pPr>
        <w:pStyle w:val="af"/>
        <w:ind w:firstLineChars="0" w:firstLine="0"/>
        <w:rPr>
          <w:noProof/>
        </w:rPr>
      </w:pPr>
      <w:r w:rsidRPr="0011036F">
        <w:rPr>
          <w:noProof/>
        </w:rPr>
        <w:pict>
          <v:shape id="图片 2" o:spid="_x0000_i1026" type="#_x0000_t75" style="width:273.75pt;height:204pt;visibility:visible">
            <v:imagedata r:id="rId25" o:title=""/>
          </v:shape>
        </w:pict>
      </w:r>
    </w:p>
    <w:p w:rsidR="00562B6A" w:rsidRPr="00F15565" w:rsidRDefault="00562B6A" w:rsidP="00DB73DD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:rsidR="00562B6A" w:rsidRPr="000C26FE" w:rsidRDefault="00562B6A" w:rsidP="00A71E75">
      <w:pPr>
        <w:pStyle w:val="Heading2"/>
        <w:numPr>
          <w:ilvl w:val="1"/>
          <w:numId w:val="22"/>
        </w:numPr>
        <w:ind w:left="0" w:firstLine="0"/>
      </w:pPr>
      <w:bookmarkStart w:id="31" w:name="_Toc413226701"/>
      <w:r>
        <w:rPr>
          <w:rStyle w:val="2CtrlAChar"/>
          <w:rFonts w:ascii="微软雅黑" w:eastAsia="微软雅黑" w:hAnsi="微软雅黑" w:hint="eastAsia"/>
        </w:rPr>
        <w:t>汇算清缴</w:t>
      </w:r>
      <w:bookmarkEnd w:id="31"/>
    </w:p>
    <w:p w:rsidR="00562B6A" w:rsidRPr="00A91506" w:rsidRDefault="00562B6A" w:rsidP="00C479D6">
      <w:pPr>
        <w:pStyle w:val="22"/>
        <w:spacing w:line="288" w:lineRule="auto"/>
        <w:ind w:firstLine="360"/>
        <w:rPr>
          <w:rFonts w:ascii="微软雅黑"/>
        </w:rPr>
      </w:pPr>
      <w:r w:rsidRPr="00A91506">
        <w:rPr>
          <w:rFonts w:ascii="微软雅黑" w:hAnsi="微软雅黑" w:hint="eastAsia"/>
        </w:rPr>
        <w:t>进入网上电子税务局，点击【汇算清缴】进入企业所得税申报功能界面。</w:t>
      </w:r>
    </w:p>
    <w:p w:rsidR="00562B6A" w:rsidRDefault="00562B6A" w:rsidP="001A5380">
      <w:pPr>
        <w:pStyle w:val="af"/>
        <w:ind w:firstLineChars="0" w:firstLine="0"/>
        <w:rPr>
          <w:noProof/>
        </w:rPr>
      </w:pPr>
      <w:r w:rsidRPr="0011036F">
        <w:rPr>
          <w:noProof/>
        </w:rPr>
        <w:pict>
          <v:shape id="图片 3" o:spid="_x0000_i1027" type="#_x0000_t75" style="width:273pt;height:145.5pt;visibility:visible">
            <v:imagedata r:id="rId26" o:title=""/>
          </v:shape>
        </w:pict>
      </w:r>
    </w:p>
    <w:p w:rsidR="00562B6A" w:rsidRDefault="00562B6A" w:rsidP="00A91506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:rsidR="00562B6A" w:rsidRPr="000C26FE" w:rsidRDefault="00562B6A" w:rsidP="00161EDA">
      <w:pPr>
        <w:pStyle w:val="Heading2"/>
        <w:numPr>
          <w:ilvl w:val="1"/>
          <w:numId w:val="22"/>
        </w:numPr>
        <w:ind w:left="0" w:firstLine="0"/>
      </w:pPr>
      <w:bookmarkStart w:id="32" w:name="_Toc413226702"/>
      <w:r>
        <w:rPr>
          <w:rStyle w:val="2CtrlAChar"/>
          <w:rFonts w:ascii="微软雅黑" w:eastAsia="微软雅黑" w:hAnsi="微软雅黑" w:hint="eastAsia"/>
        </w:rPr>
        <w:t>申报流程</w:t>
      </w:r>
      <w:bookmarkEnd w:id="32"/>
    </w:p>
    <w:p w:rsidR="00562B6A" w:rsidRDefault="00562B6A" w:rsidP="00161EDA">
      <w:pPr>
        <w:pStyle w:val="af"/>
        <w:ind w:firstLineChars="0" w:firstLine="0"/>
        <w:rPr>
          <w:noProof/>
        </w:rPr>
      </w:pPr>
      <w:r w:rsidRPr="0011036F">
        <w:rPr>
          <w:noProof/>
        </w:rPr>
        <w:pict>
          <v:shape id="图片 10" o:spid="_x0000_i1028" type="#_x0000_t75" style="width:272.25pt;height:130.5pt;visibility:visible">
            <v:imagedata r:id="rId27" o:title=""/>
          </v:shape>
        </w:pict>
      </w:r>
    </w:p>
    <w:p w:rsidR="00562B6A" w:rsidRDefault="00562B6A" w:rsidP="00161EDA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:rsidR="00562B6A" w:rsidRPr="00A91506" w:rsidRDefault="00562B6A" w:rsidP="00DB73DD">
      <w:pPr>
        <w:pStyle w:val="af"/>
        <w:ind w:firstLineChars="0" w:firstLine="0"/>
        <w:rPr>
          <w:noProof/>
        </w:rPr>
        <w:sectPr w:rsidR="00562B6A" w:rsidRPr="00A91506" w:rsidSect="000A34B6">
          <w:pgSz w:w="7371" w:h="10433"/>
          <w:pgMar w:top="794" w:right="680" w:bottom="794" w:left="936" w:header="312" w:footer="227" w:gutter="284"/>
          <w:cols w:space="720"/>
          <w:docGrid w:type="lines" w:linePitch="312"/>
        </w:sectPr>
      </w:pPr>
    </w:p>
    <w:p w:rsidR="00562B6A" w:rsidRPr="00F15565" w:rsidRDefault="00562B6A" w:rsidP="0040452D">
      <w:pPr>
        <w:pStyle w:val="Heading1"/>
        <w:numPr>
          <w:ilvl w:val="0"/>
          <w:numId w:val="22"/>
        </w:numPr>
        <w:ind w:firstLine="0"/>
      </w:pPr>
      <w:bookmarkStart w:id="33" w:name="_Toc396373767"/>
      <w:bookmarkStart w:id="34" w:name="_Toc413226703"/>
      <w:bookmarkStart w:id="35" w:name="_Toc395722059"/>
      <w:r w:rsidRPr="00F15565">
        <w:rPr>
          <w:rFonts w:hint="eastAsia"/>
        </w:rPr>
        <w:t>参数设置中心</w:t>
      </w:r>
      <w:bookmarkEnd w:id="33"/>
      <w:bookmarkEnd w:id="34"/>
    </w:p>
    <w:p w:rsidR="00562B6A" w:rsidRPr="00131CE2" w:rsidRDefault="00562B6A" w:rsidP="00A71E75">
      <w:pPr>
        <w:pStyle w:val="Heading2"/>
        <w:numPr>
          <w:ilvl w:val="1"/>
          <w:numId w:val="22"/>
        </w:numPr>
        <w:ind w:left="0" w:firstLine="0"/>
        <w:rPr>
          <w:b w:val="0"/>
        </w:rPr>
      </w:pPr>
      <w:bookmarkStart w:id="36" w:name="_Toc396373768"/>
      <w:bookmarkStart w:id="37" w:name="_Toc413226704"/>
      <w:r w:rsidRPr="00131CE2">
        <w:rPr>
          <w:rFonts w:hint="eastAsia"/>
          <w:b w:val="0"/>
        </w:rPr>
        <w:t>系统管理</w:t>
      </w:r>
      <w:bookmarkEnd w:id="36"/>
      <w:bookmarkEnd w:id="37"/>
    </w:p>
    <w:p w:rsidR="00562B6A" w:rsidRPr="00BE6FE1" w:rsidRDefault="00562B6A" w:rsidP="00A71E75">
      <w:pPr>
        <w:pStyle w:val="Heading3"/>
        <w:numPr>
          <w:ilvl w:val="2"/>
          <w:numId w:val="22"/>
        </w:numPr>
        <w:ind w:left="0" w:firstLine="0"/>
        <w:rPr>
          <w:b w:val="0"/>
        </w:rPr>
      </w:pPr>
      <w:bookmarkStart w:id="38" w:name="_Toc413226705"/>
      <w:r w:rsidRPr="00BE6FE1">
        <w:rPr>
          <w:rFonts w:hint="eastAsia"/>
          <w:b w:val="0"/>
        </w:rPr>
        <w:t>网络管理</w:t>
      </w:r>
      <w:bookmarkEnd w:id="38"/>
    </w:p>
    <w:p w:rsidR="00562B6A" w:rsidRPr="00F15565" w:rsidRDefault="00562B6A" w:rsidP="00DB73DD">
      <w:pPr>
        <w:pStyle w:val="af"/>
        <w:ind w:firstLineChars="0" w:firstLine="0"/>
        <w:rPr>
          <w:noProof/>
        </w:rPr>
      </w:pPr>
      <w:r w:rsidRPr="0011036F">
        <w:rPr>
          <w:noProof/>
        </w:rPr>
        <w:pict>
          <v:shape id="图片 4" o:spid="_x0000_i1029" type="#_x0000_t75" style="width:270.75pt;height:184.5pt;visibility:visible">
            <v:imagedata r:id="rId28" o:title=""/>
          </v:shape>
        </w:pict>
      </w:r>
    </w:p>
    <w:p w:rsidR="00562B6A" w:rsidRPr="00F15565" w:rsidRDefault="00562B6A" w:rsidP="00DB73DD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1</w:t>
      </w:r>
      <w:r>
        <w:rPr>
          <w:noProof/>
        </w:rPr>
        <w:fldChar w:fldCharType="end"/>
      </w:r>
    </w:p>
    <w:p w:rsidR="00562B6A" w:rsidRPr="00F15565" w:rsidRDefault="00562B6A" w:rsidP="00A657CF">
      <w:pPr>
        <w:ind w:firstLine="360"/>
        <w:rPr>
          <w:rFonts w:hAnsi="微软雅黑"/>
        </w:rPr>
      </w:pPr>
      <w:r w:rsidRPr="004C1F60">
        <w:rPr>
          <w:rFonts w:hAnsi="微软雅黑" w:hint="eastAsia"/>
        </w:rPr>
        <w:t>服务器地址和端口：</w:t>
      </w:r>
      <w:r w:rsidRPr="00F15565">
        <w:rPr>
          <w:rFonts w:hAnsi="微软雅黑" w:hint="eastAsia"/>
        </w:rPr>
        <w:t>服务器为系统升级时连接的服务器。</w:t>
      </w:r>
    </w:p>
    <w:p w:rsidR="00562B6A" w:rsidRPr="00F15565" w:rsidRDefault="00562B6A" w:rsidP="004C1F60">
      <w:pPr>
        <w:ind w:firstLineChars="0" w:firstLine="360"/>
        <w:rPr>
          <w:rFonts w:hAnsi="微软雅黑"/>
        </w:rPr>
      </w:pPr>
      <w:r w:rsidRPr="00F15565">
        <w:rPr>
          <w:rFonts w:hAnsi="微软雅黑" w:hint="eastAsia"/>
        </w:rPr>
        <w:t>测试连接：</w:t>
      </w:r>
      <w:r>
        <w:rPr>
          <w:rFonts w:hAnsi="微软雅黑" w:hint="eastAsia"/>
        </w:rPr>
        <w:t>点击【</w:t>
      </w:r>
      <w:r w:rsidRPr="00F15565">
        <w:rPr>
          <w:rFonts w:hAnsi="微软雅黑" w:hint="eastAsia"/>
        </w:rPr>
        <w:t>测试连接</w:t>
      </w:r>
      <w:r>
        <w:rPr>
          <w:rFonts w:hAnsi="微软雅黑" w:hint="eastAsia"/>
        </w:rPr>
        <w:t>】</w:t>
      </w:r>
      <w:r w:rsidRPr="00F15565">
        <w:rPr>
          <w:rFonts w:hAnsi="微软雅黑" w:hint="eastAsia"/>
        </w:rPr>
        <w:t>可以测试设置的地址和端口信息是否正确。</w:t>
      </w:r>
    </w:p>
    <w:p w:rsidR="00562B6A" w:rsidRPr="00F15565" w:rsidRDefault="00562B6A" w:rsidP="00A657CF">
      <w:pPr>
        <w:ind w:firstLine="360"/>
        <w:rPr>
          <w:rFonts w:hAnsi="微软雅黑"/>
        </w:rPr>
      </w:pPr>
      <w:r w:rsidRPr="00F15565">
        <w:rPr>
          <w:rFonts w:hAnsi="微软雅黑" w:hint="eastAsia"/>
        </w:rPr>
        <w:t>代理服务器：有代理服务器就填写，没有就默认“空”</w:t>
      </w:r>
      <w:r>
        <w:rPr>
          <w:rFonts w:hAnsi="微软雅黑" w:hint="eastAsia"/>
        </w:rPr>
        <w:t>。</w:t>
      </w:r>
    </w:p>
    <w:p w:rsidR="00562B6A" w:rsidRPr="00B40D6F" w:rsidRDefault="00562B6A" w:rsidP="00464881">
      <w:pPr>
        <w:pStyle w:val="Heading3"/>
        <w:numPr>
          <w:ilvl w:val="2"/>
          <w:numId w:val="22"/>
        </w:numPr>
        <w:ind w:left="0" w:firstLine="0"/>
        <w:rPr>
          <w:b w:val="0"/>
        </w:rPr>
      </w:pPr>
      <w:bookmarkStart w:id="39" w:name="_Toc413226706"/>
      <w:r w:rsidRPr="00B40D6F">
        <w:rPr>
          <w:rFonts w:hint="eastAsia"/>
          <w:b w:val="0"/>
        </w:rPr>
        <w:t>修改密码</w:t>
      </w:r>
      <w:bookmarkEnd w:id="39"/>
    </w:p>
    <w:p w:rsidR="00562B6A" w:rsidRPr="00F15565" w:rsidRDefault="00562B6A" w:rsidP="000E4EFA">
      <w:pPr>
        <w:ind w:firstLine="360"/>
        <w:jc w:val="left"/>
        <w:rPr>
          <w:rFonts w:hAnsi="微软雅黑"/>
        </w:rPr>
      </w:pPr>
      <w:r>
        <w:rPr>
          <w:rFonts w:hAnsi="微软雅黑" w:hint="eastAsia"/>
        </w:rPr>
        <w:t>初始</w:t>
      </w:r>
      <w:r w:rsidRPr="00F15565">
        <w:rPr>
          <w:rFonts w:hAnsi="微软雅黑" w:hint="eastAsia"/>
        </w:rPr>
        <w:t>原密码：默认为“</w:t>
      </w:r>
      <w:r w:rsidRPr="00F15565">
        <w:rPr>
          <w:rFonts w:hAnsi="微软雅黑"/>
        </w:rPr>
        <w:t>123456</w:t>
      </w:r>
      <w:r w:rsidRPr="00F15565">
        <w:rPr>
          <w:rFonts w:hAnsi="微软雅黑" w:hint="eastAsia"/>
        </w:rPr>
        <w:t>”。</w:t>
      </w:r>
    </w:p>
    <w:p w:rsidR="00562B6A" w:rsidRPr="00F15565" w:rsidRDefault="00562B6A" w:rsidP="00DB73DD">
      <w:pPr>
        <w:pStyle w:val="af"/>
        <w:ind w:firstLineChars="0" w:firstLine="0"/>
        <w:rPr>
          <w:noProof/>
        </w:rPr>
      </w:pPr>
      <w:r w:rsidRPr="0011036F">
        <w:rPr>
          <w:noProof/>
        </w:rPr>
        <w:pict>
          <v:shape id="图片 37" o:spid="_x0000_i1030" type="#_x0000_t75" style="width:270.75pt;height:184.5pt;visibility:visible">
            <v:imagedata r:id="rId29" o:title=""/>
          </v:shape>
        </w:pict>
      </w:r>
    </w:p>
    <w:p w:rsidR="00562B6A" w:rsidRPr="00F15565" w:rsidRDefault="00562B6A" w:rsidP="00DB73DD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:rsidR="00562B6A" w:rsidRDefault="00562B6A" w:rsidP="00B40D6F">
      <w:pPr>
        <w:pStyle w:val="Heading3"/>
        <w:numPr>
          <w:ilvl w:val="2"/>
          <w:numId w:val="22"/>
        </w:numPr>
        <w:ind w:firstLine="0"/>
        <w:rPr>
          <w:b w:val="0"/>
        </w:rPr>
        <w:sectPr w:rsidR="00562B6A">
          <w:headerReference w:type="even" r:id="rId30"/>
          <w:headerReference w:type="default" r:id="rId31"/>
          <w:pgSz w:w="7371" w:h="10433"/>
          <w:pgMar w:top="794" w:right="680" w:bottom="907" w:left="936" w:header="312" w:footer="227" w:gutter="284"/>
          <w:cols w:space="720"/>
          <w:docGrid w:type="lines" w:linePitch="312"/>
        </w:sectPr>
      </w:pPr>
    </w:p>
    <w:p w:rsidR="00562B6A" w:rsidRPr="00B40D6F" w:rsidRDefault="00562B6A" w:rsidP="00464881">
      <w:pPr>
        <w:pStyle w:val="Heading3"/>
        <w:numPr>
          <w:ilvl w:val="2"/>
          <w:numId w:val="22"/>
        </w:numPr>
        <w:ind w:left="0" w:firstLine="0"/>
        <w:rPr>
          <w:b w:val="0"/>
        </w:rPr>
      </w:pPr>
      <w:bookmarkStart w:id="40" w:name="_Toc413226707"/>
      <w:r w:rsidRPr="00B40D6F">
        <w:rPr>
          <w:rFonts w:hint="eastAsia"/>
          <w:b w:val="0"/>
        </w:rPr>
        <w:t>备份恢复</w:t>
      </w:r>
      <w:bookmarkEnd w:id="40"/>
    </w:p>
    <w:p w:rsidR="00562B6A" w:rsidRPr="000E4EFA" w:rsidRDefault="00562B6A" w:rsidP="00730AB4">
      <w:pPr>
        <w:ind w:firstLine="360"/>
        <w:rPr>
          <w:rFonts w:hAnsi="微软雅黑"/>
        </w:rPr>
      </w:pPr>
      <w:r w:rsidRPr="000E4EFA">
        <w:rPr>
          <w:rFonts w:hAnsi="微软雅黑" w:hint="eastAsia"/>
        </w:rPr>
        <w:t>选择系统名称，选中需要备份的数据库类型，选择备份或者恢复路径就可以。</w:t>
      </w:r>
    </w:p>
    <w:p w:rsidR="00562B6A" w:rsidRPr="00F15565" w:rsidRDefault="00562B6A" w:rsidP="00DB73DD">
      <w:pPr>
        <w:pStyle w:val="af"/>
        <w:ind w:firstLineChars="0" w:firstLine="0"/>
        <w:rPr>
          <w:noProof/>
        </w:rPr>
      </w:pPr>
      <w:r w:rsidRPr="0011036F">
        <w:rPr>
          <w:noProof/>
        </w:rPr>
        <w:pict>
          <v:shape id="图片 5" o:spid="_x0000_i1031" type="#_x0000_t75" style="width:270.75pt;height:184.5pt;visibility:visible">
            <v:imagedata r:id="rId32" o:title=""/>
          </v:shape>
        </w:pict>
      </w:r>
    </w:p>
    <w:p w:rsidR="00562B6A" w:rsidRDefault="00562B6A" w:rsidP="00DB73DD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:rsidR="00562B6A" w:rsidRDefault="00562B6A" w:rsidP="00B40D6F">
      <w:pPr>
        <w:pStyle w:val="Heading3"/>
        <w:numPr>
          <w:ilvl w:val="2"/>
          <w:numId w:val="22"/>
        </w:numPr>
        <w:ind w:firstLine="0"/>
        <w:rPr>
          <w:b w:val="0"/>
        </w:rPr>
        <w:sectPr w:rsidR="00562B6A">
          <w:footerReference w:type="even" r:id="rId33"/>
          <w:pgSz w:w="7371" w:h="10433"/>
          <w:pgMar w:top="794" w:right="680" w:bottom="907" w:left="936" w:header="312" w:footer="227" w:gutter="284"/>
          <w:cols w:space="720"/>
          <w:docGrid w:type="lines" w:linePitch="312"/>
        </w:sectPr>
      </w:pPr>
    </w:p>
    <w:p w:rsidR="00562B6A" w:rsidRPr="00B40D6F" w:rsidRDefault="00562B6A" w:rsidP="00464881">
      <w:pPr>
        <w:pStyle w:val="Heading3"/>
        <w:numPr>
          <w:ilvl w:val="2"/>
          <w:numId w:val="22"/>
        </w:numPr>
        <w:ind w:left="0" w:firstLine="0"/>
        <w:rPr>
          <w:b w:val="0"/>
        </w:rPr>
      </w:pPr>
      <w:bookmarkStart w:id="41" w:name="_Toc413226708"/>
      <w:r w:rsidRPr="00B40D6F">
        <w:rPr>
          <w:rFonts w:hint="eastAsia"/>
          <w:b w:val="0"/>
        </w:rPr>
        <w:t>安全设置</w:t>
      </w:r>
      <w:bookmarkEnd w:id="41"/>
    </w:p>
    <w:p w:rsidR="00562B6A" w:rsidRPr="00F15565" w:rsidRDefault="00562B6A" w:rsidP="00DB73DD">
      <w:pPr>
        <w:pStyle w:val="af"/>
        <w:ind w:firstLineChars="0" w:firstLine="0"/>
        <w:rPr>
          <w:noProof/>
        </w:rPr>
      </w:pPr>
      <w:r w:rsidRPr="0011036F">
        <w:rPr>
          <w:noProof/>
        </w:rPr>
        <w:pict>
          <v:shape id="图片 20" o:spid="_x0000_i1032" type="#_x0000_t75" style="width:252pt;height:172.5pt;visibility:visible">
            <v:imagedata r:id="rId34" o:title=""/>
          </v:shape>
        </w:pict>
      </w:r>
    </w:p>
    <w:p w:rsidR="00562B6A" w:rsidRPr="00F15565" w:rsidRDefault="00562B6A" w:rsidP="00DB73DD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:rsidR="00562B6A" w:rsidRPr="00F15565" w:rsidRDefault="00562B6A" w:rsidP="00A657CF">
      <w:pPr>
        <w:ind w:firstLine="360"/>
        <w:rPr>
          <w:rFonts w:hAnsi="微软雅黑"/>
        </w:rPr>
      </w:pPr>
      <w:r w:rsidRPr="00F15565">
        <w:rPr>
          <w:rFonts w:hAnsi="微软雅黑" w:hint="eastAsia"/>
        </w:rPr>
        <w:t>安全设置主要是针对跟税务局服务器发生交互时，对于申报表发送、扣款信息查询等敏感信息，通过</w:t>
      </w:r>
      <w:r w:rsidRPr="00F15565">
        <w:rPr>
          <w:rFonts w:hAnsi="微软雅黑"/>
        </w:rPr>
        <w:t>CA</w:t>
      </w:r>
      <w:r w:rsidRPr="00F15565">
        <w:rPr>
          <w:rFonts w:hAnsi="微软雅黑" w:hint="eastAsia"/>
        </w:rPr>
        <w:t>加密保证安全性。</w:t>
      </w:r>
    </w:p>
    <w:p w:rsidR="00562B6A" w:rsidRDefault="00562B6A" w:rsidP="00825029">
      <w:pPr>
        <w:ind w:firstLine="360"/>
        <w:rPr>
          <w:rFonts w:hAnsi="微软雅黑"/>
        </w:rPr>
      </w:pPr>
      <w:r w:rsidRPr="00F15565">
        <w:rPr>
          <w:rFonts w:hAnsi="微软雅黑" w:hint="eastAsia"/>
        </w:rPr>
        <w:t>各子系统如果统一安全设置，那么只需选择加解密方式就可以了。</w:t>
      </w:r>
    </w:p>
    <w:p w:rsidR="00562B6A" w:rsidRDefault="00562B6A" w:rsidP="00825029">
      <w:pPr>
        <w:ind w:firstLine="360"/>
        <w:rPr>
          <w:rFonts w:hAnsi="微软雅黑"/>
        </w:rPr>
      </w:pPr>
      <w:r>
        <w:rPr>
          <w:rFonts w:hAnsi="微软雅黑" w:hint="eastAsia"/>
        </w:rPr>
        <w:t>在安装</w:t>
      </w:r>
      <w:r>
        <w:rPr>
          <w:rFonts w:hAnsi="微软雅黑"/>
        </w:rPr>
        <w:t>CA</w:t>
      </w:r>
      <w:r>
        <w:rPr>
          <w:rFonts w:hAnsi="微软雅黑" w:hint="eastAsia"/>
        </w:rPr>
        <w:t>驱动和插入</w:t>
      </w:r>
      <w:r>
        <w:rPr>
          <w:rFonts w:hAnsi="微软雅黑"/>
        </w:rPr>
        <w:t>CA</w:t>
      </w:r>
      <w:r>
        <w:rPr>
          <w:rFonts w:hAnsi="微软雅黑" w:hint="eastAsia"/>
        </w:rPr>
        <w:t>的情况下，选择加密方式：江西</w:t>
      </w:r>
      <w:r>
        <w:rPr>
          <w:rFonts w:hAnsi="微软雅黑"/>
        </w:rPr>
        <w:t>CA</w:t>
      </w:r>
      <w:r>
        <w:rPr>
          <w:rFonts w:hAnsi="微软雅黑" w:hint="eastAsia"/>
        </w:rPr>
        <w:t>，点击保存就完成</w:t>
      </w:r>
      <w:r>
        <w:rPr>
          <w:rFonts w:hAnsi="微软雅黑"/>
        </w:rPr>
        <w:t>CA</w:t>
      </w:r>
      <w:r>
        <w:rPr>
          <w:rFonts w:hAnsi="微软雅黑" w:hint="eastAsia"/>
        </w:rPr>
        <w:t>设置。</w:t>
      </w:r>
    </w:p>
    <w:p w:rsidR="00562B6A" w:rsidRDefault="00562B6A" w:rsidP="007E5204">
      <w:pPr>
        <w:ind w:firstLineChars="0" w:firstLine="0"/>
        <w:rPr>
          <w:rFonts w:hAnsi="微软雅黑"/>
        </w:rPr>
      </w:pPr>
      <w:r w:rsidRPr="00693E1C">
        <w:rPr>
          <w:rFonts w:hAnsi="微软雅黑"/>
          <w:noProof/>
        </w:rPr>
        <w:pict>
          <v:shape id="图片 9" o:spid="_x0000_i1033" type="#_x0000_t75" style="width:270.75pt;height:184.5pt;visibility:visible">
            <v:imagedata r:id="rId35" o:title=""/>
          </v:shape>
        </w:pict>
      </w:r>
    </w:p>
    <w:p w:rsidR="00562B6A" w:rsidRPr="00F15565" w:rsidRDefault="00562B6A" w:rsidP="00D30BC7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562B6A" w:rsidRPr="00BB22AD" w:rsidRDefault="00562B6A" w:rsidP="00BB22AD">
      <w:pPr>
        <w:ind w:firstLine="360"/>
      </w:pPr>
      <w:r>
        <w:rPr>
          <w:rFonts w:hint="eastAsia"/>
        </w:rPr>
        <w:t>如果未使用</w:t>
      </w:r>
      <w:r>
        <w:t>CA</w:t>
      </w:r>
      <w:r>
        <w:rPr>
          <w:rFonts w:hint="eastAsia"/>
        </w:rPr>
        <w:t>的用户，使用前需要前往当地所属国税大厅获取申报密码，在此选择加密方式：申报密码，并输入事前获取的申报密码，点击保存。</w:t>
      </w:r>
    </w:p>
    <w:p w:rsidR="00562B6A" w:rsidRPr="007E5204" w:rsidRDefault="00562B6A" w:rsidP="00825029">
      <w:pPr>
        <w:ind w:firstLine="360"/>
        <w:rPr>
          <w:rFonts w:hAnsi="微软雅黑"/>
        </w:rPr>
      </w:pPr>
      <w:r>
        <w:rPr>
          <w:rFonts w:hAnsi="微软雅黑" w:hint="eastAsia"/>
        </w:rPr>
        <w:t>注：使用申报密码申报的用户首次使用前，先前往当地所属税务大厅获取申报。使用</w:t>
      </w:r>
      <w:r>
        <w:rPr>
          <w:rFonts w:hAnsi="微软雅黑"/>
        </w:rPr>
        <w:t>CA</w:t>
      </w:r>
      <w:r>
        <w:rPr>
          <w:rFonts w:hAnsi="微软雅黑" w:hint="eastAsia"/>
        </w:rPr>
        <w:t>申报的用户无需获取申报密码。</w:t>
      </w:r>
    </w:p>
    <w:p w:rsidR="00562B6A" w:rsidRDefault="00562B6A" w:rsidP="00243836">
      <w:pPr>
        <w:pStyle w:val="Heading2"/>
        <w:numPr>
          <w:ilvl w:val="1"/>
          <w:numId w:val="22"/>
        </w:numPr>
        <w:ind w:firstLine="0"/>
        <w:rPr>
          <w:b w:val="0"/>
        </w:rPr>
        <w:sectPr w:rsidR="00562B6A" w:rsidSect="00F17722">
          <w:footerReference w:type="even" r:id="rId36"/>
          <w:footerReference w:type="default" r:id="rId37"/>
          <w:type w:val="continuous"/>
          <w:pgSz w:w="7371" w:h="10433"/>
          <w:pgMar w:top="794" w:right="680" w:bottom="907" w:left="936" w:header="312" w:footer="227" w:gutter="284"/>
          <w:cols w:space="720"/>
          <w:docGrid w:type="lines" w:linePitch="312"/>
        </w:sectPr>
      </w:pPr>
      <w:bookmarkStart w:id="42" w:name="_Toc396373769"/>
    </w:p>
    <w:p w:rsidR="00562B6A" w:rsidRPr="00975426" w:rsidRDefault="00562B6A" w:rsidP="00464881">
      <w:pPr>
        <w:pStyle w:val="Heading2"/>
        <w:numPr>
          <w:ilvl w:val="1"/>
          <w:numId w:val="22"/>
        </w:numPr>
        <w:ind w:left="0" w:firstLine="0"/>
        <w:rPr>
          <w:b w:val="0"/>
        </w:rPr>
      </w:pPr>
      <w:bookmarkStart w:id="43" w:name="_Toc413226709"/>
      <w:r w:rsidRPr="00975426">
        <w:rPr>
          <w:rFonts w:hint="eastAsia"/>
          <w:b w:val="0"/>
        </w:rPr>
        <w:t>单位管理</w:t>
      </w:r>
      <w:bookmarkEnd w:id="42"/>
      <w:bookmarkEnd w:id="43"/>
    </w:p>
    <w:p w:rsidR="00562B6A" w:rsidRDefault="00562B6A" w:rsidP="00464881">
      <w:pPr>
        <w:pStyle w:val="Heading3"/>
        <w:numPr>
          <w:ilvl w:val="2"/>
          <w:numId w:val="22"/>
        </w:numPr>
        <w:ind w:left="0" w:firstLine="0"/>
        <w:rPr>
          <w:b w:val="0"/>
        </w:rPr>
      </w:pPr>
      <w:bookmarkStart w:id="44" w:name="_Toc413226710"/>
      <w:r w:rsidRPr="001E11AA">
        <w:rPr>
          <w:rFonts w:hint="eastAsia"/>
          <w:b w:val="0"/>
        </w:rPr>
        <w:t>单位信息</w:t>
      </w:r>
      <w:bookmarkEnd w:id="44"/>
    </w:p>
    <w:p w:rsidR="00562B6A" w:rsidRPr="00F15565" w:rsidRDefault="00562B6A" w:rsidP="00B176A8">
      <w:pPr>
        <w:ind w:firstLine="353"/>
        <w:rPr>
          <w:rFonts w:hAnsi="微软雅黑"/>
        </w:rPr>
      </w:pPr>
      <w:r w:rsidRPr="004C1F60">
        <w:rPr>
          <w:rFonts w:hAnsi="微软雅黑" w:hint="eastAsia"/>
          <w:b/>
        </w:rPr>
        <w:t>开通：</w:t>
      </w:r>
      <w:r w:rsidRPr="00F15565">
        <w:rPr>
          <w:rFonts w:hAnsi="微软雅黑" w:hint="eastAsia"/>
        </w:rPr>
        <w:t>对已注册的公司信息信息补</w:t>
      </w:r>
      <w:r>
        <w:rPr>
          <w:rFonts w:hAnsi="微软雅黑" w:hint="eastAsia"/>
        </w:rPr>
        <w:t>充</w:t>
      </w:r>
      <w:r w:rsidRPr="00F15565">
        <w:rPr>
          <w:rFonts w:hAnsi="微软雅黑" w:hint="eastAsia"/>
        </w:rPr>
        <w:t>和修改。</w:t>
      </w:r>
    </w:p>
    <w:p w:rsidR="00562B6A" w:rsidRPr="00F15565" w:rsidRDefault="00562B6A" w:rsidP="00DB73DD">
      <w:pPr>
        <w:pStyle w:val="af"/>
        <w:ind w:firstLineChars="0" w:firstLine="0"/>
        <w:rPr>
          <w:noProof/>
        </w:rPr>
      </w:pPr>
      <w:r w:rsidRPr="0011036F">
        <w:rPr>
          <w:noProof/>
        </w:rPr>
        <w:pict>
          <v:shape id="图片 40" o:spid="_x0000_i1034" type="#_x0000_t75" style="width:276.75pt;height:189pt;visibility:visible">
            <v:imagedata r:id="rId38" o:title=""/>
          </v:shape>
        </w:pict>
      </w:r>
    </w:p>
    <w:p w:rsidR="00562B6A" w:rsidRPr="00F15565" w:rsidRDefault="00562B6A" w:rsidP="00DB73DD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562B6A" w:rsidRPr="001E11AA" w:rsidRDefault="00562B6A" w:rsidP="00464881">
      <w:pPr>
        <w:pStyle w:val="Heading3"/>
        <w:numPr>
          <w:ilvl w:val="2"/>
          <w:numId w:val="22"/>
        </w:numPr>
        <w:ind w:left="0" w:firstLine="0"/>
        <w:rPr>
          <w:b w:val="0"/>
        </w:rPr>
      </w:pPr>
      <w:bookmarkStart w:id="45" w:name="_Toc413226711"/>
      <w:r w:rsidRPr="001E11AA">
        <w:rPr>
          <w:rFonts w:hint="eastAsia"/>
          <w:b w:val="0"/>
        </w:rPr>
        <w:t>操作员管理</w:t>
      </w:r>
      <w:bookmarkEnd w:id="45"/>
    </w:p>
    <w:p w:rsidR="00562B6A" w:rsidRPr="00F15565" w:rsidRDefault="00562B6A" w:rsidP="00DB73DD">
      <w:pPr>
        <w:pStyle w:val="af"/>
        <w:ind w:firstLineChars="0" w:firstLine="0"/>
        <w:rPr>
          <w:noProof/>
        </w:rPr>
      </w:pPr>
      <w:r w:rsidRPr="0011036F">
        <w:rPr>
          <w:noProof/>
        </w:rPr>
        <w:pict>
          <v:shape id="图片 41" o:spid="_x0000_i1035" type="#_x0000_t75" style="width:270.75pt;height:184.5pt;visibility:visible">
            <v:imagedata r:id="rId39" o:title=""/>
          </v:shape>
        </w:pict>
      </w:r>
    </w:p>
    <w:p w:rsidR="00562B6A" w:rsidRPr="00F15565" w:rsidRDefault="00562B6A" w:rsidP="00DB73DD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:rsidR="00562B6A" w:rsidRPr="00F15565" w:rsidRDefault="00562B6A" w:rsidP="00B176A8">
      <w:pPr>
        <w:ind w:firstLine="353"/>
        <w:rPr>
          <w:rFonts w:hAnsi="微软雅黑"/>
        </w:rPr>
      </w:pPr>
      <w:r w:rsidRPr="00F15565">
        <w:rPr>
          <w:rFonts w:hAnsi="微软雅黑" w:hint="eastAsia"/>
          <w:b/>
        </w:rPr>
        <w:t>角色设置</w:t>
      </w:r>
      <w:r w:rsidRPr="00F15565">
        <w:rPr>
          <w:rFonts w:hAnsi="微软雅黑" w:hint="eastAsia"/>
        </w:rPr>
        <w:t>：添加用户账户角色</w:t>
      </w:r>
      <w:r>
        <w:rPr>
          <w:rFonts w:hAnsi="微软雅黑" w:hint="eastAsia"/>
        </w:rPr>
        <w:t>。</w:t>
      </w:r>
    </w:p>
    <w:p w:rsidR="00562B6A" w:rsidRPr="00F15565" w:rsidRDefault="00562B6A" w:rsidP="00B176A8">
      <w:pPr>
        <w:ind w:firstLine="353"/>
        <w:rPr>
          <w:rFonts w:hAnsi="微软雅黑"/>
        </w:rPr>
      </w:pPr>
      <w:r w:rsidRPr="00F15565">
        <w:rPr>
          <w:rFonts w:hAnsi="微软雅黑" w:hint="eastAsia"/>
          <w:b/>
        </w:rPr>
        <w:t>增加</w:t>
      </w:r>
      <w:r w:rsidRPr="00F15565">
        <w:rPr>
          <w:rFonts w:hAnsi="微软雅黑" w:hint="eastAsia"/>
        </w:rPr>
        <w:t>：添加用户账户，分配账户角色、岗位和权限</w:t>
      </w:r>
      <w:r>
        <w:rPr>
          <w:rFonts w:hAnsi="微软雅黑" w:hint="eastAsia"/>
        </w:rPr>
        <w:t>。</w:t>
      </w:r>
    </w:p>
    <w:p w:rsidR="00562B6A" w:rsidRPr="00F15565" w:rsidRDefault="00562B6A" w:rsidP="00B176A8">
      <w:pPr>
        <w:ind w:firstLine="353"/>
        <w:rPr>
          <w:rFonts w:hAnsi="微软雅黑"/>
        </w:rPr>
      </w:pPr>
      <w:r w:rsidRPr="00F15565">
        <w:rPr>
          <w:rFonts w:hAnsi="微软雅黑" w:hint="eastAsia"/>
          <w:b/>
        </w:rPr>
        <w:t>修改</w:t>
      </w:r>
      <w:r w:rsidRPr="00F15565">
        <w:rPr>
          <w:rFonts w:hAnsi="微软雅黑" w:hint="eastAsia"/>
        </w:rPr>
        <w:t>：修改用户账户信息</w:t>
      </w:r>
      <w:r>
        <w:rPr>
          <w:rFonts w:hAnsi="微软雅黑" w:hint="eastAsia"/>
        </w:rPr>
        <w:t>。</w:t>
      </w:r>
    </w:p>
    <w:p w:rsidR="00562B6A" w:rsidRPr="001E11AA" w:rsidRDefault="00562B6A" w:rsidP="003D4D5A">
      <w:pPr>
        <w:pStyle w:val="Heading3"/>
        <w:numPr>
          <w:ilvl w:val="2"/>
          <w:numId w:val="22"/>
        </w:numPr>
        <w:ind w:left="0" w:firstLine="0"/>
        <w:rPr>
          <w:b w:val="0"/>
        </w:rPr>
      </w:pPr>
      <w:bookmarkStart w:id="46" w:name="_Toc413226712"/>
      <w:r w:rsidRPr="001E11AA">
        <w:rPr>
          <w:rFonts w:hint="eastAsia"/>
          <w:b w:val="0"/>
        </w:rPr>
        <w:t>个人信息</w:t>
      </w:r>
      <w:bookmarkEnd w:id="46"/>
    </w:p>
    <w:p w:rsidR="00562B6A" w:rsidRPr="00F15565" w:rsidRDefault="00562B6A" w:rsidP="00DB73DD">
      <w:pPr>
        <w:pStyle w:val="af"/>
        <w:ind w:firstLineChars="0" w:firstLine="0"/>
        <w:rPr>
          <w:noProof/>
        </w:rPr>
      </w:pPr>
      <w:r w:rsidRPr="0011036F">
        <w:rPr>
          <w:noProof/>
        </w:rPr>
        <w:pict>
          <v:shape id="图片 42" o:spid="_x0000_i1036" type="#_x0000_t75" style="width:270.75pt;height:184.5pt;visibility:visible">
            <v:imagedata r:id="rId40" o:title=""/>
          </v:shape>
        </w:pict>
      </w:r>
    </w:p>
    <w:p w:rsidR="00562B6A" w:rsidRPr="00F15565" w:rsidRDefault="00562B6A" w:rsidP="00DB73DD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:rsidR="00562B6A" w:rsidRDefault="00562B6A" w:rsidP="00AE36FA">
      <w:pPr>
        <w:ind w:firstLine="360"/>
        <w:sectPr w:rsidR="00562B6A">
          <w:pgSz w:w="7371" w:h="10433"/>
          <w:pgMar w:top="794" w:right="680" w:bottom="907" w:left="936" w:header="312" w:footer="227" w:gutter="284"/>
          <w:cols w:space="720"/>
          <w:docGrid w:type="lines" w:linePitch="312"/>
        </w:sectPr>
      </w:pPr>
      <w:r w:rsidRPr="00F15565">
        <w:rPr>
          <w:rFonts w:hAnsi="微软雅黑" w:hint="eastAsia"/>
        </w:rPr>
        <w:t>基础信息：</w:t>
      </w:r>
      <w:r>
        <w:rPr>
          <w:rFonts w:hAnsi="微软雅黑" w:hint="eastAsia"/>
        </w:rPr>
        <w:t>显示</w:t>
      </w:r>
      <w:r w:rsidRPr="00F15565">
        <w:rPr>
          <w:rFonts w:hAnsi="微软雅黑" w:hint="eastAsia"/>
        </w:rPr>
        <w:t>管理员角色信息</w:t>
      </w:r>
      <w:r>
        <w:rPr>
          <w:rFonts w:hAnsi="微软雅黑" w:hint="eastAsia"/>
        </w:rPr>
        <w:t>及联系方式。</w:t>
      </w:r>
    </w:p>
    <w:p w:rsidR="00562B6A" w:rsidRPr="00186AA2" w:rsidRDefault="00562B6A" w:rsidP="003D4D5A">
      <w:pPr>
        <w:pStyle w:val="Heading2"/>
        <w:numPr>
          <w:ilvl w:val="1"/>
          <w:numId w:val="22"/>
        </w:numPr>
        <w:ind w:left="0" w:firstLine="0"/>
        <w:rPr>
          <w:b w:val="0"/>
        </w:rPr>
      </w:pPr>
      <w:bookmarkStart w:id="47" w:name="_Toc396373771"/>
      <w:bookmarkStart w:id="48" w:name="_Toc413226713"/>
      <w:r w:rsidRPr="00186AA2">
        <w:rPr>
          <w:rFonts w:hint="eastAsia"/>
          <w:b w:val="0"/>
        </w:rPr>
        <w:t>第三方集成</w:t>
      </w:r>
      <w:bookmarkEnd w:id="47"/>
      <w:bookmarkEnd w:id="48"/>
    </w:p>
    <w:p w:rsidR="00562B6A" w:rsidRDefault="00562B6A" w:rsidP="00457C2E">
      <w:pPr>
        <w:pStyle w:val="af"/>
        <w:keepNext/>
        <w:ind w:firstLineChars="0" w:firstLine="0"/>
      </w:pPr>
      <w:r w:rsidRPr="00F15565">
        <w:rPr>
          <w:rFonts w:hint="eastAsia"/>
        </w:rPr>
        <w:t>系统中可以集成第三方软件，默认已经集成办税大厅系统。</w:t>
      </w:r>
      <w:r w:rsidRPr="0011036F">
        <w:rPr>
          <w:noProof/>
        </w:rPr>
        <w:pict>
          <v:shape id="图片 43" o:spid="_x0000_i1037" type="#_x0000_t75" style="width:270.75pt;height:184.5pt;visibility:visible">
            <v:imagedata r:id="rId41" o:title=""/>
          </v:shape>
        </w:pict>
      </w:r>
    </w:p>
    <w:p w:rsidR="00562B6A" w:rsidRPr="00F15565" w:rsidRDefault="00562B6A" w:rsidP="00DB73DD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:rsidR="00562B6A" w:rsidRPr="00F15565" w:rsidRDefault="00562B6A" w:rsidP="00A657CF">
      <w:pPr>
        <w:ind w:firstLine="360"/>
        <w:rPr>
          <w:rFonts w:hAnsi="微软雅黑"/>
        </w:rPr>
      </w:pPr>
    </w:p>
    <w:p w:rsidR="00562B6A" w:rsidRDefault="00562B6A" w:rsidP="00243836">
      <w:pPr>
        <w:pStyle w:val="Heading2"/>
        <w:numPr>
          <w:ilvl w:val="1"/>
          <w:numId w:val="22"/>
        </w:numPr>
        <w:ind w:firstLine="0"/>
        <w:sectPr w:rsidR="00562B6A">
          <w:pgSz w:w="7371" w:h="10433"/>
          <w:pgMar w:top="794" w:right="680" w:bottom="907" w:left="936" w:header="312" w:footer="227" w:gutter="284"/>
          <w:cols w:space="720"/>
          <w:docGrid w:type="lines" w:linePitch="312"/>
        </w:sectPr>
      </w:pPr>
    </w:p>
    <w:p w:rsidR="00562B6A" w:rsidRPr="00281DE9" w:rsidRDefault="00562B6A" w:rsidP="00281DE9">
      <w:pPr>
        <w:pStyle w:val="Heading2"/>
        <w:numPr>
          <w:ilvl w:val="1"/>
          <w:numId w:val="22"/>
        </w:numPr>
        <w:ind w:left="0" w:firstLine="0"/>
        <w:rPr>
          <w:b w:val="0"/>
        </w:rPr>
      </w:pPr>
      <w:bookmarkStart w:id="49" w:name="_Toc396373770"/>
      <w:bookmarkStart w:id="50" w:name="_Toc413226714"/>
      <w:bookmarkStart w:id="51" w:name="_Toc396373772"/>
      <w:r w:rsidRPr="00281DE9">
        <w:rPr>
          <w:rFonts w:hint="eastAsia"/>
          <w:b w:val="0"/>
        </w:rPr>
        <w:t>系统维护</w:t>
      </w:r>
      <w:bookmarkEnd w:id="49"/>
      <w:bookmarkEnd w:id="50"/>
    </w:p>
    <w:p w:rsidR="00562B6A" w:rsidRPr="00F15565" w:rsidRDefault="00562B6A" w:rsidP="00AE36FA">
      <w:pPr>
        <w:ind w:firstLine="360"/>
        <w:rPr>
          <w:rFonts w:hAnsi="微软雅黑"/>
        </w:rPr>
      </w:pPr>
      <w:r w:rsidRPr="00F15565">
        <w:rPr>
          <w:rFonts w:hAnsi="微软雅黑" w:hint="eastAsia"/>
        </w:rPr>
        <w:t>系统维护主要是对系统日志的维护，可以进行日志的查找，删除等操作。</w:t>
      </w:r>
    </w:p>
    <w:p w:rsidR="00562B6A" w:rsidRPr="00F15565" w:rsidRDefault="00562B6A" w:rsidP="00AE36FA">
      <w:pPr>
        <w:pStyle w:val="af"/>
        <w:ind w:firstLineChars="0" w:firstLine="0"/>
        <w:rPr>
          <w:noProof/>
        </w:rPr>
      </w:pPr>
      <w:r w:rsidRPr="0011036F">
        <w:rPr>
          <w:noProof/>
        </w:rPr>
        <w:pict>
          <v:shape id="图片 44" o:spid="_x0000_i1038" type="#_x0000_t75" style="width:270.75pt;height:184.5pt;visibility:visible">
            <v:imagedata r:id="rId42" o:title=""/>
          </v:shape>
        </w:pict>
      </w:r>
    </w:p>
    <w:p w:rsidR="00562B6A" w:rsidRPr="00F15565" w:rsidRDefault="00562B6A" w:rsidP="00AE36FA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:rsidR="00562B6A" w:rsidRPr="00F15565" w:rsidRDefault="00562B6A" w:rsidP="00AE36FA">
      <w:pPr>
        <w:ind w:firstLineChars="0" w:firstLine="419"/>
        <w:rPr>
          <w:rFonts w:hAnsi="微软雅黑"/>
        </w:rPr>
      </w:pPr>
      <w:r w:rsidRPr="00F15565">
        <w:rPr>
          <w:rFonts w:hAnsi="微软雅黑" w:hint="eastAsia"/>
        </w:rPr>
        <w:t>点击【查找…】按钮，显示详细的查询条件，选择需要的查询条件后，点击【查找】按钮，查询出来的日志将显示在界面下方</w:t>
      </w:r>
      <w:r>
        <w:rPr>
          <w:rFonts w:hAnsi="微软雅黑" w:hint="eastAsia"/>
        </w:rPr>
        <w:t>。</w:t>
      </w:r>
    </w:p>
    <w:p w:rsidR="00562B6A" w:rsidRPr="00F15565" w:rsidRDefault="00562B6A" w:rsidP="00AE36FA">
      <w:pPr>
        <w:pStyle w:val="af"/>
        <w:ind w:firstLineChars="0" w:firstLine="0"/>
        <w:rPr>
          <w:noProof/>
        </w:rPr>
      </w:pPr>
      <w:r w:rsidRPr="0011036F">
        <w:rPr>
          <w:noProof/>
        </w:rPr>
        <w:pict>
          <v:shape id="图片 101" o:spid="_x0000_i1039" type="#_x0000_t75" style="width:250.5pt;height:95.25pt;visibility:visible">
            <v:imagedata r:id="rId43" o:title=""/>
          </v:shape>
        </w:pict>
      </w:r>
    </w:p>
    <w:p w:rsidR="00562B6A" w:rsidRPr="00F15565" w:rsidRDefault="00562B6A" w:rsidP="00AE36FA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:rsidR="00562B6A" w:rsidRPr="00F15565" w:rsidRDefault="00562B6A" w:rsidP="00AE36FA">
      <w:pPr>
        <w:ind w:firstLine="360"/>
        <w:rPr>
          <w:rFonts w:hAnsi="微软雅黑"/>
        </w:rPr>
      </w:pPr>
      <w:r w:rsidRPr="00F15565">
        <w:rPr>
          <w:rFonts w:hAnsi="微软雅黑" w:hint="eastAsia"/>
        </w:rPr>
        <w:t>勾选相应的记录，点击【删除】按钮，日志记录将会删除。</w:t>
      </w:r>
    </w:p>
    <w:p w:rsidR="00562B6A" w:rsidRPr="00F15565" w:rsidRDefault="00562B6A" w:rsidP="00AE36FA">
      <w:pPr>
        <w:ind w:firstLine="360"/>
        <w:rPr>
          <w:rFonts w:hAnsi="微软雅黑"/>
        </w:rPr>
      </w:pPr>
      <w:r w:rsidRPr="00F15565">
        <w:rPr>
          <w:rFonts w:hAnsi="微软雅黑" w:hint="eastAsia"/>
        </w:rPr>
        <w:t>点击【导出】按钮，可以导出记录到</w:t>
      </w:r>
      <w:r w:rsidRPr="00F15565">
        <w:rPr>
          <w:rFonts w:hAnsi="微软雅黑"/>
        </w:rPr>
        <w:t>txt</w:t>
      </w:r>
      <w:r w:rsidRPr="00F15565">
        <w:rPr>
          <w:rFonts w:hAnsi="微软雅黑" w:hint="eastAsia"/>
        </w:rPr>
        <w:t>文本。</w:t>
      </w:r>
    </w:p>
    <w:p w:rsidR="00562B6A" w:rsidRPr="00F15565" w:rsidRDefault="00562B6A" w:rsidP="00AE36FA">
      <w:pPr>
        <w:ind w:firstLine="360"/>
        <w:rPr>
          <w:rFonts w:hAnsi="微软雅黑"/>
        </w:rPr>
      </w:pPr>
    </w:p>
    <w:p w:rsidR="00562B6A" w:rsidRDefault="00562B6A" w:rsidP="00AE36FA">
      <w:pPr>
        <w:pStyle w:val="Heading2"/>
        <w:numPr>
          <w:ilvl w:val="1"/>
          <w:numId w:val="22"/>
        </w:numPr>
        <w:ind w:firstLine="0"/>
        <w:sectPr w:rsidR="00562B6A">
          <w:pgSz w:w="7371" w:h="10433"/>
          <w:pgMar w:top="794" w:right="680" w:bottom="907" w:left="936" w:header="312" w:footer="227" w:gutter="284"/>
          <w:cols w:space="720"/>
          <w:docGrid w:type="lines" w:linePitch="312"/>
        </w:sectPr>
      </w:pPr>
    </w:p>
    <w:p w:rsidR="00562B6A" w:rsidRPr="00F15565" w:rsidRDefault="00562B6A" w:rsidP="0040452D">
      <w:pPr>
        <w:pStyle w:val="Heading1"/>
        <w:numPr>
          <w:ilvl w:val="0"/>
          <w:numId w:val="22"/>
        </w:numPr>
        <w:ind w:firstLine="0"/>
      </w:pPr>
      <w:bookmarkStart w:id="52" w:name="_Toc413226715"/>
      <w:bookmarkEnd w:id="35"/>
      <w:bookmarkEnd w:id="51"/>
      <w:r>
        <w:rPr>
          <w:rFonts w:hint="eastAsia"/>
        </w:rPr>
        <w:t>基础设置</w:t>
      </w:r>
      <w:bookmarkEnd w:id="52"/>
    </w:p>
    <w:p w:rsidR="00562B6A" w:rsidRPr="009E21A7" w:rsidRDefault="00562B6A" w:rsidP="00C57ED8">
      <w:pPr>
        <w:pStyle w:val="Heading2"/>
        <w:numPr>
          <w:ilvl w:val="1"/>
          <w:numId w:val="22"/>
        </w:numPr>
        <w:ind w:left="0" w:firstLine="0"/>
        <w:rPr>
          <w:b w:val="0"/>
        </w:rPr>
      </w:pPr>
      <w:bookmarkStart w:id="53" w:name="_Toc413226716"/>
      <w:r w:rsidRPr="009E21A7">
        <w:rPr>
          <w:rFonts w:hint="eastAsia"/>
          <w:b w:val="0"/>
        </w:rPr>
        <w:t>纳税人信息</w:t>
      </w:r>
      <w:bookmarkEnd w:id="53"/>
    </w:p>
    <w:p w:rsidR="00562B6A" w:rsidRPr="007F6BC9" w:rsidRDefault="00562B6A" w:rsidP="00B413F7">
      <w:pPr>
        <w:pStyle w:val="af0"/>
        <w:spacing w:before="0" w:after="0" w:line="240" w:lineRule="auto"/>
      </w:pPr>
      <w:r w:rsidRPr="009879B6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  <w:r w:rsidRPr="009879B6">
        <w:rPr>
          <w:rFonts w:hint="eastAsia"/>
          <w:b/>
          <w:shd w:val="clear" w:color="auto" w:fill="EEECE1"/>
        </w:rPr>
        <w:t>业务说明</w:t>
      </w:r>
      <w:r w:rsidRPr="009879B6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</w:p>
    <w:p w:rsidR="00562B6A" w:rsidRDefault="00562B6A" w:rsidP="00137622">
      <w:pPr>
        <w:ind w:firstLine="360"/>
        <w:rPr>
          <w:rFonts w:hAnsi="微软雅黑"/>
        </w:rPr>
      </w:pPr>
      <w:r w:rsidRPr="00F15565">
        <w:rPr>
          <w:rFonts w:hAnsi="微软雅黑" w:hint="eastAsia"/>
        </w:rPr>
        <w:t>本章主要介绍</w:t>
      </w:r>
      <w:r>
        <w:rPr>
          <w:rFonts w:hAnsi="微软雅黑" w:hint="eastAsia"/>
        </w:rPr>
        <w:t>关于纳税人基础信息表格的填写</w:t>
      </w:r>
      <w:r>
        <w:rPr>
          <w:rFonts w:hAnsi="微软雅黑"/>
        </w:rPr>
        <w:t>,</w:t>
      </w:r>
      <w:r>
        <w:rPr>
          <w:rFonts w:hAnsi="微软雅黑" w:hint="eastAsia"/>
        </w:rPr>
        <w:t>确认企业信息</w:t>
      </w:r>
      <w:r>
        <w:rPr>
          <w:rFonts w:hAnsi="微软雅黑"/>
        </w:rPr>
        <w:t>,</w:t>
      </w:r>
      <w:r>
        <w:rPr>
          <w:rFonts w:hAnsi="微软雅黑" w:hint="eastAsia"/>
        </w:rPr>
        <w:t>方便企业所得税的申报</w:t>
      </w:r>
      <w:r w:rsidRPr="00AE36FA">
        <w:rPr>
          <w:rFonts w:hAnsi="微软雅黑" w:hint="eastAsia"/>
        </w:rPr>
        <w:t>。</w:t>
      </w:r>
    </w:p>
    <w:p w:rsidR="00562B6A" w:rsidRDefault="00562B6A" w:rsidP="00A91506">
      <w:pPr>
        <w:ind w:firstLineChars="0" w:firstLine="0"/>
        <w:jc w:val="center"/>
        <w:rPr>
          <w:rFonts w:hAnsi="微软雅黑"/>
        </w:rPr>
      </w:pPr>
      <w:r w:rsidRPr="0011036F">
        <w:rPr>
          <w:noProof/>
        </w:rPr>
        <w:pict>
          <v:shape id="图片 24" o:spid="_x0000_i1040" type="#_x0000_t75" style="width:273pt;height:110.25pt;visibility:visible">
            <v:imagedata r:id="rId44" o:title=""/>
          </v:shape>
        </w:pict>
      </w:r>
    </w:p>
    <w:p w:rsidR="00562B6A" w:rsidRPr="00F15565" w:rsidRDefault="00562B6A" w:rsidP="00A91506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1</w:t>
      </w:r>
      <w:r>
        <w:rPr>
          <w:noProof/>
        </w:rPr>
        <w:fldChar w:fldCharType="end"/>
      </w:r>
    </w:p>
    <w:p w:rsidR="00562B6A" w:rsidRPr="00B0695A" w:rsidRDefault="00562B6A" w:rsidP="00B413F7">
      <w:pPr>
        <w:pStyle w:val="af0"/>
        <w:spacing w:before="0" w:after="0" w:line="288" w:lineRule="auto"/>
      </w:pPr>
      <w:r w:rsidRPr="006E11BA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  <w:r w:rsidRPr="006E11BA">
        <w:rPr>
          <w:rFonts w:hint="eastAsia"/>
          <w:b/>
          <w:shd w:val="clear" w:color="auto" w:fill="EEECE1"/>
        </w:rPr>
        <w:t>操作说明</w:t>
      </w:r>
      <w:r w:rsidRPr="006E11BA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</w:p>
    <w:p w:rsidR="00562B6A" w:rsidRPr="00EB5892" w:rsidRDefault="00562B6A" w:rsidP="00F656D4">
      <w:pPr>
        <w:pStyle w:val="22"/>
        <w:numPr>
          <w:ilvl w:val="0"/>
          <w:numId w:val="28"/>
        </w:numPr>
        <w:tabs>
          <w:tab w:val="num" w:pos="284"/>
        </w:tabs>
        <w:spacing w:line="288" w:lineRule="auto"/>
        <w:ind w:left="284" w:firstLineChars="0" w:hanging="284"/>
        <w:rPr>
          <w:rFonts w:ascii="微软雅黑"/>
        </w:rPr>
      </w:pPr>
      <w:r w:rsidRPr="00EB5892">
        <w:rPr>
          <w:rFonts w:ascii="微软雅黑" w:hAnsi="微软雅黑" w:hint="eastAsia"/>
        </w:rPr>
        <w:t>选择“</w:t>
      </w:r>
      <w:r>
        <w:rPr>
          <w:rFonts w:ascii="微软雅黑" w:hAnsi="微软雅黑" w:hint="eastAsia"/>
        </w:rPr>
        <w:t>基础设置</w:t>
      </w:r>
      <w:r w:rsidRPr="00EB5892">
        <w:rPr>
          <w:rFonts w:ascii="微软雅黑" w:hAnsi="微软雅黑"/>
        </w:rPr>
        <w:t>&gt;&gt;</w:t>
      </w:r>
      <w:r>
        <w:rPr>
          <w:rFonts w:ascii="微软雅黑" w:hAnsi="微软雅黑" w:hint="eastAsia"/>
        </w:rPr>
        <w:t>纳税人信息</w:t>
      </w:r>
      <w:r w:rsidRPr="00EB5892">
        <w:rPr>
          <w:rFonts w:ascii="微软雅黑" w:hAnsi="微软雅黑" w:hint="eastAsia"/>
        </w:rPr>
        <w:t>”进入</w:t>
      </w:r>
      <w:r>
        <w:rPr>
          <w:rFonts w:ascii="微软雅黑" w:hAnsi="微软雅黑" w:hint="eastAsia"/>
        </w:rPr>
        <w:t>纳税人信息报表</w:t>
      </w:r>
      <w:r w:rsidRPr="00EB5892">
        <w:rPr>
          <w:rFonts w:ascii="微软雅黑" w:hAnsi="微软雅黑" w:hint="eastAsia"/>
        </w:rPr>
        <w:t>界面。</w:t>
      </w:r>
    </w:p>
    <w:p w:rsidR="00562B6A" w:rsidRPr="00F15565" w:rsidRDefault="00562B6A" w:rsidP="00DB73DD">
      <w:pPr>
        <w:pStyle w:val="af"/>
        <w:ind w:firstLineChars="0" w:firstLine="0"/>
        <w:rPr>
          <w:noProof/>
        </w:rPr>
      </w:pPr>
      <w:r w:rsidRPr="0011036F">
        <w:rPr>
          <w:noProof/>
        </w:rPr>
        <w:pict>
          <v:shape id="图片 25" o:spid="_x0000_i1041" type="#_x0000_t75" style="width:267pt;height:150pt;visibility:visible">
            <v:imagedata r:id="rId45" o:title=""/>
          </v:shape>
        </w:pict>
      </w:r>
    </w:p>
    <w:p w:rsidR="00562B6A" w:rsidRPr="00F15565" w:rsidRDefault="00562B6A" w:rsidP="00DB73DD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:rsidR="00562B6A" w:rsidRPr="00EB5892" w:rsidRDefault="00562B6A" w:rsidP="00F656D4">
      <w:pPr>
        <w:pStyle w:val="22"/>
        <w:numPr>
          <w:ilvl w:val="0"/>
          <w:numId w:val="28"/>
        </w:numPr>
        <w:tabs>
          <w:tab w:val="num" w:pos="284"/>
        </w:tabs>
        <w:spacing w:line="288" w:lineRule="auto"/>
        <w:ind w:left="284" w:firstLineChars="0" w:hanging="284"/>
        <w:rPr>
          <w:rFonts w:ascii="微软雅黑"/>
        </w:rPr>
      </w:pPr>
      <w:r>
        <w:rPr>
          <w:rFonts w:ascii="微软雅黑" w:hAnsi="微软雅黑" w:hint="eastAsia"/>
        </w:rPr>
        <w:t>根据右侧的填表说明填写信息表。</w:t>
      </w:r>
    </w:p>
    <w:p w:rsidR="00562B6A" w:rsidRPr="00F15565" w:rsidRDefault="00562B6A" w:rsidP="00DB73DD">
      <w:pPr>
        <w:pStyle w:val="af"/>
        <w:ind w:firstLineChars="0" w:firstLine="0"/>
        <w:rPr>
          <w:noProof/>
        </w:rPr>
      </w:pPr>
      <w:r w:rsidRPr="0011036F">
        <w:rPr>
          <w:noProof/>
        </w:rPr>
        <w:pict>
          <v:shape id="图片 21" o:spid="_x0000_i1042" type="#_x0000_t75" style="width:128.25pt;height:180pt;visibility:visible">
            <v:imagedata r:id="rId46" o:title="" cropbottom="6313f"/>
          </v:shape>
        </w:pict>
      </w:r>
    </w:p>
    <w:p w:rsidR="00562B6A" w:rsidRPr="00F15565" w:rsidRDefault="00562B6A" w:rsidP="00DB73DD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:rsidR="00562B6A" w:rsidRPr="00EB5892" w:rsidRDefault="00562B6A" w:rsidP="00F656D4">
      <w:pPr>
        <w:pStyle w:val="22"/>
        <w:numPr>
          <w:ilvl w:val="0"/>
          <w:numId w:val="28"/>
        </w:numPr>
        <w:tabs>
          <w:tab w:val="num" w:pos="284"/>
        </w:tabs>
        <w:spacing w:line="288" w:lineRule="auto"/>
        <w:ind w:left="284" w:firstLineChars="0" w:hanging="284"/>
        <w:rPr>
          <w:rFonts w:ascii="微软雅黑"/>
        </w:rPr>
      </w:pPr>
      <w:r>
        <w:rPr>
          <w:rFonts w:ascii="微软雅黑" w:hAnsi="微软雅黑" w:hint="eastAsia"/>
        </w:rPr>
        <w:t>在完整填写报表后点击【保存】完成纳税人信息表。</w:t>
      </w:r>
    </w:p>
    <w:p w:rsidR="00562B6A" w:rsidRPr="00C57ED8" w:rsidRDefault="00562B6A" w:rsidP="00C57ED8">
      <w:pPr>
        <w:pStyle w:val="Heading2"/>
        <w:numPr>
          <w:ilvl w:val="1"/>
          <w:numId w:val="22"/>
        </w:numPr>
        <w:ind w:left="0" w:firstLine="0"/>
        <w:rPr>
          <w:b w:val="0"/>
        </w:rPr>
      </w:pPr>
      <w:bookmarkStart w:id="54" w:name="_Toc413226717"/>
      <w:r w:rsidRPr="00C57ED8">
        <w:rPr>
          <w:rFonts w:hint="eastAsia"/>
          <w:b w:val="0"/>
        </w:rPr>
        <w:t>法定比例</w:t>
      </w:r>
      <w:bookmarkEnd w:id="54"/>
    </w:p>
    <w:p w:rsidR="00562B6A" w:rsidRPr="007F6BC9" w:rsidRDefault="00562B6A" w:rsidP="00B413F7">
      <w:pPr>
        <w:pStyle w:val="af0"/>
        <w:spacing w:before="0" w:after="0" w:line="240" w:lineRule="auto"/>
      </w:pPr>
      <w:r w:rsidRPr="009879B6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  <w:r w:rsidRPr="009879B6">
        <w:rPr>
          <w:rFonts w:hint="eastAsia"/>
          <w:b/>
          <w:shd w:val="clear" w:color="auto" w:fill="EEECE1"/>
        </w:rPr>
        <w:t>业务说明</w:t>
      </w:r>
      <w:r w:rsidRPr="009879B6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</w:p>
    <w:p w:rsidR="00562B6A" w:rsidRPr="00D34F0B" w:rsidRDefault="00562B6A" w:rsidP="00D34F0B">
      <w:pPr>
        <w:pStyle w:val="ListParagraph"/>
        <w:numPr>
          <w:ilvl w:val="0"/>
          <w:numId w:val="45"/>
        </w:numPr>
        <w:ind w:firstLineChars="0"/>
        <w:rPr>
          <w:rFonts w:hAnsi="微软雅黑"/>
        </w:rPr>
      </w:pPr>
      <w:r w:rsidRPr="00D34F0B">
        <w:rPr>
          <w:rFonts w:hAnsi="微软雅黑" w:hint="eastAsia"/>
        </w:rPr>
        <w:t>显示所得税申报相关的法定扣除率；</w:t>
      </w:r>
    </w:p>
    <w:p w:rsidR="00562B6A" w:rsidRPr="00D34F0B" w:rsidRDefault="00562B6A" w:rsidP="00D34F0B">
      <w:pPr>
        <w:pStyle w:val="ListParagraph"/>
        <w:numPr>
          <w:ilvl w:val="0"/>
          <w:numId w:val="45"/>
        </w:numPr>
        <w:ind w:firstLineChars="0"/>
        <w:rPr>
          <w:rFonts w:hAnsi="微软雅黑"/>
        </w:rPr>
      </w:pPr>
      <w:r w:rsidRPr="00D34F0B">
        <w:rPr>
          <w:rFonts w:hAnsi="微软雅黑" w:hint="eastAsia"/>
        </w:rPr>
        <w:t>对于特殊扣除事项，用户可根据自身企业特点选择相应扣除率，并提供相应项目的填报提示。</w:t>
      </w:r>
    </w:p>
    <w:p w:rsidR="00562B6A" w:rsidRPr="00B0695A" w:rsidRDefault="00562B6A" w:rsidP="00B413F7">
      <w:pPr>
        <w:pStyle w:val="af0"/>
        <w:spacing w:before="0" w:after="0" w:line="288" w:lineRule="auto"/>
      </w:pPr>
      <w:r w:rsidRPr="006E11BA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  <w:r w:rsidRPr="006E11BA">
        <w:rPr>
          <w:rFonts w:hint="eastAsia"/>
          <w:b/>
          <w:shd w:val="clear" w:color="auto" w:fill="EEECE1"/>
        </w:rPr>
        <w:t>操作说明</w:t>
      </w:r>
      <w:r w:rsidRPr="006E11BA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</w:p>
    <w:p w:rsidR="00562B6A" w:rsidRPr="00EB5892" w:rsidRDefault="00562B6A" w:rsidP="00437670">
      <w:pPr>
        <w:pStyle w:val="22"/>
        <w:numPr>
          <w:ilvl w:val="0"/>
          <w:numId w:val="19"/>
        </w:numPr>
        <w:tabs>
          <w:tab w:val="num" w:pos="284"/>
        </w:tabs>
        <w:spacing w:line="288" w:lineRule="auto"/>
        <w:ind w:left="284" w:firstLineChars="0" w:hanging="284"/>
        <w:rPr>
          <w:rFonts w:ascii="微软雅黑"/>
        </w:rPr>
      </w:pPr>
      <w:r w:rsidRPr="00EB5892">
        <w:rPr>
          <w:rFonts w:ascii="微软雅黑" w:hAnsi="微软雅黑" w:hint="eastAsia"/>
        </w:rPr>
        <w:t>选择“</w:t>
      </w:r>
      <w:r>
        <w:rPr>
          <w:rFonts w:ascii="微软雅黑" w:hAnsi="微软雅黑" w:hint="eastAsia"/>
        </w:rPr>
        <w:t>基础设置</w:t>
      </w:r>
      <w:r w:rsidRPr="00EB5892">
        <w:rPr>
          <w:rFonts w:ascii="微软雅黑" w:hAnsi="微软雅黑"/>
        </w:rPr>
        <w:t>&gt;&gt;</w:t>
      </w:r>
      <w:r>
        <w:rPr>
          <w:rFonts w:ascii="微软雅黑" w:hAnsi="微软雅黑" w:hint="eastAsia"/>
        </w:rPr>
        <w:t>法定比例</w:t>
      </w:r>
      <w:r w:rsidRPr="00EB5892">
        <w:rPr>
          <w:rFonts w:ascii="微软雅黑" w:hAnsi="微软雅黑" w:hint="eastAsia"/>
        </w:rPr>
        <w:t>”。</w:t>
      </w:r>
    </w:p>
    <w:p w:rsidR="00562B6A" w:rsidRPr="00F15565" w:rsidRDefault="00562B6A" w:rsidP="00DB73DD">
      <w:pPr>
        <w:pStyle w:val="af"/>
        <w:ind w:firstLineChars="0" w:firstLine="0"/>
        <w:rPr>
          <w:noProof/>
        </w:rPr>
      </w:pPr>
      <w:r w:rsidRPr="0011036F">
        <w:rPr>
          <w:noProof/>
        </w:rPr>
        <w:pict>
          <v:shape id="图片 26" o:spid="_x0000_i1043" type="#_x0000_t75" style="width:273.75pt;height:171.75pt;visibility:visible">
            <v:imagedata r:id="rId47" o:title=""/>
          </v:shape>
        </w:pict>
      </w:r>
    </w:p>
    <w:p w:rsidR="00562B6A" w:rsidRPr="00F15565" w:rsidRDefault="00562B6A" w:rsidP="00DB73DD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:rsidR="00562B6A" w:rsidRPr="00EB5892" w:rsidRDefault="00562B6A" w:rsidP="00437670">
      <w:pPr>
        <w:pStyle w:val="22"/>
        <w:numPr>
          <w:ilvl w:val="0"/>
          <w:numId w:val="19"/>
        </w:numPr>
        <w:tabs>
          <w:tab w:val="num" w:pos="284"/>
        </w:tabs>
        <w:spacing w:line="288" w:lineRule="auto"/>
        <w:ind w:left="284" w:firstLineChars="0" w:hanging="284"/>
        <w:rPr>
          <w:rFonts w:ascii="微软雅黑"/>
        </w:rPr>
      </w:pPr>
      <w:r w:rsidRPr="00EB5892">
        <w:rPr>
          <w:rFonts w:ascii="微软雅黑" w:hAnsi="微软雅黑" w:hint="eastAsia"/>
        </w:rPr>
        <w:t>进入页面后会</w:t>
      </w:r>
      <w:r>
        <w:rPr>
          <w:rFonts w:ascii="微软雅黑" w:hAnsi="微软雅黑" w:hint="eastAsia"/>
        </w:rPr>
        <w:t>根据实际情况修改扣除率，左边有对应项目扣除率的填表说明，完成后点击【保存】。</w:t>
      </w:r>
    </w:p>
    <w:p w:rsidR="00562B6A" w:rsidRPr="00DA2173" w:rsidRDefault="00562B6A" w:rsidP="00C57ED8">
      <w:pPr>
        <w:pStyle w:val="Heading2"/>
        <w:numPr>
          <w:ilvl w:val="1"/>
          <w:numId w:val="22"/>
        </w:numPr>
        <w:ind w:left="0" w:firstLine="0"/>
        <w:rPr>
          <w:b w:val="0"/>
        </w:rPr>
      </w:pPr>
      <w:bookmarkStart w:id="55" w:name="_Toc413226718"/>
      <w:r w:rsidRPr="00DA2173">
        <w:rPr>
          <w:rFonts w:hint="eastAsia"/>
          <w:b w:val="0"/>
          <w:color w:val="000000"/>
        </w:rPr>
        <w:t>预缴</w:t>
      </w:r>
      <w:r w:rsidRPr="00DA2173">
        <w:rPr>
          <w:b w:val="0"/>
          <w:color w:val="000000"/>
        </w:rPr>
        <w:t>/</w:t>
      </w:r>
      <w:r w:rsidRPr="00DA2173">
        <w:rPr>
          <w:rFonts w:hint="eastAsia"/>
          <w:b w:val="0"/>
          <w:color w:val="000000"/>
        </w:rPr>
        <w:t>结存信息</w:t>
      </w:r>
      <w:bookmarkEnd w:id="55"/>
    </w:p>
    <w:p w:rsidR="00562B6A" w:rsidRPr="007F6BC9" w:rsidRDefault="00562B6A" w:rsidP="00B413F7">
      <w:pPr>
        <w:pStyle w:val="af0"/>
        <w:spacing w:before="0" w:after="0" w:line="240" w:lineRule="auto"/>
      </w:pPr>
      <w:r w:rsidRPr="009879B6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  <w:r w:rsidRPr="009879B6">
        <w:rPr>
          <w:rFonts w:hint="eastAsia"/>
          <w:b/>
          <w:shd w:val="clear" w:color="auto" w:fill="EEECE1"/>
        </w:rPr>
        <w:t>业务说明</w:t>
      </w:r>
      <w:r w:rsidRPr="009879B6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</w:p>
    <w:p w:rsidR="00562B6A" w:rsidRPr="00F15565" w:rsidRDefault="00562B6A" w:rsidP="00137622">
      <w:pPr>
        <w:ind w:firstLine="360"/>
        <w:rPr>
          <w:rFonts w:hAnsi="微软雅黑"/>
        </w:rPr>
      </w:pPr>
      <w:r w:rsidRPr="00C44057">
        <w:rPr>
          <w:rFonts w:hAnsi="微软雅黑" w:hint="eastAsia"/>
        </w:rPr>
        <w:t>用于</w:t>
      </w:r>
      <w:r>
        <w:rPr>
          <w:rFonts w:hAnsi="微软雅黑" w:hint="eastAsia"/>
        </w:rPr>
        <w:t>采集企业本年度所得税的预缴及结存信息，并提供相应项目的填写提示</w:t>
      </w:r>
      <w:r w:rsidRPr="00F15565">
        <w:rPr>
          <w:rFonts w:hAnsi="微软雅黑" w:hint="eastAsia"/>
        </w:rPr>
        <w:t>。</w:t>
      </w:r>
    </w:p>
    <w:p w:rsidR="00562B6A" w:rsidRPr="00B0695A" w:rsidRDefault="00562B6A" w:rsidP="00B413F7">
      <w:pPr>
        <w:pStyle w:val="af0"/>
        <w:spacing w:before="0" w:after="0" w:line="288" w:lineRule="auto"/>
      </w:pPr>
      <w:r w:rsidRPr="006E11BA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  <w:r w:rsidRPr="006E11BA">
        <w:rPr>
          <w:rFonts w:hint="eastAsia"/>
          <w:b/>
          <w:shd w:val="clear" w:color="auto" w:fill="EEECE1"/>
        </w:rPr>
        <w:t>操作说明</w:t>
      </w:r>
      <w:r w:rsidRPr="006E11BA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</w:p>
    <w:p w:rsidR="00562B6A" w:rsidRPr="00B17808" w:rsidRDefault="00562B6A" w:rsidP="00B17808">
      <w:pPr>
        <w:pStyle w:val="22"/>
        <w:numPr>
          <w:ilvl w:val="0"/>
          <w:numId w:val="20"/>
        </w:numPr>
        <w:tabs>
          <w:tab w:val="num" w:pos="284"/>
        </w:tabs>
        <w:spacing w:line="288" w:lineRule="auto"/>
        <w:ind w:left="284" w:firstLineChars="0" w:hanging="284"/>
        <w:rPr>
          <w:rFonts w:ascii="微软雅黑"/>
        </w:rPr>
      </w:pPr>
      <w:r w:rsidRPr="00B17808">
        <w:rPr>
          <w:rFonts w:ascii="微软雅黑" w:hAnsi="微软雅黑" w:hint="eastAsia"/>
        </w:rPr>
        <w:t>选择“基础设置</w:t>
      </w:r>
      <w:r w:rsidRPr="00B17808">
        <w:rPr>
          <w:rFonts w:ascii="微软雅黑" w:hAnsi="微软雅黑"/>
        </w:rPr>
        <w:t>&gt;&gt;</w:t>
      </w:r>
      <w:r w:rsidRPr="00B17808">
        <w:rPr>
          <w:rFonts w:ascii="微软雅黑" w:hAnsi="微软雅黑" w:hint="eastAsia"/>
        </w:rPr>
        <w:t>预缴</w:t>
      </w:r>
      <w:r w:rsidRPr="00B17808">
        <w:rPr>
          <w:rFonts w:ascii="微软雅黑" w:hAnsi="微软雅黑"/>
        </w:rPr>
        <w:t>/</w:t>
      </w:r>
      <w:r w:rsidRPr="00B17808">
        <w:rPr>
          <w:rFonts w:ascii="微软雅黑" w:hAnsi="微软雅黑" w:hint="eastAsia"/>
        </w:rPr>
        <w:t>结存信息”。</w:t>
      </w:r>
    </w:p>
    <w:p w:rsidR="00562B6A" w:rsidRPr="00F15565" w:rsidRDefault="00562B6A" w:rsidP="00DB73DD">
      <w:pPr>
        <w:pStyle w:val="af"/>
        <w:ind w:firstLineChars="0" w:firstLine="0"/>
        <w:rPr>
          <w:noProof/>
        </w:rPr>
      </w:pPr>
      <w:r w:rsidRPr="0011036F">
        <w:rPr>
          <w:noProof/>
        </w:rPr>
        <w:pict>
          <v:shape id="图片 31" o:spid="_x0000_i1044" type="#_x0000_t75" style="width:271.5pt;height:162.75pt;visibility:visible">
            <v:imagedata r:id="rId48" o:title=""/>
          </v:shape>
        </w:pict>
      </w:r>
    </w:p>
    <w:p w:rsidR="00562B6A" w:rsidRPr="00F15565" w:rsidRDefault="00562B6A" w:rsidP="0060087F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562B6A" w:rsidRPr="00EB5892" w:rsidRDefault="00562B6A" w:rsidP="00437670">
      <w:pPr>
        <w:pStyle w:val="22"/>
        <w:numPr>
          <w:ilvl w:val="0"/>
          <w:numId w:val="20"/>
        </w:numPr>
        <w:tabs>
          <w:tab w:val="num" w:pos="284"/>
        </w:tabs>
        <w:spacing w:line="288" w:lineRule="auto"/>
        <w:ind w:left="284" w:firstLineChars="0" w:hanging="284"/>
        <w:rPr>
          <w:rFonts w:ascii="微软雅黑"/>
        </w:rPr>
      </w:pPr>
      <w:r w:rsidRPr="00EB5892">
        <w:rPr>
          <w:rFonts w:ascii="微软雅黑" w:hAnsi="微软雅黑" w:hint="eastAsia"/>
        </w:rPr>
        <w:t>进入页面后</w:t>
      </w:r>
      <w:r>
        <w:rPr>
          <w:rFonts w:ascii="微软雅黑" w:hAnsi="微软雅黑" w:hint="eastAsia"/>
        </w:rPr>
        <w:t>根据实际公司预缴及结存的金额填写，左边有相对应项目的填表信息，完成填表后点击【保存】</w:t>
      </w:r>
      <w:r w:rsidRPr="00EB5892">
        <w:rPr>
          <w:rFonts w:ascii="微软雅黑" w:hAnsi="微软雅黑" w:hint="eastAsia"/>
        </w:rPr>
        <w:t>。</w:t>
      </w:r>
    </w:p>
    <w:p w:rsidR="00562B6A" w:rsidRDefault="00562B6A" w:rsidP="00243836">
      <w:pPr>
        <w:pStyle w:val="Heading2"/>
        <w:numPr>
          <w:ilvl w:val="1"/>
          <w:numId w:val="22"/>
        </w:numPr>
        <w:ind w:firstLine="0"/>
        <w:sectPr w:rsidR="00562B6A" w:rsidSect="00615781">
          <w:headerReference w:type="even" r:id="rId49"/>
          <w:headerReference w:type="default" r:id="rId50"/>
          <w:pgSz w:w="7371" w:h="10433"/>
          <w:pgMar w:top="794" w:right="680" w:bottom="794" w:left="936" w:header="312" w:footer="227" w:gutter="284"/>
          <w:cols w:space="425"/>
          <w:docGrid w:type="lines" w:linePitch="312"/>
        </w:sectPr>
      </w:pPr>
    </w:p>
    <w:p w:rsidR="00562B6A" w:rsidRDefault="00562B6A" w:rsidP="0040452D">
      <w:pPr>
        <w:pStyle w:val="Heading1"/>
        <w:numPr>
          <w:ilvl w:val="0"/>
          <w:numId w:val="22"/>
        </w:numPr>
        <w:ind w:firstLine="0"/>
      </w:pPr>
      <w:bookmarkStart w:id="56" w:name="_Toc413226719"/>
      <w:r>
        <w:rPr>
          <w:rFonts w:hint="eastAsia"/>
        </w:rPr>
        <w:t>简化报表</w:t>
      </w:r>
      <w:bookmarkEnd w:id="56"/>
    </w:p>
    <w:p w:rsidR="00562B6A" w:rsidRPr="007F6BC9" w:rsidRDefault="00562B6A" w:rsidP="00DA2173">
      <w:pPr>
        <w:pStyle w:val="af0"/>
        <w:spacing w:before="0" w:after="0" w:line="240" w:lineRule="auto"/>
      </w:pPr>
      <w:r w:rsidRPr="009879B6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  <w:r w:rsidRPr="009879B6">
        <w:rPr>
          <w:rFonts w:hint="eastAsia"/>
          <w:b/>
          <w:shd w:val="clear" w:color="auto" w:fill="EEECE1"/>
        </w:rPr>
        <w:t>业务说明</w:t>
      </w:r>
      <w:r w:rsidRPr="009879B6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</w:p>
    <w:p w:rsidR="00562B6A" w:rsidRPr="00F15565" w:rsidRDefault="00562B6A" w:rsidP="00A42924">
      <w:pPr>
        <w:ind w:firstLine="360"/>
        <w:rPr>
          <w:rFonts w:hAnsi="微软雅黑"/>
        </w:rPr>
      </w:pPr>
      <w:r w:rsidRPr="00A42924">
        <w:rPr>
          <w:rFonts w:hAnsi="微软雅黑" w:hint="eastAsia"/>
        </w:rPr>
        <w:t>目前最新的企业所得税年度申报表共有</w:t>
      </w:r>
      <w:r w:rsidRPr="00A42924">
        <w:rPr>
          <w:rFonts w:hAnsi="微软雅黑"/>
        </w:rPr>
        <w:t>41</w:t>
      </w:r>
      <w:r w:rsidRPr="00A42924">
        <w:rPr>
          <w:rFonts w:hAnsi="微软雅黑" w:hint="eastAsia"/>
        </w:rPr>
        <w:t>张，并适用于不同的业务内容。若不经筛选，纳税人填报时将无比繁琐且很可能无从下手。本章主要介绍关于填写所得税申报表简化填写的功能</w:t>
      </w:r>
      <w:r>
        <w:rPr>
          <w:rFonts w:hAnsi="微软雅黑" w:hint="eastAsia"/>
        </w:rPr>
        <w:t>，根据</w:t>
      </w:r>
      <w:r w:rsidRPr="00A42924">
        <w:rPr>
          <w:rFonts w:hAnsi="微软雅黑" w:hint="eastAsia"/>
        </w:rPr>
        <w:t>年度所得税申报表业务特性的《简化选表答卷》，通过纳税人答题方式来智能筛选出企业本年度需填写的申报表，以此简化纳税人的年度汇算清缴工作。</w:t>
      </w:r>
    </w:p>
    <w:p w:rsidR="00562B6A" w:rsidRPr="00B0695A" w:rsidRDefault="00562B6A" w:rsidP="00DA2173">
      <w:pPr>
        <w:pStyle w:val="af0"/>
        <w:spacing w:before="0" w:after="0" w:line="288" w:lineRule="auto"/>
      </w:pPr>
      <w:r w:rsidRPr="006E11BA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  <w:r w:rsidRPr="006E11BA">
        <w:rPr>
          <w:rFonts w:hint="eastAsia"/>
          <w:b/>
          <w:shd w:val="clear" w:color="auto" w:fill="EEECE1"/>
        </w:rPr>
        <w:t>操作说明</w:t>
      </w:r>
      <w:r w:rsidRPr="006E11BA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</w:p>
    <w:p w:rsidR="00562B6A" w:rsidRPr="00EB5892" w:rsidRDefault="00562B6A" w:rsidP="00987C35">
      <w:pPr>
        <w:pStyle w:val="22"/>
        <w:numPr>
          <w:ilvl w:val="0"/>
          <w:numId w:val="48"/>
        </w:numPr>
        <w:spacing w:line="288" w:lineRule="auto"/>
        <w:ind w:firstLineChars="0"/>
        <w:rPr>
          <w:rFonts w:ascii="微软雅黑"/>
        </w:rPr>
      </w:pPr>
      <w:r w:rsidRPr="00EB5892">
        <w:rPr>
          <w:rFonts w:ascii="微软雅黑" w:hAnsi="微软雅黑" w:hint="eastAsia"/>
        </w:rPr>
        <w:t>选择“</w:t>
      </w:r>
      <w:r>
        <w:rPr>
          <w:rFonts w:ascii="微软雅黑" w:hAnsi="微软雅黑" w:hint="eastAsia"/>
        </w:rPr>
        <w:t>汇算清缴</w:t>
      </w:r>
      <w:r w:rsidRPr="00EB5892">
        <w:rPr>
          <w:rFonts w:ascii="微软雅黑" w:hAnsi="微软雅黑"/>
        </w:rPr>
        <w:t>&gt;&gt;</w:t>
      </w:r>
      <w:r>
        <w:rPr>
          <w:rFonts w:ascii="微软雅黑" w:hAnsi="微软雅黑" w:hint="eastAsia"/>
        </w:rPr>
        <w:t>简化报表</w:t>
      </w:r>
      <w:r w:rsidRPr="00EB5892">
        <w:rPr>
          <w:rFonts w:ascii="微软雅黑" w:hAnsi="微软雅黑" w:hint="eastAsia"/>
        </w:rPr>
        <w:t>”进入</w:t>
      </w:r>
      <w:r>
        <w:rPr>
          <w:rFonts w:ascii="微软雅黑" w:hAnsi="微软雅黑" w:hint="eastAsia"/>
        </w:rPr>
        <w:t>企业所得税简化报表功能页面</w:t>
      </w:r>
      <w:r w:rsidRPr="00EB5892">
        <w:rPr>
          <w:rFonts w:ascii="微软雅黑" w:hAnsi="微软雅黑" w:hint="eastAsia"/>
        </w:rPr>
        <w:t>。</w:t>
      </w:r>
    </w:p>
    <w:p w:rsidR="00562B6A" w:rsidRDefault="00562B6A" w:rsidP="00B50609">
      <w:pPr>
        <w:ind w:firstLineChars="0" w:firstLine="0"/>
      </w:pPr>
      <w:r w:rsidRPr="0011036F">
        <w:rPr>
          <w:noProof/>
        </w:rPr>
        <w:pict>
          <v:shape id="图片 32" o:spid="_x0000_i1045" type="#_x0000_t75" style="width:273pt;height:198.75pt;visibility:visible">
            <v:imagedata r:id="rId51" o:title=""/>
          </v:shape>
        </w:pict>
      </w:r>
    </w:p>
    <w:p w:rsidR="00562B6A" w:rsidRDefault="00562B6A" w:rsidP="00A42924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1</w:t>
      </w:r>
      <w:r>
        <w:rPr>
          <w:noProof/>
        </w:rPr>
        <w:fldChar w:fldCharType="end"/>
      </w:r>
    </w:p>
    <w:p w:rsidR="00562B6A" w:rsidRPr="00135E18" w:rsidRDefault="00562B6A" w:rsidP="00135E18">
      <w:pPr>
        <w:pStyle w:val="22"/>
        <w:numPr>
          <w:ilvl w:val="0"/>
          <w:numId w:val="48"/>
        </w:numPr>
        <w:spacing w:line="288" w:lineRule="auto"/>
        <w:ind w:firstLineChars="0"/>
        <w:rPr>
          <w:noProof/>
        </w:rPr>
      </w:pPr>
      <w:r>
        <w:rPr>
          <w:rFonts w:ascii="微软雅黑" w:hAnsi="微软雅黑" w:hint="eastAsia"/>
        </w:rPr>
        <w:t>在简化报表页面可以选择性进行手工报表不填写选择，点击修改填报和不填报。</w:t>
      </w:r>
    </w:p>
    <w:p w:rsidR="00562B6A" w:rsidRDefault="00562B6A" w:rsidP="00135E18">
      <w:pPr>
        <w:pStyle w:val="22"/>
        <w:spacing w:line="288" w:lineRule="auto"/>
        <w:ind w:firstLineChars="0" w:firstLine="0"/>
        <w:rPr>
          <w:noProof/>
        </w:rPr>
      </w:pPr>
      <w:r w:rsidRPr="0011036F">
        <w:rPr>
          <w:noProof/>
        </w:rPr>
        <w:pict>
          <v:shape id="图片 33" o:spid="_x0000_i1046" type="#_x0000_t75" style="width:270.75pt;height:18pt;visibility:visible">
            <v:imagedata r:id="rId52" o:title=""/>
          </v:shape>
        </w:pict>
      </w:r>
    </w:p>
    <w:p w:rsidR="00562B6A" w:rsidRDefault="00562B6A" w:rsidP="006116C2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:rsidR="00562B6A" w:rsidRDefault="00562B6A" w:rsidP="0040452D">
      <w:pPr>
        <w:pStyle w:val="Heading1"/>
        <w:numPr>
          <w:ilvl w:val="0"/>
          <w:numId w:val="22"/>
        </w:numPr>
        <w:ind w:firstLine="0"/>
        <w:sectPr w:rsidR="00562B6A" w:rsidSect="00615781">
          <w:headerReference w:type="even" r:id="rId53"/>
          <w:headerReference w:type="default" r:id="rId54"/>
          <w:pgSz w:w="7371" w:h="10433"/>
          <w:pgMar w:top="794" w:right="680" w:bottom="794" w:left="936" w:header="312" w:footer="227" w:gutter="284"/>
          <w:cols w:space="425"/>
          <w:docGrid w:type="lines" w:linePitch="312"/>
        </w:sectPr>
      </w:pPr>
    </w:p>
    <w:p w:rsidR="00562B6A" w:rsidRDefault="00562B6A" w:rsidP="0040452D">
      <w:pPr>
        <w:pStyle w:val="Heading1"/>
        <w:numPr>
          <w:ilvl w:val="0"/>
          <w:numId w:val="22"/>
        </w:numPr>
        <w:ind w:firstLine="0"/>
      </w:pPr>
      <w:bookmarkStart w:id="57" w:name="_Toc413226720"/>
      <w:r>
        <w:rPr>
          <w:rFonts w:hint="eastAsia"/>
        </w:rPr>
        <w:t>申报表填写</w:t>
      </w:r>
      <w:bookmarkEnd w:id="57"/>
    </w:p>
    <w:p w:rsidR="00562B6A" w:rsidRPr="007F6BC9" w:rsidRDefault="00562B6A" w:rsidP="00A21696">
      <w:pPr>
        <w:pStyle w:val="af0"/>
        <w:spacing w:before="0" w:after="0" w:line="240" w:lineRule="auto"/>
      </w:pPr>
      <w:r w:rsidRPr="009879B6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  <w:r w:rsidRPr="009879B6">
        <w:rPr>
          <w:rFonts w:hint="eastAsia"/>
          <w:b/>
          <w:shd w:val="clear" w:color="auto" w:fill="EEECE1"/>
        </w:rPr>
        <w:t>业务说明</w:t>
      </w:r>
      <w:r w:rsidRPr="009879B6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</w:p>
    <w:p w:rsidR="00562B6A" w:rsidRPr="00A21696" w:rsidRDefault="00562B6A" w:rsidP="00A21696">
      <w:pPr>
        <w:ind w:firstLine="360"/>
        <w:rPr>
          <w:rFonts w:hAnsi="微软雅黑"/>
        </w:rPr>
      </w:pPr>
      <w:r w:rsidRPr="00A21696">
        <w:rPr>
          <w:rFonts w:hAnsi="微软雅黑" w:hint="eastAsia"/>
        </w:rPr>
        <w:t>该功能模块提供企业所得税年度申报表（</w:t>
      </w:r>
      <w:r w:rsidRPr="00A21696">
        <w:rPr>
          <w:rFonts w:hAnsi="微软雅黑"/>
        </w:rPr>
        <w:t>A</w:t>
      </w:r>
      <w:r w:rsidRPr="00A21696">
        <w:rPr>
          <w:rFonts w:hAnsi="微软雅黑" w:hint="eastAsia"/>
        </w:rPr>
        <w:t>类）、企业所得税年度申报表（</w:t>
      </w:r>
      <w:r w:rsidRPr="00A21696">
        <w:rPr>
          <w:rFonts w:hAnsi="微软雅黑"/>
        </w:rPr>
        <w:t>B</w:t>
      </w:r>
      <w:r w:rsidRPr="00A21696">
        <w:rPr>
          <w:rFonts w:hAnsi="微软雅黑" w:hint="eastAsia"/>
        </w:rPr>
        <w:t>类）和年度纳税申报表（</w:t>
      </w:r>
      <w:r w:rsidRPr="00A21696">
        <w:rPr>
          <w:rFonts w:hAnsi="微软雅黑"/>
        </w:rPr>
        <w:t>A</w:t>
      </w:r>
      <w:r w:rsidRPr="00A21696">
        <w:rPr>
          <w:rFonts w:hAnsi="微软雅黑" w:hint="eastAsia"/>
        </w:rPr>
        <w:t>类，分支机构）的填写功能，主要功能点包括：</w:t>
      </w:r>
    </w:p>
    <w:p w:rsidR="00562B6A" w:rsidRPr="00AF1F26" w:rsidRDefault="00562B6A" w:rsidP="00AF1F26">
      <w:pPr>
        <w:pStyle w:val="ListParagraph"/>
        <w:numPr>
          <w:ilvl w:val="0"/>
          <w:numId w:val="49"/>
        </w:numPr>
        <w:ind w:firstLineChars="0"/>
        <w:rPr>
          <w:rFonts w:hAnsi="微软雅黑"/>
        </w:rPr>
      </w:pPr>
      <w:r w:rsidRPr="00AF1F26">
        <w:rPr>
          <w:rFonts w:hAnsi="微软雅黑" w:hint="eastAsia"/>
        </w:rPr>
        <w:t>依据企业征收方式显示企业需填写的报表类型；</w:t>
      </w:r>
    </w:p>
    <w:p w:rsidR="00562B6A" w:rsidRPr="00AF1F26" w:rsidRDefault="00562B6A" w:rsidP="00AF1F26">
      <w:pPr>
        <w:pStyle w:val="ListParagraph"/>
        <w:numPr>
          <w:ilvl w:val="0"/>
          <w:numId w:val="49"/>
        </w:numPr>
        <w:ind w:firstLineChars="0"/>
        <w:rPr>
          <w:rFonts w:hAnsi="微软雅黑"/>
        </w:rPr>
      </w:pPr>
      <w:r w:rsidRPr="00AF1F26">
        <w:rPr>
          <w:rFonts w:hAnsi="微软雅黑" w:hint="eastAsia"/>
        </w:rPr>
        <w:t>依据简化选表结果，显示企业需填写的申报表，并按业务性质对需填写的申报表进行归类，方便企业填写；</w:t>
      </w:r>
    </w:p>
    <w:p w:rsidR="00562B6A" w:rsidRPr="00AF1F26" w:rsidRDefault="00562B6A" w:rsidP="00AF1F26">
      <w:pPr>
        <w:pStyle w:val="ListParagraph"/>
        <w:numPr>
          <w:ilvl w:val="0"/>
          <w:numId w:val="49"/>
        </w:numPr>
        <w:ind w:firstLineChars="0"/>
        <w:rPr>
          <w:rFonts w:hAnsi="微软雅黑"/>
        </w:rPr>
      </w:pPr>
      <w:r w:rsidRPr="00AF1F26">
        <w:rPr>
          <w:rFonts w:hAnsi="微软雅黑" w:hint="eastAsia"/>
        </w:rPr>
        <w:t>可按表与表之间的关系自由钻取填写，不强制填表顺序；</w:t>
      </w:r>
    </w:p>
    <w:p w:rsidR="00562B6A" w:rsidRPr="00AF1F26" w:rsidRDefault="00562B6A" w:rsidP="00AF1F26">
      <w:pPr>
        <w:pStyle w:val="ListParagraph"/>
        <w:numPr>
          <w:ilvl w:val="0"/>
          <w:numId w:val="49"/>
        </w:numPr>
        <w:ind w:firstLineChars="0"/>
        <w:rPr>
          <w:rFonts w:hAnsi="微软雅黑"/>
        </w:rPr>
      </w:pPr>
      <w:r w:rsidRPr="00AF1F26">
        <w:rPr>
          <w:rFonts w:hAnsi="微软雅黑" w:hint="eastAsia"/>
        </w:rPr>
        <w:t>依据简表选表结果及纳税人基本信息，置灰无需填写的数据项，减少填报干扰；</w:t>
      </w:r>
    </w:p>
    <w:p w:rsidR="00562B6A" w:rsidRPr="00AF1F26" w:rsidRDefault="00562B6A" w:rsidP="00AF1F26">
      <w:pPr>
        <w:pStyle w:val="ListParagraph"/>
        <w:numPr>
          <w:ilvl w:val="0"/>
          <w:numId w:val="49"/>
        </w:numPr>
        <w:ind w:firstLineChars="0"/>
        <w:rPr>
          <w:rFonts w:hAnsi="微软雅黑"/>
        </w:rPr>
      </w:pPr>
      <w:r w:rsidRPr="00AF1F26">
        <w:rPr>
          <w:rFonts w:hAnsi="微软雅黑" w:hint="eastAsia"/>
        </w:rPr>
        <w:t>表内表间数据自动计算；</w:t>
      </w:r>
    </w:p>
    <w:p w:rsidR="00562B6A" w:rsidRPr="00AF1F26" w:rsidRDefault="00562B6A" w:rsidP="00AF1F26">
      <w:pPr>
        <w:pStyle w:val="ListParagraph"/>
        <w:numPr>
          <w:ilvl w:val="0"/>
          <w:numId w:val="49"/>
        </w:numPr>
        <w:ind w:firstLineChars="0"/>
        <w:rPr>
          <w:rFonts w:hAnsi="微软雅黑"/>
        </w:rPr>
      </w:pPr>
      <w:r w:rsidRPr="00AF1F26">
        <w:rPr>
          <w:rFonts w:hAnsi="微软雅黑" w:hint="eastAsia"/>
        </w:rPr>
        <w:t>提供跟随式填表说明。</w:t>
      </w:r>
    </w:p>
    <w:p w:rsidR="00562B6A" w:rsidRPr="00B0695A" w:rsidRDefault="00562B6A" w:rsidP="00A21696">
      <w:pPr>
        <w:pStyle w:val="af0"/>
        <w:spacing w:before="0" w:after="0" w:line="288" w:lineRule="auto"/>
      </w:pPr>
      <w:r w:rsidRPr="006E11BA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  <w:r w:rsidRPr="006E11BA">
        <w:rPr>
          <w:rFonts w:hint="eastAsia"/>
          <w:b/>
          <w:shd w:val="clear" w:color="auto" w:fill="EEECE1"/>
        </w:rPr>
        <w:t>操作说明</w:t>
      </w:r>
      <w:r w:rsidRPr="006E11BA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</w:p>
    <w:p w:rsidR="00562B6A" w:rsidRDefault="00562B6A" w:rsidP="00F656D4">
      <w:pPr>
        <w:pStyle w:val="22"/>
        <w:numPr>
          <w:ilvl w:val="0"/>
          <w:numId w:val="30"/>
        </w:numPr>
        <w:spacing w:line="288" w:lineRule="auto"/>
        <w:ind w:firstLineChars="0"/>
        <w:rPr>
          <w:rFonts w:ascii="微软雅黑"/>
        </w:rPr>
      </w:pPr>
      <w:r w:rsidRPr="00EB5892">
        <w:rPr>
          <w:rFonts w:ascii="微软雅黑" w:hAnsi="微软雅黑" w:hint="eastAsia"/>
        </w:rPr>
        <w:t>选择“</w:t>
      </w:r>
      <w:r>
        <w:rPr>
          <w:rFonts w:ascii="微软雅黑" w:hAnsi="微软雅黑" w:hint="eastAsia"/>
        </w:rPr>
        <w:t>汇算清缴</w:t>
      </w:r>
      <w:r w:rsidRPr="00EB5892">
        <w:rPr>
          <w:rFonts w:ascii="微软雅黑" w:hAnsi="微软雅黑"/>
        </w:rPr>
        <w:t>&gt;&gt;</w:t>
      </w:r>
      <w:r>
        <w:rPr>
          <w:rFonts w:ascii="微软雅黑" w:hAnsi="微软雅黑" w:hint="eastAsia"/>
        </w:rPr>
        <w:t>申报表填写</w:t>
      </w:r>
      <w:r w:rsidRPr="00EB5892">
        <w:rPr>
          <w:rFonts w:ascii="微软雅黑" w:hAnsi="微软雅黑" w:hint="eastAsia"/>
        </w:rPr>
        <w:t>”</w:t>
      </w:r>
      <w:r>
        <w:rPr>
          <w:rFonts w:ascii="微软雅黑" w:hAnsi="微软雅黑" w:hint="eastAsia"/>
        </w:rPr>
        <w:t>进入企业所得税申报表填写界面</w:t>
      </w:r>
      <w:r w:rsidRPr="00EB5892">
        <w:rPr>
          <w:rFonts w:ascii="微软雅黑" w:hAnsi="微软雅黑" w:hint="eastAsia"/>
        </w:rPr>
        <w:t>。</w:t>
      </w:r>
    </w:p>
    <w:p w:rsidR="00562B6A" w:rsidRPr="00EB5892" w:rsidRDefault="00562B6A" w:rsidP="00135E18">
      <w:pPr>
        <w:pStyle w:val="22"/>
        <w:spacing w:line="288" w:lineRule="auto"/>
        <w:ind w:leftChars="233" w:left="419" w:firstLineChars="0" w:firstLine="0"/>
        <w:rPr>
          <w:rFonts w:ascii="微软雅黑"/>
        </w:rPr>
      </w:pPr>
      <w:r w:rsidRPr="00DD7450">
        <w:rPr>
          <w:rFonts w:ascii="微软雅黑" w:hAnsi="微软雅黑" w:hint="eastAsia"/>
        </w:rPr>
        <w:t>查账征收</w:t>
      </w:r>
      <w:r w:rsidRPr="00DD7450">
        <w:rPr>
          <w:rFonts w:ascii="Î¢ÈíÑÅºÚ Western" w:hAnsi="Î¢ÈíÑÅºÚ Western"/>
        </w:rPr>
        <w:t>—</w:t>
      </w:r>
      <w:r w:rsidRPr="00DD7450">
        <w:rPr>
          <w:rFonts w:ascii="微软雅黑" w:hAnsi="微软雅黑" w:hint="eastAsia"/>
        </w:rPr>
        <w:t>非汇总缴纳分支机构</w:t>
      </w:r>
      <w:r>
        <w:rPr>
          <w:rFonts w:ascii="微软雅黑" w:hAnsi="微软雅黑" w:hint="eastAsia"/>
        </w:rPr>
        <w:t>：</w:t>
      </w:r>
    </w:p>
    <w:p w:rsidR="00562B6A" w:rsidRPr="00A91506" w:rsidRDefault="00562B6A" w:rsidP="00A91506">
      <w:pPr>
        <w:ind w:firstLineChars="0" w:firstLine="0"/>
      </w:pPr>
      <w:r w:rsidRPr="0011036F">
        <w:rPr>
          <w:noProof/>
        </w:rPr>
        <w:pict>
          <v:shape id="图片 34" o:spid="_x0000_i1047" type="#_x0000_t75" style="width:270pt;height:189.75pt;visibility:visible">
            <v:imagedata r:id="rId55" o:title=""/>
          </v:shape>
        </w:pict>
      </w:r>
    </w:p>
    <w:p w:rsidR="00562B6A" w:rsidRDefault="00562B6A" w:rsidP="00A21696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1</w:t>
      </w:r>
      <w:r>
        <w:rPr>
          <w:noProof/>
        </w:rPr>
        <w:fldChar w:fldCharType="end"/>
      </w:r>
    </w:p>
    <w:p w:rsidR="00562B6A" w:rsidRDefault="00562B6A" w:rsidP="00DD7450">
      <w:pPr>
        <w:pStyle w:val="af"/>
        <w:ind w:firstLineChars="0" w:firstLine="0"/>
        <w:jc w:val="left"/>
        <w:rPr>
          <w:noProof/>
        </w:rPr>
      </w:pPr>
      <w:r w:rsidRPr="00DD7450">
        <w:rPr>
          <w:rFonts w:hint="eastAsia"/>
          <w:noProof/>
        </w:rPr>
        <w:t>核定征收企业</w:t>
      </w:r>
      <w:r>
        <w:rPr>
          <w:rFonts w:hint="eastAsia"/>
          <w:noProof/>
        </w:rPr>
        <w:t>：</w:t>
      </w:r>
      <w:r w:rsidRPr="0011036F">
        <w:rPr>
          <w:noProof/>
        </w:rPr>
        <w:pict>
          <v:shape id="图片 19" o:spid="_x0000_i1048" type="#_x0000_t75" style="width:268.5pt;height:97.5pt;visibility:visible">
            <v:imagedata r:id="rId56" o:title=""/>
          </v:shape>
        </w:pict>
      </w:r>
    </w:p>
    <w:p w:rsidR="00562B6A" w:rsidRDefault="00562B6A" w:rsidP="00DD7450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:rsidR="00562B6A" w:rsidRPr="00FC5455" w:rsidRDefault="00562B6A" w:rsidP="00D109D9">
      <w:pPr>
        <w:keepNext/>
        <w:autoSpaceDE w:val="0"/>
        <w:autoSpaceDN w:val="0"/>
        <w:adjustRightInd w:val="0"/>
        <w:spacing w:line="360" w:lineRule="auto"/>
        <w:ind w:right="12" w:firstLineChars="0" w:firstLine="0"/>
        <w:jc w:val="left"/>
        <w:rPr>
          <w:rFonts w:hAnsi="微软雅黑" w:cs="宋体"/>
          <w:noProof/>
        </w:rPr>
      </w:pPr>
      <w:r w:rsidRPr="00FC5455">
        <w:rPr>
          <w:rFonts w:hAnsi="微软雅黑" w:cs="宋体" w:hint="eastAsia"/>
          <w:noProof/>
        </w:rPr>
        <w:t>查账征收</w:t>
      </w:r>
      <w:r w:rsidRPr="00FC5455">
        <w:rPr>
          <w:rFonts w:hAnsi="微软雅黑" w:cs="宋体"/>
          <w:noProof/>
        </w:rPr>
        <w:t>—</w:t>
      </w:r>
      <w:r w:rsidRPr="00FC5455">
        <w:rPr>
          <w:rFonts w:hAnsi="微软雅黑" w:cs="宋体" w:hint="eastAsia"/>
          <w:noProof/>
        </w:rPr>
        <w:t>汇总缴纳分支机构：</w:t>
      </w:r>
    </w:p>
    <w:p w:rsidR="00562B6A" w:rsidRDefault="00562B6A" w:rsidP="00D109D9">
      <w:pPr>
        <w:pStyle w:val="af"/>
        <w:keepNext/>
        <w:ind w:firstLineChars="0" w:firstLine="0"/>
        <w:rPr>
          <w:noProof/>
        </w:rPr>
      </w:pPr>
      <w:bookmarkStart w:id="58" w:name="_GoBack"/>
      <w:bookmarkEnd w:id="58"/>
      <w:r w:rsidRPr="0011036F">
        <w:rPr>
          <w:noProof/>
        </w:rPr>
        <w:pict>
          <v:shape id="_x0000_i1049" type="#_x0000_t75" style="width:268.5pt;height:99.75pt;visibility:visible">
            <v:imagedata r:id="rId57" o:title=""/>
          </v:shape>
        </w:pict>
      </w:r>
    </w:p>
    <w:p w:rsidR="00562B6A" w:rsidRDefault="00562B6A" w:rsidP="00D109D9">
      <w:pPr>
        <w:pStyle w:val="af"/>
        <w:keepNext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:rsidR="00562B6A" w:rsidRPr="00EB5892" w:rsidRDefault="00562B6A" w:rsidP="00F656D4">
      <w:pPr>
        <w:pStyle w:val="22"/>
        <w:numPr>
          <w:ilvl w:val="0"/>
          <w:numId w:val="30"/>
        </w:numPr>
        <w:spacing w:line="288" w:lineRule="auto"/>
        <w:ind w:firstLineChars="0"/>
        <w:rPr>
          <w:rFonts w:ascii="微软雅黑"/>
        </w:rPr>
      </w:pPr>
      <w:r>
        <w:rPr>
          <w:rFonts w:ascii="微软雅黑" w:hAnsi="微软雅黑" w:hint="eastAsia"/>
        </w:rPr>
        <w:t>选中需要填写的报表，点击后进入报表页面（以</w:t>
      </w:r>
      <w:r w:rsidRPr="00110BF6">
        <w:rPr>
          <w:rFonts w:ascii="微软雅黑" w:hAnsi="微软雅黑" w:hint="eastAsia"/>
        </w:rPr>
        <w:t>查账征收</w:t>
      </w:r>
      <w:r w:rsidRPr="00110BF6">
        <w:rPr>
          <w:rFonts w:ascii="Î¢ÈíÑÅºÚ Western" w:hAnsi="Î¢ÈíÑÅºÚ Western"/>
        </w:rPr>
        <w:t>—</w:t>
      </w:r>
      <w:r w:rsidRPr="00110BF6">
        <w:rPr>
          <w:rFonts w:ascii="微软雅黑" w:hAnsi="微软雅黑" w:hint="eastAsia"/>
        </w:rPr>
        <w:t>非汇总缴纳分支机构</w:t>
      </w:r>
      <w:r>
        <w:rPr>
          <w:rFonts w:ascii="微软雅黑" w:hAnsi="微软雅黑" w:hint="eastAsia"/>
        </w:rPr>
        <w:t>为例）。</w:t>
      </w:r>
    </w:p>
    <w:p w:rsidR="00562B6A" w:rsidRDefault="00562B6A" w:rsidP="00A91506">
      <w:pPr>
        <w:ind w:firstLineChars="0" w:firstLine="0"/>
        <w:jc w:val="center"/>
      </w:pPr>
      <w:r w:rsidRPr="0011036F">
        <w:rPr>
          <w:noProof/>
        </w:rPr>
        <w:pict>
          <v:shape id="图片 46" o:spid="_x0000_i1050" type="#_x0000_t75" style="width:234.75pt;height:176.25pt;visibility:visible">
            <v:imagedata r:id="rId58" o:title=""/>
          </v:shape>
        </w:pict>
      </w:r>
    </w:p>
    <w:p w:rsidR="00562B6A" w:rsidRDefault="00562B6A" w:rsidP="00342037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:rsidR="00562B6A" w:rsidRPr="00EB5892" w:rsidRDefault="00562B6A" w:rsidP="00F656D4">
      <w:pPr>
        <w:pStyle w:val="22"/>
        <w:numPr>
          <w:ilvl w:val="0"/>
          <w:numId w:val="30"/>
        </w:numPr>
        <w:spacing w:line="288" w:lineRule="auto"/>
        <w:ind w:firstLineChars="0"/>
        <w:rPr>
          <w:rFonts w:ascii="微软雅黑"/>
        </w:rPr>
      </w:pPr>
      <w:r>
        <w:rPr>
          <w:rFonts w:ascii="微软雅黑" w:hAnsi="微软雅黑" w:hint="eastAsia"/>
        </w:rPr>
        <w:t>填写相关数据，确保报表数据完整准确后点击左上角【</w:t>
      </w:r>
      <w:r w:rsidRPr="00342037">
        <w:rPr>
          <w:rFonts w:ascii="微软雅黑" w:hAnsi="微软雅黑" w:hint="eastAsia"/>
        </w:rPr>
        <w:t>保存</w:t>
      </w:r>
      <w:r>
        <w:rPr>
          <w:rFonts w:ascii="微软雅黑" w:hAnsi="微软雅黑" w:hint="eastAsia"/>
        </w:rPr>
        <w:t>】后保存填写完成的报表。</w:t>
      </w:r>
    </w:p>
    <w:p w:rsidR="00562B6A" w:rsidRDefault="00562B6A" w:rsidP="00342037">
      <w:pPr>
        <w:ind w:firstLineChars="0" w:firstLine="0"/>
      </w:pPr>
      <w:r w:rsidRPr="0011036F">
        <w:rPr>
          <w:noProof/>
        </w:rPr>
        <w:pict>
          <v:shape id="图片 55" o:spid="_x0000_i1051" type="#_x0000_t75" style="width:270pt;height:258pt;visibility:visible">
            <v:imagedata r:id="rId59" o:title=""/>
          </v:shape>
        </w:pict>
      </w:r>
    </w:p>
    <w:p w:rsidR="00562B6A" w:rsidRDefault="00562B6A" w:rsidP="00342037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562B6A" w:rsidRDefault="00562B6A" w:rsidP="00F656D4">
      <w:pPr>
        <w:pStyle w:val="22"/>
        <w:numPr>
          <w:ilvl w:val="0"/>
          <w:numId w:val="30"/>
        </w:numPr>
        <w:spacing w:line="288" w:lineRule="auto"/>
        <w:ind w:firstLineChars="0"/>
        <w:rPr>
          <w:rFonts w:ascii="微软雅黑"/>
        </w:rPr>
      </w:pPr>
      <w:r>
        <w:rPr>
          <w:rFonts w:ascii="微软雅黑" w:hAnsi="微软雅黑" w:hint="eastAsia"/>
        </w:rPr>
        <w:t>在填写报表的时候，选中对应数据单元格后右边会有相关报表填写指南。</w:t>
      </w:r>
    </w:p>
    <w:p w:rsidR="00562B6A" w:rsidRDefault="00562B6A" w:rsidP="005A2F5E">
      <w:pPr>
        <w:pStyle w:val="22"/>
        <w:spacing w:line="288" w:lineRule="auto"/>
        <w:ind w:firstLineChars="0" w:firstLine="0"/>
        <w:jc w:val="center"/>
        <w:rPr>
          <w:rFonts w:ascii="微软雅黑"/>
        </w:rPr>
      </w:pPr>
      <w:r w:rsidRPr="0011036F">
        <w:rPr>
          <w:noProof/>
        </w:rPr>
        <w:pict>
          <v:shape id="图片 29" o:spid="_x0000_i1052" type="#_x0000_t75" style="width:126pt;height:113.25pt;visibility:visible">
            <v:imagedata r:id="rId60" o:title=""/>
          </v:shape>
        </w:pict>
      </w:r>
    </w:p>
    <w:p w:rsidR="00562B6A" w:rsidRPr="00EB5892" w:rsidRDefault="00562B6A" w:rsidP="00342037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562B6A" w:rsidRDefault="00562B6A" w:rsidP="00F656D4">
      <w:pPr>
        <w:pStyle w:val="22"/>
        <w:numPr>
          <w:ilvl w:val="0"/>
          <w:numId w:val="30"/>
        </w:numPr>
        <w:spacing w:line="288" w:lineRule="auto"/>
        <w:ind w:firstLineChars="0"/>
        <w:rPr>
          <w:rFonts w:ascii="微软雅黑"/>
        </w:rPr>
      </w:pPr>
      <w:r>
        <w:rPr>
          <w:rFonts w:ascii="微软雅黑" w:hAnsi="微软雅黑" w:hint="eastAsia"/>
        </w:rPr>
        <w:t>点击左上角可以切换报表，减少保存后退出再进的操作。</w:t>
      </w:r>
    </w:p>
    <w:p w:rsidR="00562B6A" w:rsidRDefault="00562B6A" w:rsidP="001D570A">
      <w:pPr>
        <w:pStyle w:val="22"/>
        <w:spacing w:line="288" w:lineRule="auto"/>
        <w:ind w:firstLineChars="0" w:firstLine="0"/>
        <w:jc w:val="center"/>
        <w:rPr>
          <w:rFonts w:ascii="微软雅黑"/>
        </w:rPr>
      </w:pPr>
      <w:r w:rsidRPr="0011036F">
        <w:rPr>
          <w:noProof/>
        </w:rPr>
        <w:pict>
          <v:shape id="图片 56" o:spid="_x0000_i1053" type="#_x0000_t75" style="width:202.5pt;height:205.5pt;visibility:visible">
            <v:imagedata r:id="rId61" o:title=""/>
          </v:shape>
        </w:pict>
      </w:r>
    </w:p>
    <w:p w:rsidR="00562B6A" w:rsidRDefault="00562B6A" w:rsidP="00714FE9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:rsidR="00562B6A" w:rsidRDefault="00562B6A" w:rsidP="00F656D4">
      <w:pPr>
        <w:pStyle w:val="22"/>
        <w:numPr>
          <w:ilvl w:val="0"/>
          <w:numId w:val="30"/>
        </w:numPr>
        <w:spacing w:line="288" w:lineRule="auto"/>
        <w:ind w:firstLineChars="0"/>
        <w:rPr>
          <w:rFonts w:ascii="微软雅黑"/>
        </w:rPr>
      </w:pPr>
      <w:r>
        <w:rPr>
          <w:rFonts w:ascii="微软雅黑" w:hAnsi="微软雅黑" w:hint="eastAsia"/>
        </w:rPr>
        <w:t>点击进入“企业所得税年度申报表”，在报表中大部分数据都是通过报表间自由钻取填写。</w:t>
      </w:r>
    </w:p>
    <w:p w:rsidR="00562B6A" w:rsidRDefault="00562B6A" w:rsidP="00714FE9">
      <w:pPr>
        <w:pStyle w:val="af"/>
        <w:ind w:firstLineChars="0" w:firstLine="0"/>
        <w:rPr>
          <w:noProof/>
        </w:rPr>
      </w:pPr>
      <w:r w:rsidRPr="0011036F">
        <w:rPr>
          <w:noProof/>
        </w:rPr>
        <w:pict>
          <v:shape id="图片 57" o:spid="_x0000_i1054" type="#_x0000_t75" style="width:269.25pt;height:114.75pt;visibility:visible">
            <v:imagedata r:id="rId62" o:title=""/>
          </v:shape>
        </w:pict>
      </w:r>
    </w:p>
    <w:p w:rsidR="00562B6A" w:rsidRDefault="00562B6A" w:rsidP="00D2721B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:rsidR="00562B6A" w:rsidRDefault="00562B6A" w:rsidP="0023194A">
      <w:pPr>
        <w:pStyle w:val="af"/>
        <w:ind w:firstLineChars="0" w:firstLine="0"/>
        <w:jc w:val="both"/>
        <w:rPr>
          <w:noProof/>
        </w:rPr>
      </w:pPr>
      <w:r>
        <w:rPr>
          <w:rFonts w:hint="eastAsia"/>
          <w:noProof/>
        </w:rPr>
        <w:t>备注：</w:t>
      </w:r>
    </w:p>
    <w:p w:rsidR="00562B6A" w:rsidRDefault="00562B6A" w:rsidP="00174FAB">
      <w:pPr>
        <w:pStyle w:val="af"/>
        <w:numPr>
          <w:ilvl w:val="0"/>
          <w:numId w:val="51"/>
        </w:numPr>
        <w:spacing w:line="288" w:lineRule="auto"/>
        <w:ind w:firstLineChars="0"/>
        <w:jc w:val="both"/>
        <w:rPr>
          <w:noProof/>
        </w:rPr>
      </w:pPr>
      <w:r>
        <w:rPr>
          <w:rFonts w:hint="eastAsia"/>
          <w:noProof/>
        </w:rPr>
        <w:t>在表格中黑色字体单元格代表可以编辑单元格；红色字体单元格代表合计不可编辑单元格。</w:t>
      </w:r>
    </w:p>
    <w:p w:rsidR="00562B6A" w:rsidRPr="0023194A" w:rsidRDefault="00562B6A" w:rsidP="00174FAB">
      <w:pPr>
        <w:pStyle w:val="af"/>
        <w:numPr>
          <w:ilvl w:val="0"/>
          <w:numId w:val="51"/>
        </w:numPr>
        <w:spacing w:line="288" w:lineRule="auto"/>
        <w:ind w:firstLineChars="0"/>
        <w:jc w:val="both"/>
        <w:rPr>
          <w:noProof/>
        </w:rPr>
      </w:pPr>
      <w:r>
        <w:rPr>
          <w:rFonts w:hint="eastAsia"/>
          <w:noProof/>
        </w:rPr>
        <w:t>钻取功能即代表可以在原始表格未保存情况下打开另外一张报表，同时保证原始报表数据不丢失，又能对新打开报表数据进行更新保存。</w:t>
      </w:r>
    </w:p>
    <w:p w:rsidR="00562B6A" w:rsidRDefault="00562B6A" w:rsidP="0040452D">
      <w:pPr>
        <w:pStyle w:val="Heading1"/>
        <w:numPr>
          <w:ilvl w:val="0"/>
          <w:numId w:val="22"/>
        </w:numPr>
        <w:ind w:firstLine="0"/>
        <w:sectPr w:rsidR="00562B6A" w:rsidSect="00615781">
          <w:headerReference w:type="even" r:id="rId63"/>
          <w:headerReference w:type="default" r:id="rId64"/>
          <w:pgSz w:w="7371" w:h="10433"/>
          <w:pgMar w:top="794" w:right="680" w:bottom="794" w:left="936" w:header="312" w:footer="227" w:gutter="284"/>
          <w:cols w:space="425"/>
          <w:docGrid w:type="lines" w:linePitch="312"/>
        </w:sectPr>
      </w:pPr>
    </w:p>
    <w:p w:rsidR="00562B6A" w:rsidRPr="00A45E15" w:rsidRDefault="00562B6A" w:rsidP="0040452D">
      <w:pPr>
        <w:pStyle w:val="Heading1"/>
        <w:numPr>
          <w:ilvl w:val="0"/>
          <w:numId w:val="22"/>
        </w:numPr>
        <w:ind w:firstLine="0"/>
      </w:pPr>
      <w:bookmarkStart w:id="59" w:name="_Toc413226721"/>
      <w:r>
        <w:rPr>
          <w:rFonts w:hint="eastAsia"/>
        </w:rPr>
        <w:t>申报表自查</w:t>
      </w:r>
      <w:bookmarkEnd w:id="59"/>
    </w:p>
    <w:p w:rsidR="00562B6A" w:rsidRPr="007F6BC9" w:rsidRDefault="00562B6A" w:rsidP="00A45E15">
      <w:pPr>
        <w:pStyle w:val="af0"/>
        <w:spacing w:before="0" w:after="0" w:line="240" w:lineRule="auto"/>
      </w:pPr>
      <w:r w:rsidRPr="009879B6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  <w:r w:rsidRPr="009879B6">
        <w:rPr>
          <w:rFonts w:hint="eastAsia"/>
          <w:b/>
          <w:shd w:val="clear" w:color="auto" w:fill="EEECE1"/>
        </w:rPr>
        <w:t>业务说明</w:t>
      </w:r>
      <w:r w:rsidRPr="009879B6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</w:p>
    <w:p w:rsidR="00562B6A" w:rsidRPr="00F15565" w:rsidRDefault="00562B6A" w:rsidP="00A45E15">
      <w:pPr>
        <w:ind w:firstLine="360"/>
        <w:rPr>
          <w:rFonts w:hAnsi="微软雅黑"/>
        </w:rPr>
      </w:pPr>
      <w:r w:rsidRPr="00A45E15">
        <w:rPr>
          <w:rFonts w:hAnsi="微软雅黑" w:hint="eastAsia"/>
        </w:rPr>
        <w:t>本功能模块主要完成企业所得税年度申报表（</w:t>
      </w:r>
      <w:r w:rsidRPr="00A45E15">
        <w:rPr>
          <w:rFonts w:hAnsi="微软雅黑"/>
        </w:rPr>
        <w:t>A</w:t>
      </w:r>
      <w:r>
        <w:rPr>
          <w:rFonts w:hAnsi="微软雅黑" w:hint="eastAsia"/>
        </w:rPr>
        <w:t>类）的填写检查，以帮助企业发现申报表填写问题</w:t>
      </w:r>
      <w:r w:rsidRPr="00F15565">
        <w:rPr>
          <w:rFonts w:hAnsi="微软雅黑" w:hint="eastAsia"/>
        </w:rPr>
        <w:t>。</w:t>
      </w:r>
    </w:p>
    <w:p w:rsidR="00562B6A" w:rsidRPr="00B0695A" w:rsidRDefault="00562B6A" w:rsidP="00A45E15">
      <w:pPr>
        <w:pStyle w:val="af0"/>
        <w:spacing w:before="0" w:after="0" w:line="288" w:lineRule="auto"/>
      </w:pPr>
      <w:r w:rsidRPr="006E11BA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  <w:r w:rsidRPr="006E11BA">
        <w:rPr>
          <w:rFonts w:hint="eastAsia"/>
          <w:b/>
          <w:shd w:val="clear" w:color="auto" w:fill="EEECE1"/>
        </w:rPr>
        <w:t>操作说明</w:t>
      </w:r>
      <w:r w:rsidRPr="006E11BA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</w:p>
    <w:p w:rsidR="00562B6A" w:rsidRPr="00EB5892" w:rsidRDefault="00562B6A" w:rsidP="00F656D4">
      <w:pPr>
        <w:pStyle w:val="22"/>
        <w:numPr>
          <w:ilvl w:val="0"/>
          <w:numId w:val="34"/>
        </w:numPr>
        <w:spacing w:line="288" w:lineRule="auto"/>
        <w:ind w:firstLineChars="0"/>
        <w:rPr>
          <w:rFonts w:ascii="微软雅黑"/>
        </w:rPr>
      </w:pPr>
      <w:r w:rsidRPr="00EB5892">
        <w:rPr>
          <w:rFonts w:ascii="微软雅黑" w:hAnsi="微软雅黑" w:hint="eastAsia"/>
        </w:rPr>
        <w:t>选择“</w:t>
      </w:r>
      <w:r>
        <w:rPr>
          <w:rFonts w:ascii="微软雅黑" w:hAnsi="微软雅黑" w:hint="eastAsia"/>
        </w:rPr>
        <w:t>汇算清缴</w:t>
      </w:r>
      <w:r w:rsidRPr="00EB5892">
        <w:rPr>
          <w:rFonts w:ascii="微软雅黑" w:hAnsi="微软雅黑"/>
        </w:rPr>
        <w:t>&gt;&gt;</w:t>
      </w:r>
      <w:r>
        <w:rPr>
          <w:rFonts w:ascii="微软雅黑" w:hAnsi="微软雅黑" w:hint="eastAsia"/>
        </w:rPr>
        <w:t>申报表自查</w:t>
      </w:r>
      <w:r w:rsidRPr="00EB5892">
        <w:rPr>
          <w:rFonts w:ascii="微软雅黑" w:hAnsi="微软雅黑" w:hint="eastAsia"/>
        </w:rPr>
        <w:t>”</w:t>
      </w:r>
      <w:r>
        <w:rPr>
          <w:rFonts w:ascii="微软雅黑" w:hAnsi="微软雅黑" w:hint="eastAsia"/>
        </w:rPr>
        <w:t>进入所得税申报表检查界面</w:t>
      </w:r>
      <w:r w:rsidRPr="00EB5892">
        <w:rPr>
          <w:rFonts w:ascii="微软雅黑" w:hAnsi="微软雅黑" w:hint="eastAsia"/>
        </w:rPr>
        <w:t>。</w:t>
      </w:r>
    </w:p>
    <w:p w:rsidR="00562B6A" w:rsidRDefault="00562B6A" w:rsidP="00750D5E">
      <w:pPr>
        <w:ind w:firstLineChars="0" w:firstLine="0"/>
        <w:jc w:val="center"/>
      </w:pPr>
      <w:r w:rsidRPr="0011036F">
        <w:rPr>
          <w:noProof/>
        </w:rPr>
        <w:pict>
          <v:shape id="图片 59" o:spid="_x0000_i1055" type="#_x0000_t75" style="width:271.5pt;height:202.5pt;visibility:visible">
            <v:imagedata r:id="rId65" o:title=""/>
          </v:shape>
        </w:pict>
      </w:r>
    </w:p>
    <w:p w:rsidR="00562B6A" w:rsidRDefault="00562B6A" w:rsidP="00A45E15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1</w:t>
      </w:r>
      <w:r>
        <w:rPr>
          <w:noProof/>
        </w:rPr>
        <w:fldChar w:fldCharType="end"/>
      </w:r>
    </w:p>
    <w:p w:rsidR="00562B6A" w:rsidRPr="00EB5892" w:rsidRDefault="00562B6A" w:rsidP="00F656D4">
      <w:pPr>
        <w:pStyle w:val="22"/>
        <w:numPr>
          <w:ilvl w:val="0"/>
          <w:numId w:val="34"/>
        </w:numPr>
        <w:spacing w:line="288" w:lineRule="auto"/>
        <w:ind w:firstLineChars="0"/>
        <w:rPr>
          <w:rFonts w:ascii="微软雅黑"/>
        </w:rPr>
      </w:pPr>
      <w:r>
        <w:rPr>
          <w:rFonts w:ascii="微软雅黑" w:hAnsi="微软雅黑" w:hint="eastAsia"/>
        </w:rPr>
        <w:t>点击【检查】对企业所得税年度申报进行疑点查询。</w:t>
      </w:r>
    </w:p>
    <w:p w:rsidR="00562B6A" w:rsidRDefault="00562B6A" w:rsidP="003C1D00">
      <w:pPr>
        <w:ind w:firstLineChars="0" w:firstLine="0"/>
        <w:jc w:val="center"/>
      </w:pPr>
      <w:r w:rsidRPr="0011036F">
        <w:rPr>
          <w:noProof/>
        </w:rPr>
        <w:pict>
          <v:shape id="图片 60" o:spid="_x0000_i1056" type="#_x0000_t75" style="width:273.75pt;height:180.75pt;visibility:visible">
            <v:imagedata r:id="rId66" o:title=""/>
          </v:shape>
        </w:pict>
      </w:r>
    </w:p>
    <w:p w:rsidR="00562B6A" w:rsidRDefault="00562B6A" w:rsidP="00E02126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:rsidR="00562B6A" w:rsidRDefault="00562B6A" w:rsidP="00F656D4">
      <w:pPr>
        <w:pStyle w:val="22"/>
        <w:numPr>
          <w:ilvl w:val="0"/>
          <w:numId w:val="34"/>
        </w:numPr>
        <w:spacing w:line="288" w:lineRule="auto"/>
        <w:ind w:firstLineChars="0"/>
        <w:rPr>
          <w:rFonts w:ascii="微软雅黑"/>
        </w:rPr>
      </w:pPr>
      <w:r>
        <w:rPr>
          <w:rFonts w:ascii="微软雅黑" w:hAnsi="微软雅黑" w:hint="eastAsia"/>
        </w:rPr>
        <w:t>点击【查看详细】可以对存在风险的疑点进行查看。报表完整性检查对话框。</w:t>
      </w:r>
    </w:p>
    <w:p w:rsidR="00562B6A" w:rsidRDefault="00562B6A" w:rsidP="0060087F">
      <w:pPr>
        <w:pStyle w:val="22"/>
        <w:spacing w:line="288" w:lineRule="auto"/>
        <w:ind w:firstLineChars="0" w:firstLine="0"/>
        <w:rPr>
          <w:rFonts w:ascii="微软雅黑"/>
        </w:rPr>
      </w:pPr>
      <w:r w:rsidRPr="0011036F">
        <w:rPr>
          <w:noProof/>
        </w:rPr>
        <w:pict>
          <v:shape id="图片 61" o:spid="_x0000_i1057" type="#_x0000_t75" style="width:269.25pt;height:163.5pt;visibility:visible">
            <v:imagedata r:id="rId67" o:title=""/>
          </v:shape>
        </w:pict>
      </w:r>
    </w:p>
    <w:p w:rsidR="00562B6A" w:rsidRPr="0060087F" w:rsidRDefault="00562B6A" w:rsidP="0060087F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:rsidR="00562B6A" w:rsidRPr="00EB5892" w:rsidRDefault="00562B6A" w:rsidP="00E02126">
      <w:pPr>
        <w:pStyle w:val="22"/>
        <w:spacing w:line="288" w:lineRule="auto"/>
        <w:ind w:left="780" w:firstLineChars="0" w:firstLine="0"/>
        <w:rPr>
          <w:rFonts w:ascii="微软雅黑"/>
        </w:rPr>
      </w:pPr>
      <w:r w:rsidRPr="00E02126">
        <w:rPr>
          <w:rFonts w:ascii="微软雅黑" w:hAnsi="微软雅黑" w:hint="eastAsia"/>
        </w:rPr>
        <w:t>其他检查问题</w:t>
      </w:r>
      <w:r>
        <w:rPr>
          <w:rFonts w:ascii="微软雅黑" w:hAnsi="微软雅黑" w:hint="eastAsia"/>
        </w:rPr>
        <w:t>对话框：</w:t>
      </w:r>
    </w:p>
    <w:p w:rsidR="00562B6A" w:rsidRDefault="00562B6A" w:rsidP="0060087F">
      <w:pPr>
        <w:ind w:firstLineChars="111"/>
      </w:pPr>
      <w:r w:rsidRPr="0011036F">
        <w:rPr>
          <w:noProof/>
        </w:rPr>
        <w:pict>
          <v:shape id="图片 62" o:spid="_x0000_i1058" type="#_x0000_t75" style="width:269.25pt;height:163.5pt;visibility:visible">
            <v:imagedata r:id="rId68" o:title=""/>
          </v:shape>
        </w:pict>
      </w:r>
    </w:p>
    <w:p w:rsidR="00562B6A" w:rsidRDefault="00562B6A" w:rsidP="00E02126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:rsidR="00562B6A" w:rsidRPr="000C26FE" w:rsidRDefault="00562B6A" w:rsidP="00F656D4">
      <w:pPr>
        <w:pStyle w:val="ListParagraph"/>
        <w:numPr>
          <w:ilvl w:val="0"/>
          <w:numId w:val="34"/>
        </w:numPr>
        <w:ind w:firstLineChars="0"/>
        <w:rPr>
          <w:rFonts w:hAnsi="微软雅黑" w:cs="宋体"/>
          <w:szCs w:val="18"/>
        </w:rPr>
      </w:pPr>
      <w:r>
        <w:rPr>
          <w:rFonts w:hAnsi="微软雅黑" w:cs="宋体" w:hint="eastAsia"/>
          <w:szCs w:val="18"/>
        </w:rPr>
        <w:t>针对</w:t>
      </w:r>
      <w:r w:rsidRPr="00E02126">
        <w:rPr>
          <w:rFonts w:hAnsi="微软雅黑" w:cs="宋体" w:hint="eastAsia"/>
          <w:szCs w:val="18"/>
        </w:rPr>
        <w:t>报表完整性检查对话框</w:t>
      </w:r>
      <w:r>
        <w:rPr>
          <w:rFonts w:hAnsi="微软雅黑" w:cs="宋体" w:hint="eastAsia"/>
          <w:szCs w:val="18"/>
        </w:rPr>
        <w:t>中，</w:t>
      </w:r>
      <w:r w:rsidRPr="00E02126">
        <w:rPr>
          <w:rFonts w:hAnsi="微软雅黑" w:cs="宋体" w:hint="eastAsia"/>
          <w:szCs w:val="18"/>
        </w:rPr>
        <w:t>点击“无需填报”按钮</w:t>
      </w:r>
      <w:r>
        <w:rPr>
          <w:rFonts w:hAnsi="微软雅黑" w:cs="宋体" w:hint="eastAsia"/>
          <w:szCs w:val="18"/>
        </w:rPr>
        <w:t>，点击“确定该表单无需填报</w:t>
      </w:r>
      <w:r w:rsidRPr="00E02126">
        <w:rPr>
          <w:rFonts w:hAnsi="微软雅黑" w:cs="宋体" w:hint="eastAsia"/>
          <w:szCs w:val="18"/>
        </w:rPr>
        <w:t>”</w:t>
      </w:r>
      <w:r>
        <w:rPr>
          <w:rFonts w:hAnsi="微软雅黑" w:cs="宋体" w:hint="eastAsia"/>
          <w:szCs w:val="18"/>
        </w:rPr>
        <w:t>就可以不在填报此报表</w:t>
      </w:r>
      <w:r w:rsidRPr="00E02126">
        <w:rPr>
          <w:rFonts w:hAnsi="微软雅黑" w:cs="宋体" w:hint="eastAsia"/>
          <w:szCs w:val="18"/>
        </w:rPr>
        <w:t>。</w:t>
      </w:r>
      <w:r>
        <w:rPr>
          <w:rFonts w:hAnsi="微软雅黑" w:cs="宋体" w:hint="eastAsia"/>
          <w:szCs w:val="18"/>
        </w:rPr>
        <w:t>（在这边点击“无需填报后”可以在简化报表界面下选择“填报”就可以再次填写申报）</w:t>
      </w:r>
    </w:p>
    <w:p w:rsidR="00562B6A" w:rsidRPr="00E02126" w:rsidRDefault="00562B6A" w:rsidP="00F656D4">
      <w:pPr>
        <w:pStyle w:val="ListParagraph"/>
        <w:numPr>
          <w:ilvl w:val="0"/>
          <w:numId w:val="34"/>
        </w:numPr>
        <w:ind w:firstLineChars="0"/>
        <w:rPr>
          <w:rFonts w:hAnsi="微软雅黑" w:cs="宋体"/>
          <w:szCs w:val="18"/>
        </w:rPr>
      </w:pPr>
      <w:r>
        <w:rPr>
          <w:rFonts w:hAnsi="微软雅黑" w:cs="宋体" w:hint="eastAsia"/>
          <w:szCs w:val="18"/>
        </w:rPr>
        <w:t>针对其他检查问题，</w:t>
      </w:r>
      <w:r w:rsidRPr="00E02126">
        <w:rPr>
          <w:rFonts w:hAnsi="微软雅黑" w:cs="宋体" w:hint="eastAsia"/>
          <w:szCs w:val="18"/>
        </w:rPr>
        <w:t>点击操作列中的表单名称，弹出当前表单对应的表单填写页面</w:t>
      </w:r>
      <w:r>
        <w:rPr>
          <w:rFonts w:hAnsi="微软雅黑" w:cs="宋体" w:hint="eastAsia"/>
          <w:szCs w:val="18"/>
        </w:rPr>
        <w:t>进行修改</w:t>
      </w:r>
      <w:r w:rsidRPr="00E02126">
        <w:rPr>
          <w:rFonts w:hAnsi="微软雅黑" w:cs="宋体" w:hint="eastAsia"/>
          <w:szCs w:val="18"/>
        </w:rPr>
        <w:t>。</w:t>
      </w:r>
    </w:p>
    <w:p w:rsidR="00562B6A" w:rsidRPr="000C26FE" w:rsidRDefault="00562B6A" w:rsidP="00F656D4">
      <w:pPr>
        <w:pStyle w:val="ListParagraph"/>
        <w:numPr>
          <w:ilvl w:val="0"/>
          <w:numId w:val="34"/>
        </w:numPr>
        <w:ind w:firstLineChars="0"/>
        <w:rPr>
          <w:rFonts w:hAnsi="微软雅黑" w:cs="宋体"/>
          <w:szCs w:val="18"/>
        </w:rPr>
      </w:pPr>
      <w:r w:rsidRPr="00E02126">
        <w:rPr>
          <w:rFonts w:hAnsi="微软雅黑" w:cs="宋体" w:hint="eastAsia"/>
          <w:szCs w:val="18"/>
        </w:rPr>
        <w:t>完成表单修改后，点击</w:t>
      </w:r>
      <w:r>
        <w:rPr>
          <w:rFonts w:hAnsi="微软雅黑" w:cs="宋体" w:hint="eastAsia"/>
          <w:szCs w:val="18"/>
        </w:rPr>
        <w:t>保存按钮，保存数据，点击关闭弹出表单，回到当前的检查结果详情页面。</w:t>
      </w:r>
    </w:p>
    <w:p w:rsidR="00562B6A" w:rsidRDefault="00562B6A" w:rsidP="0040452D">
      <w:pPr>
        <w:pStyle w:val="Heading1"/>
        <w:numPr>
          <w:ilvl w:val="0"/>
          <w:numId w:val="22"/>
        </w:numPr>
        <w:ind w:firstLine="0"/>
        <w:sectPr w:rsidR="00562B6A" w:rsidSect="00615781">
          <w:headerReference w:type="even" r:id="rId69"/>
          <w:headerReference w:type="default" r:id="rId70"/>
          <w:pgSz w:w="7371" w:h="10433"/>
          <w:pgMar w:top="794" w:right="680" w:bottom="794" w:left="936" w:header="312" w:footer="227" w:gutter="284"/>
          <w:cols w:space="425"/>
          <w:docGrid w:type="lines" w:linePitch="312"/>
        </w:sectPr>
      </w:pPr>
    </w:p>
    <w:p w:rsidR="00562B6A" w:rsidRDefault="00562B6A" w:rsidP="0040452D">
      <w:pPr>
        <w:pStyle w:val="Heading1"/>
        <w:numPr>
          <w:ilvl w:val="0"/>
          <w:numId w:val="22"/>
        </w:numPr>
        <w:ind w:firstLine="0"/>
      </w:pPr>
      <w:bookmarkStart w:id="60" w:name="_Toc413226722"/>
      <w:r>
        <w:rPr>
          <w:rFonts w:hint="eastAsia"/>
        </w:rPr>
        <w:t>纳税申报</w:t>
      </w:r>
      <w:bookmarkEnd w:id="60"/>
    </w:p>
    <w:p w:rsidR="00562B6A" w:rsidRPr="00FE3F05" w:rsidRDefault="00562B6A" w:rsidP="00FE3F05">
      <w:pPr>
        <w:ind w:firstLine="360"/>
      </w:pPr>
      <w:r w:rsidRPr="00FE3F05">
        <w:rPr>
          <w:rFonts w:hint="eastAsia"/>
        </w:rPr>
        <w:t>该模块完成企业所得税年度申报表（</w:t>
      </w:r>
      <w:r w:rsidRPr="00FE3F05">
        <w:t>A</w:t>
      </w:r>
      <w:r w:rsidRPr="00FE3F05">
        <w:rPr>
          <w:rFonts w:hint="eastAsia"/>
        </w:rPr>
        <w:t>类）、企业所得税年度申报表（</w:t>
      </w:r>
      <w:r w:rsidRPr="00FE3F05">
        <w:t>B</w:t>
      </w:r>
      <w:r w:rsidRPr="00FE3F05">
        <w:rPr>
          <w:rFonts w:hint="eastAsia"/>
        </w:rPr>
        <w:t>类）、企业所得税年度申报表（</w:t>
      </w:r>
      <w:r w:rsidRPr="00FE3F05">
        <w:t>A</w:t>
      </w:r>
      <w:r w:rsidRPr="00FE3F05">
        <w:rPr>
          <w:rFonts w:hint="eastAsia"/>
        </w:rPr>
        <w:t>类</w:t>
      </w:r>
      <w:r w:rsidRPr="00FE3F05">
        <w:t>,</w:t>
      </w:r>
      <w:r w:rsidRPr="00FE3F05">
        <w:rPr>
          <w:rFonts w:hint="eastAsia"/>
        </w:rPr>
        <w:t>分支机构）网上报送和税款缴纳。</w:t>
      </w:r>
    </w:p>
    <w:p w:rsidR="00562B6A" w:rsidRPr="005E4F6C" w:rsidRDefault="00562B6A" w:rsidP="00937F22">
      <w:pPr>
        <w:pStyle w:val="Heading2"/>
        <w:numPr>
          <w:ilvl w:val="1"/>
          <w:numId w:val="22"/>
        </w:numPr>
        <w:ind w:left="0" w:firstLine="0"/>
        <w:rPr>
          <w:b w:val="0"/>
        </w:rPr>
      </w:pPr>
      <w:bookmarkStart w:id="61" w:name="_Toc413226723"/>
      <w:r w:rsidRPr="005E4F6C">
        <w:rPr>
          <w:rFonts w:hint="eastAsia"/>
          <w:b w:val="0"/>
        </w:rPr>
        <w:t>申报表发送</w:t>
      </w:r>
      <w:bookmarkEnd w:id="61"/>
    </w:p>
    <w:p w:rsidR="00562B6A" w:rsidRPr="00B0695A" w:rsidRDefault="00562B6A" w:rsidP="003A4074">
      <w:pPr>
        <w:pStyle w:val="af0"/>
        <w:spacing w:before="0" w:after="0" w:line="288" w:lineRule="auto"/>
      </w:pPr>
      <w:r w:rsidRPr="006E11BA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  <w:r w:rsidRPr="006E11BA">
        <w:rPr>
          <w:rFonts w:hint="eastAsia"/>
          <w:b/>
          <w:shd w:val="clear" w:color="auto" w:fill="EEECE1"/>
        </w:rPr>
        <w:t>操作说明</w:t>
      </w:r>
      <w:r w:rsidRPr="006E11BA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</w:p>
    <w:p w:rsidR="00562B6A" w:rsidRDefault="00562B6A" w:rsidP="00F656D4">
      <w:pPr>
        <w:pStyle w:val="22"/>
        <w:numPr>
          <w:ilvl w:val="0"/>
          <w:numId w:val="31"/>
        </w:numPr>
        <w:spacing w:line="288" w:lineRule="auto"/>
        <w:ind w:firstLineChars="0"/>
        <w:rPr>
          <w:rFonts w:ascii="微软雅黑"/>
        </w:rPr>
      </w:pPr>
      <w:r>
        <w:rPr>
          <w:rFonts w:ascii="微软雅黑" w:hAnsi="微软雅黑" w:hint="eastAsia"/>
        </w:rPr>
        <w:t>选择“汇算清缴</w:t>
      </w:r>
      <w:r w:rsidRPr="00FE3F05">
        <w:rPr>
          <w:rFonts w:ascii="微软雅黑" w:hAnsi="微软雅黑"/>
        </w:rPr>
        <w:t>&gt;&gt;</w:t>
      </w:r>
      <w:r>
        <w:rPr>
          <w:rFonts w:ascii="微软雅黑" w:hAnsi="微软雅黑" w:hint="eastAsia"/>
        </w:rPr>
        <w:t>申报表发送”进入报表申报发送页面。</w:t>
      </w:r>
    </w:p>
    <w:p w:rsidR="00562B6A" w:rsidRDefault="00562B6A" w:rsidP="0053020C">
      <w:pPr>
        <w:pStyle w:val="22"/>
        <w:spacing w:line="288" w:lineRule="auto"/>
        <w:ind w:firstLineChars="0" w:firstLine="0"/>
        <w:jc w:val="center"/>
        <w:rPr>
          <w:rFonts w:ascii="微软雅黑"/>
        </w:rPr>
      </w:pPr>
      <w:r w:rsidRPr="0011036F">
        <w:rPr>
          <w:noProof/>
        </w:rPr>
        <w:pict>
          <v:shape id="图片 63" o:spid="_x0000_i1059" type="#_x0000_t75" style="width:268.5pt;height:102.75pt;visibility:visible">
            <v:imagedata r:id="rId71" o:title=""/>
          </v:shape>
        </w:pict>
      </w:r>
    </w:p>
    <w:p w:rsidR="00562B6A" w:rsidRDefault="00562B6A" w:rsidP="0053020C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1</w:t>
      </w:r>
      <w:r>
        <w:rPr>
          <w:noProof/>
        </w:rPr>
        <w:fldChar w:fldCharType="end"/>
      </w:r>
    </w:p>
    <w:p w:rsidR="00562B6A" w:rsidRPr="007E5204" w:rsidRDefault="00562B6A" w:rsidP="007E5204">
      <w:pPr>
        <w:pStyle w:val="22"/>
        <w:numPr>
          <w:ilvl w:val="0"/>
          <w:numId w:val="31"/>
        </w:numPr>
        <w:spacing w:line="288" w:lineRule="auto"/>
        <w:ind w:firstLineChars="0"/>
        <w:rPr>
          <w:rFonts w:ascii="微软雅黑"/>
        </w:rPr>
      </w:pPr>
      <w:r>
        <w:rPr>
          <w:rFonts w:ascii="微软雅黑" w:hAnsi="微软雅黑" w:hint="eastAsia"/>
        </w:rPr>
        <w:t>选中需要申报的报表种类，确认后点击【申报表发送】就可以发送申报表。</w:t>
      </w:r>
    </w:p>
    <w:p w:rsidR="00562B6A" w:rsidRPr="005E4F6C" w:rsidRDefault="00562B6A" w:rsidP="00937F22">
      <w:pPr>
        <w:pStyle w:val="Heading2"/>
        <w:numPr>
          <w:ilvl w:val="1"/>
          <w:numId w:val="22"/>
        </w:numPr>
        <w:ind w:left="0" w:firstLine="0"/>
        <w:rPr>
          <w:b w:val="0"/>
        </w:rPr>
      </w:pPr>
      <w:bookmarkStart w:id="62" w:name="_Toc413226724"/>
      <w:r w:rsidRPr="005E4F6C">
        <w:rPr>
          <w:rFonts w:hint="eastAsia"/>
          <w:b w:val="0"/>
        </w:rPr>
        <w:t>网上缴税</w:t>
      </w:r>
      <w:bookmarkEnd w:id="62"/>
    </w:p>
    <w:p w:rsidR="00562B6A" w:rsidRDefault="00562B6A" w:rsidP="003A4074">
      <w:pPr>
        <w:pStyle w:val="af0"/>
        <w:spacing w:before="0" w:after="0" w:line="240" w:lineRule="auto"/>
        <w:rPr>
          <w:b/>
          <w:shd w:val="clear" w:color="auto" w:fill="EEECE1"/>
        </w:rPr>
      </w:pPr>
      <w:r w:rsidRPr="009879B6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  <w:r w:rsidRPr="009879B6">
        <w:rPr>
          <w:rFonts w:hint="eastAsia"/>
          <w:b/>
          <w:shd w:val="clear" w:color="auto" w:fill="EEECE1"/>
        </w:rPr>
        <w:t>业务说明</w:t>
      </w:r>
      <w:r w:rsidRPr="009879B6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</w:p>
    <w:p w:rsidR="00562B6A" w:rsidRPr="007F6BC9" w:rsidRDefault="00562B6A" w:rsidP="00324EEF">
      <w:pPr>
        <w:pStyle w:val="af0"/>
        <w:spacing w:before="0" w:after="0" w:line="240" w:lineRule="auto"/>
        <w:ind w:firstLineChars="200" w:firstLine="360"/>
      </w:pPr>
      <w:r w:rsidRPr="00324EEF">
        <w:rPr>
          <w:rFonts w:hint="eastAsia"/>
          <w:sz w:val="18"/>
        </w:rPr>
        <w:t>申报成功后，可直接在网上完成税款缴纳。</w:t>
      </w:r>
    </w:p>
    <w:p w:rsidR="00562B6A" w:rsidRPr="00B0695A" w:rsidRDefault="00562B6A" w:rsidP="003A4074">
      <w:pPr>
        <w:pStyle w:val="af0"/>
        <w:spacing w:before="0" w:after="0" w:line="288" w:lineRule="auto"/>
      </w:pPr>
      <w:r w:rsidRPr="006E11BA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  <w:r w:rsidRPr="006E11BA">
        <w:rPr>
          <w:rFonts w:hint="eastAsia"/>
          <w:b/>
          <w:shd w:val="clear" w:color="auto" w:fill="EEECE1"/>
        </w:rPr>
        <w:t>操作说明</w:t>
      </w:r>
      <w:r w:rsidRPr="006E11BA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</w:p>
    <w:p w:rsidR="00562B6A" w:rsidRDefault="00562B6A" w:rsidP="00324EEF">
      <w:pPr>
        <w:pStyle w:val="22"/>
        <w:spacing w:line="288" w:lineRule="auto"/>
        <w:ind w:firstLine="360"/>
        <w:rPr>
          <w:rFonts w:ascii="微软雅黑"/>
        </w:rPr>
      </w:pPr>
      <w:r>
        <w:rPr>
          <w:rFonts w:ascii="微软雅黑" w:hAnsi="微软雅黑" w:hint="eastAsia"/>
        </w:rPr>
        <w:t>选择“</w:t>
      </w:r>
      <w:r w:rsidRPr="0060087F">
        <w:rPr>
          <w:rFonts w:ascii="微软雅黑" w:hAnsi="微软雅黑" w:hint="eastAsia"/>
        </w:rPr>
        <w:t>汇算清缴</w:t>
      </w:r>
      <w:r w:rsidRPr="0060087F">
        <w:rPr>
          <w:rFonts w:ascii="微软雅黑" w:hAnsi="微软雅黑"/>
        </w:rPr>
        <w:t>&gt;&gt;</w:t>
      </w:r>
      <w:r>
        <w:rPr>
          <w:rFonts w:ascii="微软雅黑" w:hAnsi="微软雅黑" w:hint="eastAsia"/>
        </w:rPr>
        <w:t>网上缴税”</w:t>
      </w:r>
      <w:r w:rsidRPr="0060087F">
        <w:rPr>
          <w:rFonts w:ascii="微软雅黑" w:hAnsi="微软雅黑" w:hint="eastAsia"/>
        </w:rPr>
        <w:t>，直接加密登录互联网缴税网站，在网站上进行缴税</w:t>
      </w:r>
      <w:r>
        <w:rPr>
          <w:rFonts w:ascii="微软雅黑" w:hAnsi="微软雅黑" w:hint="eastAsia"/>
        </w:rPr>
        <w:t>。</w:t>
      </w:r>
    </w:p>
    <w:p w:rsidR="00562B6A" w:rsidRPr="00A71C07" w:rsidRDefault="00562B6A" w:rsidP="00324EEF">
      <w:pPr>
        <w:pStyle w:val="22"/>
        <w:spacing w:line="288" w:lineRule="auto"/>
        <w:ind w:firstLine="360"/>
        <w:rPr>
          <w:rFonts w:ascii="微软雅黑"/>
        </w:rPr>
      </w:pPr>
      <w:r w:rsidRPr="00A71C07">
        <w:rPr>
          <w:rFonts w:ascii="微软雅黑" w:hAnsi="微软雅黑" w:hint="eastAsia"/>
        </w:rPr>
        <w:t>选择“网上缴税”前，需到系统右上角</w:t>
      </w:r>
      <w:r>
        <w:rPr>
          <w:rFonts w:ascii="微软雅黑" w:hAnsi="微软雅黑" w:hint="eastAsia"/>
        </w:rPr>
        <w:t>“</w:t>
      </w:r>
      <w:r w:rsidRPr="00A71C07">
        <w:rPr>
          <w:rFonts w:ascii="微软雅黑" w:hAnsi="微软雅黑" w:hint="eastAsia"/>
        </w:rPr>
        <w:t>设置中心</w:t>
      </w:r>
      <w:r w:rsidRPr="00A71C07">
        <w:rPr>
          <w:rFonts w:ascii="微软雅黑" w:hAnsi="微软雅黑"/>
        </w:rPr>
        <w:t>&gt;&gt;</w:t>
      </w:r>
      <w:r w:rsidRPr="00A71C07">
        <w:rPr>
          <w:rFonts w:ascii="微软雅黑" w:hAnsi="微软雅黑" w:hint="eastAsia"/>
        </w:rPr>
        <w:t>系统管理</w:t>
      </w:r>
      <w:r w:rsidRPr="00A71C07">
        <w:rPr>
          <w:rFonts w:ascii="微软雅黑" w:hAnsi="微软雅黑"/>
        </w:rPr>
        <w:t>&gt;&gt;</w:t>
      </w:r>
      <w:r w:rsidRPr="00A71C07">
        <w:rPr>
          <w:rFonts w:ascii="微软雅黑" w:hAnsi="微软雅黑" w:hint="eastAsia"/>
        </w:rPr>
        <w:t>安全设置</w:t>
      </w:r>
      <w:r>
        <w:rPr>
          <w:rFonts w:ascii="微软雅黑" w:hAnsi="微软雅黑" w:hint="eastAsia"/>
        </w:rPr>
        <w:t>“</w:t>
      </w:r>
      <w:r w:rsidRPr="00A71C07">
        <w:rPr>
          <w:rFonts w:ascii="微软雅黑" w:hAnsi="微软雅黑" w:hint="eastAsia"/>
        </w:rPr>
        <w:t>中设置</w:t>
      </w:r>
      <w:r w:rsidRPr="00A71C07">
        <w:rPr>
          <w:rFonts w:ascii="微软雅黑" w:hAnsi="微软雅黑"/>
        </w:rPr>
        <w:t>CA</w:t>
      </w:r>
      <w:r w:rsidRPr="00A71C07">
        <w:rPr>
          <w:rFonts w:ascii="微软雅黑" w:hAnsi="微软雅黑" w:hint="eastAsia"/>
        </w:rPr>
        <w:t>证书，如果设置</w:t>
      </w:r>
      <w:r w:rsidRPr="00A71C07">
        <w:rPr>
          <w:rFonts w:ascii="微软雅黑" w:hAnsi="微软雅黑"/>
        </w:rPr>
        <w:t>CA</w:t>
      </w:r>
      <w:r>
        <w:rPr>
          <w:rFonts w:ascii="微软雅黑" w:hAnsi="微软雅黑" w:hint="eastAsia"/>
        </w:rPr>
        <w:t>证书成功，则打开电子缴税页面。</w:t>
      </w:r>
    </w:p>
    <w:p w:rsidR="00562B6A" w:rsidRDefault="00562B6A" w:rsidP="003A4074">
      <w:pPr>
        <w:pStyle w:val="Heading2"/>
        <w:numPr>
          <w:ilvl w:val="1"/>
          <w:numId w:val="22"/>
        </w:numPr>
        <w:ind w:firstLine="0"/>
        <w:rPr>
          <w:b w:val="0"/>
        </w:rPr>
        <w:sectPr w:rsidR="00562B6A" w:rsidSect="00615781">
          <w:headerReference w:type="even" r:id="rId72"/>
          <w:headerReference w:type="default" r:id="rId73"/>
          <w:pgSz w:w="7371" w:h="10433"/>
          <w:pgMar w:top="794" w:right="680" w:bottom="794" w:left="936" w:header="312" w:footer="227" w:gutter="284"/>
          <w:cols w:space="425"/>
          <w:docGrid w:type="lines" w:linePitch="312"/>
        </w:sectPr>
      </w:pPr>
    </w:p>
    <w:p w:rsidR="00562B6A" w:rsidRPr="005E4F6C" w:rsidRDefault="00562B6A" w:rsidP="00937F22">
      <w:pPr>
        <w:pStyle w:val="Heading2"/>
        <w:numPr>
          <w:ilvl w:val="1"/>
          <w:numId w:val="22"/>
        </w:numPr>
        <w:ind w:left="0" w:firstLine="0"/>
        <w:rPr>
          <w:b w:val="0"/>
        </w:rPr>
      </w:pPr>
      <w:r>
        <w:rPr>
          <w:rFonts w:hint="eastAsia"/>
          <w:b w:val="0"/>
        </w:rPr>
        <w:t>介质传送</w:t>
      </w:r>
    </w:p>
    <w:p w:rsidR="00562B6A" w:rsidRPr="00A83890" w:rsidRDefault="00562B6A" w:rsidP="00382776">
      <w:pPr>
        <w:ind w:firstLineChars="0" w:firstLine="0"/>
      </w:pPr>
      <w:r w:rsidRPr="00EE176C">
        <w:rPr>
          <w:rFonts w:ascii="MS Gothic" w:eastAsia="MS Gothic" w:hAnsi="MS Gothic" w:cs="MS Gothic" w:hint="eastAsia"/>
        </w:rPr>
        <w:t> </w:t>
      </w:r>
      <w:r w:rsidRPr="00D0181E">
        <w:rPr>
          <w:rFonts w:ascii="MS Gothic" w:eastAsia="MS Gothic" w:hAnsi="MS Gothic" w:cs="MS Gothic" w:hint="eastAsia"/>
          <w:b/>
          <w:szCs w:val="18"/>
          <w:shd w:val="clear" w:color="auto" w:fill="EEECE1"/>
        </w:rPr>
        <w:t>  </w:t>
      </w:r>
      <w:r>
        <w:rPr>
          <w:rFonts w:ascii="Verdana" w:hAnsi="Verdana" w:cs="宋体" w:hint="eastAsia"/>
          <w:b/>
          <w:szCs w:val="18"/>
          <w:shd w:val="clear" w:color="auto" w:fill="EEECE1"/>
        </w:rPr>
        <w:t>业务</w:t>
      </w:r>
      <w:r w:rsidRPr="00D0181E">
        <w:rPr>
          <w:rFonts w:ascii="Verdana" w:hAnsi="Verdana" w:cs="宋体" w:hint="eastAsia"/>
          <w:b/>
          <w:szCs w:val="18"/>
          <w:shd w:val="clear" w:color="auto" w:fill="EEECE1"/>
        </w:rPr>
        <w:t>说明</w:t>
      </w:r>
      <w:r w:rsidRPr="00D0181E">
        <w:rPr>
          <w:rFonts w:ascii="MS Gothic" w:eastAsia="MS Gothic" w:hAnsi="MS Gothic" w:cs="MS Gothic" w:hint="eastAsia"/>
          <w:b/>
          <w:szCs w:val="18"/>
          <w:shd w:val="clear" w:color="auto" w:fill="EEECE1"/>
        </w:rPr>
        <w:t>  </w:t>
      </w:r>
      <w:r w:rsidRPr="00EE176C">
        <w:rPr>
          <w:rFonts w:ascii="MS Gothic" w:eastAsia="MS Gothic" w:hAnsi="MS Gothic" w:cs="MS Gothic" w:hint="eastAsia"/>
        </w:rPr>
        <w:t> </w:t>
      </w:r>
    </w:p>
    <w:p w:rsidR="00562B6A" w:rsidRDefault="00562B6A" w:rsidP="00AE7C83">
      <w:pPr>
        <w:ind w:firstLine="360"/>
        <w:rPr>
          <w:rFonts w:hAnsi="微软雅黑"/>
        </w:rPr>
      </w:pPr>
      <w:r>
        <w:rPr>
          <w:rFonts w:hAnsi="微软雅黑" w:hint="eastAsia"/>
        </w:rPr>
        <w:t>针对无网络环境的用户，可以通过介质传送的方式完成申报。首先，用户需要携带存储介质（如</w:t>
      </w:r>
      <w:r>
        <w:rPr>
          <w:rFonts w:hAnsi="微软雅黑"/>
        </w:rPr>
        <w:t>U</w:t>
      </w:r>
      <w:r>
        <w:rPr>
          <w:rFonts w:hAnsi="微软雅黑" w:hint="eastAsia"/>
        </w:rPr>
        <w:t>盘）前往主管税务大厅获取企业的基本信息和核定信息两个文件。</w:t>
      </w:r>
    </w:p>
    <w:p w:rsidR="00562B6A" w:rsidRPr="000B7CFB" w:rsidRDefault="00562B6A" w:rsidP="00AE7C83">
      <w:pPr>
        <w:ind w:firstLine="360"/>
        <w:rPr>
          <w:rFonts w:hAnsi="微软雅黑"/>
        </w:rPr>
      </w:pPr>
      <w:r>
        <w:rPr>
          <w:rFonts w:hAnsi="微软雅黑" w:hint="eastAsia"/>
        </w:rPr>
        <w:t>然后，依次将基本信息、核定信息两个文件通过介质传送功能导入申报软件中。</w:t>
      </w:r>
    </w:p>
    <w:p w:rsidR="00562B6A" w:rsidRDefault="00562B6A" w:rsidP="005461DA">
      <w:pPr>
        <w:ind w:firstLine="360"/>
        <w:rPr>
          <w:rFonts w:hAnsi="微软雅黑"/>
        </w:rPr>
      </w:pPr>
      <w:r w:rsidRPr="00EE176C">
        <w:rPr>
          <w:rFonts w:hAnsi="微软雅黑" w:hint="eastAsia"/>
        </w:rPr>
        <w:t>申报资料填写完毕</w:t>
      </w:r>
      <w:r>
        <w:rPr>
          <w:rFonts w:hAnsi="微软雅黑" w:hint="eastAsia"/>
        </w:rPr>
        <w:t>后</w:t>
      </w:r>
      <w:r w:rsidRPr="00EE176C">
        <w:rPr>
          <w:rFonts w:hAnsi="微软雅黑" w:hint="eastAsia"/>
        </w:rPr>
        <w:t>，</w:t>
      </w:r>
      <w:r>
        <w:rPr>
          <w:rFonts w:hAnsi="微软雅黑" w:hint="eastAsia"/>
        </w:rPr>
        <w:t>通过申报文件导出功能，</w:t>
      </w:r>
      <w:r w:rsidRPr="00EE176C">
        <w:rPr>
          <w:rFonts w:hAnsi="微软雅黑" w:hint="eastAsia"/>
        </w:rPr>
        <w:t>将申报资料导出到</w:t>
      </w:r>
      <w:r>
        <w:rPr>
          <w:rFonts w:hAnsi="微软雅黑" w:hint="eastAsia"/>
        </w:rPr>
        <w:t>存储</w:t>
      </w:r>
      <w:r w:rsidRPr="00EE176C">
        <w:rPr>
          <w:rFonts w:hAnsi="微软雅黑" w:hint="eastAsia"/>
        </w:rPr>
        <w:t>介质上（如</w:t>
      </w:r>
      <w:r w:rsidRPr="00EE176C">
        <w:rPr>
          <w:rFonts w:hAnsi="微软雅黑"/>
        </w:rPr>
        <w:t xml:space="preserve">U </w:t>
      </w:r>
      <w:r w:rsidRPr="00EE176C">
        <w:rPr>
          <w:rFonts w:hAnsi="微软雅黑" w:hint="eastAsia"/>
        </w:rPr>
        <w:t>盘）</w:t>
      </w:r>
      <w:r>
        <w:rPr>
          <w:rFonts w:hAnsi="微软雅黑" w:hint="eastAsia"/>
        </w:rPr>
        <w:t>，形成数据文件（文件名格式</w:t>
      </w:r>
      <w:r w:rsidRPr="00EE176C">
        <w:rPr>
          <w:rFonts w:hAnsi="微软雅黑" w:hint="eastAsia"/>
        </w:rPr>
        <w:t>：</w:t>
      </w:r>
      <w:r>
        <w:rPr>
          <w:rFonts w:hAnsi="微软雅黑" w:hint="eastAsia"/>
        </w:rPr>
        <w:t>税号</w:t>
      </w:r>
      <w:r>
        <w:rPr>
          <w:rFonts w:hAnsi="微软雅黑"/>
        </w:rPr>
        <w:t>_</w:t>
      </w:r>
      <w:r>
        <w:rPr>
          <w:rFonts w:hAnsi="微软雅黑" w:hint="eastAsia"/>
        </w:rPr>
        <w:t>申报所属年月</w:t>
      </w:r>
      <w:r>
        <w:rPr>
          <w:rFonts w:hAnsi="微软雅黑"/>
        </w:rPr>
        <w:t>_</w:t>
      </w:r>
      <w:r>
        <w:rPr>
          <w:rFonts w:hAnsi="微软雅黑" w:hint="eastAsia"/>
        </w:rPr>
        <w:t>申报日期</w:t>
      </w:r>
      <w:r w:rsidRPr="000B7CFB">
        <w:rPr>
          <w:rFonts w:hAnsi="微软雅黑"/>
        </w:rPr>
        <w:t>.xml</w:t>
      </w:r>
      <w:r w:rsidRPr="00EE176C">
        <w:rPr>
          <w:rFonts w:hAnsi="微软雅黑" w:hint="eastAsia"/>
        </w:rPr>
        <w:t>）</w:t>
      </w:r>
      <w:r>
        <w:rPr>
          <w:rFonts w:hAnsi="微软雅黑" w:hint="eastAsia"/>
        </w:rPr>
        <w:t>，前往</w:t>
      </w:r>
      <w:r w:rsidRPr="00EE176C">
        <w:rPr>
          <w:rFonts w:hAnsi="微软雅黑" w:hint="eastAsia"/>
        </w:rPr>
        <w:t>主管税务</w:t>
      </w:r>
      <w:r>
        <w:rPr>
          <w:rFonts w:hAnsi="微软雅黑" w:hint="eastAsia"/>
        </w:rPr>
        <w:t>大厅自助服务电脑或已开通互联网的电脑上</w:t>
      </w:r>
      <w:r w:rsidRPr="00EE176C">
        <w:rPr>
          <w:rFonts w:hAnsi="微软雅黑" w:hint="eastAsia"/>
        </w:rPr>
        <w:t>进行纳税申报。</w:t>
      </w:r>
    </w:p>
    <w:p w:rsidR="00562B6A" w:rsidRDefault="00562B6A" w:rsidP="00382776">
      <w:pPr>
        <w:ind w:firstLineChars="0" w:firstLine="0"/>
        <w:rPr>
          <w:rFonts w:ascii="Arial" w:hAnsi="Arial" w:cs="Arial"/>
          <w:b/>
          <w:szCs w:val="18"/>
          <w:shd w:val="clear" w:color="auto" w:fill="EEECE1"/>
        </w:rPr>
      </w:pPr>
      <w:r w:rsidRPr="00D0181E">
        <w:rPr>
          <w:rFonts w:ascii="MS Gothic" w:eastAsia="MS Gothic" w:hAnsi="MS Gothic" w:cs="MS Gothic" w:hint="eastAsia"/>
          <w:b/>
          <w:szCs w:val="18"/>
          <w:shd w:val="clear" w:color="auto" w:fill="EEECE1"/>
        </w:rPr>
        <w:t>  </w:t>
      </w:r>
      <w:r w:rsidRPr="00D0181E">
        <w:rPr>
          <w:rFonts w:ascii="Verdana" w:hAnsi="Verdana" w:cs="宋体" w:hint="eastAsia"/>
          <w:b/>
          <w:szCs w:val="18"/>
          <w:shd w:val="clear" w:color="auto" w:fill="EEECE1"/>
        </w:rPr>
        <w:t>操作说明</w:t>
      </w:r>
      <w:r w:rsidRPr="00D0181E">
        <w:rPr>
          <w:rFonts w:ascii="MS Gothic" w:eastAsia="MS Gothic" w:hAnsi="MS Gothic" w:cs="MS Gothic" w:hint="eastAsia"/>
          <w:b/>
          <w:szCs w:val="18"/>
          <w:shd w:val="clear" w:color="auto" w:fill="EEECE1"/>
        </w:rPr>
        <w:t>  </w:t>
      </w:r>
    </w:p>
    <w:p w:rsidR="00562B6A" w:rsidRPr="00B604F5" w:rsidRDefault="00562B6A" w:rsidP="00B604F5">
      <w:pPr>
        <w:pStyle w:val="22"/>
        <w:numPr>
          <w:ilvl w:val="0"/>
          <w:numId w:val="52"/>
        </w:numPr>
        <w:spacing w:line="288" w:lineRule="auto"/>
        <w:ind w:firstLineChars="0"/>
        <w:rPr>
          <w:rFonts w:ascii="微软雅黑"/>
        </w:rPr>
      </w:pPr>
      <w:r w:rsidRPr="00B604F5">
        <w:rPr>
          <w:rFonts w:ascii="微软雅黑" w:hAnsi="微软雅黑" w:hint="eastAsia"/>
        </w:rPr>
        <w:t>选择“汇算清缴</w:t>
      </w:r>
      <w:r w:rsidRPr="00B604F5">
        <w:rPr>
          <w:rFonts w:ascii="微软雅黑" w:hAnsi="微软雅黑"/>
        </w:rPr>
        <w:t>&gt;&gt;</w:t>
      </w:r>
      <w:r w:rsidRPr="00B604F5">
        <w:rPr>
          <w:rFonts w:ascii="微软雅黑" w:hAnsi="微软雅黑" w:hint="eastAsia"/>
        </w:rPr>
        <w:t>介质传送</w:t>
      </w:r>
      <w:r w:rsidRPr="00B604F5">
        <w:rPr>
          <w:rFonts w:ascii="微软雅黑" w:hAnsi="微软雅黑"/>
        </w:rPr>
        <w:t>&gt;&gt;</w:t>
      </w:r>
      <w:r w:rsidRPr="00B604F5">
        <w:rPr>
          <w:rFonts w:ascii="微软雅黑" w:hAnsi="微软雅黑" w:hint="eastAsia"/>
        </w:rPr>
        <w:t>基本信息导入”。</w:t>
      </w:r>
    </w:p>
    <w:p w:rsidR="00562B6A" w:rsidRDefault="00562B6A" w:rsidP="00C321BF">
      <w:pPr>
        <w:ind w:firstLineChars="0" w:firstLine="0"/>
        <w:rPr>
          <w:rFonts w:hAnsi="微软雅黑"/>
        </w:rPr>
      </w:pPr>
      <w:r w:rsidRPr="0011036F">
        <w:rPr>
          <w:noProof/>
        </w:rPr>
        <w:pict>
          <v:shape id="_x0000_i1060" type="#_x0000_t75" style="width:272.25pt;height:153.75pt;visibility:visible">
            <v:imagedata r:id="rId74" o:title=""/>
          </v:shape>
        </w:pict>
      </w:r>
    </w:p>
    <w:p w:rsidR="00562B6A" w:rsidRDefault="00562B6A" w:rsidP="00C321BF">
      <w:pPr>
        <w:ind w:firstLineChars="0" w:firstLine="0"/>
        <w:rPr>
          <w:rFonts w:hAnsi="微软雅黑"/>
        </w:rPr>
      </w:pPr>
      <w:r>
        <w:rPr>
          <w:rFonts w:hAnsi="微软雅黑" w:hint="eastAsia"/>
        </w:rPr>
        <w:t>点击</w:t>
      </w:r>
      <w:r w:rsidRPr="00382776">
        <w:rPr>
          <w:rFonts w:hAnsi="微软雅黑" w:hint="eastAsia"/>
        </w:rPr>
        <w:t>【浏览】</w:t>
      </w:r>
      <w:r>
        <w:rPr>
          <w:rFonts w:hAnsi="微软雅黑" w:hint="eastAsia"/>
        </w:rPr>
        <w:t>，选择从主管税务大厅获取的基本信息文件（格式：企业税号</w:t>
      </w:r>
      <w:r w:rsidRPr="000B7CFB">
        <w:rPr>
          <w:rFonts w:hAnsi="微软雅黑"/>
        </w:rPr>
        <w:t>_jbxx.xml</w:t>
      </w:r>
      <w:r>
        <w:rPr>
          <w:rFonts w:hAnsi="微软雅黑" w:hint="eastAsia"/>
        </w:rPr>
        <w:t>）进行导入。</w:t>
      </w:r>
    </w:p>
    <w:p w:rsidR="00562B6A" w:rsidRPr="00382776" w:rsidRDefault="00562B6A" w:rsidP="00B604F5">
      <w:pPr>
        <w:pStyle w:val="22"/>
        <w:numPr>
          <w:ilvl w:val="0"/>
          <w:numId w:val="52"/>
        </w:numPr>
        <w:spacing w:line="288" w:lineRule="auto"/>
        <w:ind w:firstLineChars="0"/>
        <w:rPr>
          <w:rFonts w:ascii="微软雅黑"/>
        </w:rPr>
      </w:pPr>
      <w:r w:rsidRPr="00382776">
        <w:rPr>
          <w:rFonts w:ascii="微软雅黑" w:hAnsi="微软雅黑" w:hint="eastAsia"/>
        </w:rPr>
        <w:t>选择“汇算清缴</w:t>
      </w:r>
      <w:r w:rsidRPr="00382776">
        <w:rPr>
          <w:rFonts w:ascii="微软雅黑" w:hAnsi="微软雅黑"/>
        </w:rPr>
        <w:t>&gt;&gt;</w:t>
      </w:r>
      <w:r w:rsidRPr="00382776">
        <w:rPr>
          <w:rFonts w:ascii="微软雅黑" w:hAnsi="微软雅黑" w:hint="eastAsia"/>
        </w:rPr>
        <w:t>介质传送</w:t>
      </w:r>
      <w:r w:rsidRPr="00382776">
        <w:rPr>
          <w:rFonts w:ascii="微软雅黑" w:hAnsi="微软雅黑"/>
        </w:rPr>
        <w:t>&gt;&gt;</w:t>
      </w:r>
      <w:r>
        <w:rPr>
          <w:rFonts w:ascii="微软雅黑" w:hAnsi="微软雅黑" w:hint="eastAsia"/>
        </w:rPr>
        <w:t>核定信息导入</w:t>
      </w:r>
      <w:r w:rsidRPr="00382776">
        <w:rPr>
          <w:rFonts w:ascii="微软雅黑" w:hAnsi="微软雅黑" w:hint="eastAsia"/>
        </w:rPr>
        <w:t>”。</w:t>
      </w:r>
      <w:r w:rsidRPr="00382776">
        <w:rPr>
          <w:rFonts w:ascii="微软雅黑" w:hAnsi="微软雅黑"/>
        </w:rPr>
        <w:t xml:space="preserve"> </w:t>
      </w:r>
    </w:p>
    <w:p w:rsidR="00562B6A" w:rsidRDefault="00562B6A" w:rsidP="00C321BF">
      <w:pPr>
        <w:ind w:firstLineChars="0" w:firstLine="0"/>
        <w:rPr>
          <w:rFonts w:hAnsi="微软雅黑"/>
        </w:rPr>
      </w:pPr>
      <w:r w:rsidRPr="00693E1C">
        <w:rPr>
          <w:rFonts w:hAnsi="微软雅黑"/>
          <w:noProof/>
        </w:rPr>
        <w:pict>
          <v:shape id="_x0000_i1061" type="#_x0000_t75" style="width:272.25pt;height:140.25pt;visibility:visible">
            <v:imagedata r:id="rId75" o:title=""/>
          </v:shape>
        </w:pict>
      </w:r>
    </w:p>
    <w:p w:rsidR="00562B6A" w:rsidRDefault="00562B6A" w:rsidP="000B691B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  <w:r>
        <w:rPr>
          <w:noProof/>
        </w:rPr>
        <w:t>-2</w:t>
      </w:r>
    </w:p>
    <w:p w:rsidR="00562B6A" w:rsidRPr="00B604F5" w:rsidRDefault="00562B6A" w:rsidP="00C321BF">
      <w:pPr>
        <w:ind w:firstLineChars="0" w:firstLine="0"/>
        <w:rPr>
          <w:rFonts w:hAnsi="微软雅黑"/>
        </w:rPr>
      </w:pPr>
      <w:r>
        <w:rPr>
          <w:rFonts w:hAnsi="微软雅黑" w:hint="eastAsia"/>
        </w:rPr>
        <w:t>点击</w:t>
      </w:r>
      <w:r w:rsidRPr="00382776">
        <w:rPr>
          <w:rFonts w:hAnsi="微软雅黑" w:hint="eastAsia"/>
        </w:rPr>
        <w:t>【浏览】</w:t>
      </w:r>
      <w:r>
        <w:rPr>
          <w:rFonts w:hAnsi="微软雅黑" w:hint="eastAsia"/>
        </w:rPr>
        <w:t>，选择从主管税务大厅获取的核定信息文件（格式：企业税号</w:t>
      </w:r>
      <w:r w:rsidRPr="000B7CFB">
        <w:rPr>
          <w:rFonts w:hAnsi="微软雅黑"/>
        </w:rPr>
        <w:t>_hdxx.xml</w:t>
      </w:r>
      <w:r>
        <w:rPr>
          <w:rFonts w:hAnsi="微软雅黑" w:hint="eastAsia"/>
        </w:rPr>
        <w:t>）进行导入。</w:t>
      </w:r>
    </w:p>
    <w:p w:rsidR="00562B6A" w:rsidRPr="00382776" w:rsidRDefault="00562B6A" w:rsidP="00382776">
      <w:pPr>
        <w:pStyle w:val="22"/>
        <w:numPr>
          <w:ilvl w:val="0"/>
          <w:numId w:val="52"/>
        </w:numPr>
        <w:spacing w:line="288" w:lineRule="auto"/>
        <w:ind w:firstLineChars="0"/>
        <w:rPr>
          <w:rFonts w:ascii="微软雅黑"/>
        </w:rPr>
      </w:pPr>
      <w:r w:rsidRPr="00382776">
        <w:rPr>
          <w:rFonts w:ascii="微软雅黑" w:hAnsi="微软雅黑" w:hint="eastAsia"/>
        </w:rPr>
        <w:t>选择“汇算清缴</w:t>
      </w:r>
      <w:r w:rsidRPr="00382776">
        <w:rPr>
          <w:rFonts w:ascii="微软雅黑" w:hAnsi="微软雅黑"/>
        </w:rPr>
        <w:t>&gt;&gt;</w:t>
      </w:r>
      <w:r w:rsidRPr="00382776">
        <w:rPr>
          <w:rFonts w:ascii="微软雅黑" w:hAnsi="微软雅黑" w:hint="eastAsia"/>
        </w:rPr>
        <w:t>介质传送</w:t>
      </w:r>
      <w:r w:rsidRPr="00382776">
        <w:rPr>
          <w:rFonts w:ascii="微软雅黑" w:hAnsi="微软雅黑"/>
        </w:rPr>
        <w:t>&gt;&gt;</w:t>
      </w:r>
      <w:r w:rsidRPr="00382776">
        <w:rPr>
          <w:rFonts w:ascii="微软雅黑" w:hAnsi="微软雅黑" w:hint="eastAsia"/>
        </w:rPr>
        <w:t>申报文件导出”。</w:t>
      </w:r>
      <w:r w:rsidRPr="00382776">
        <w:rPr>
          <w:rFonts w:ascii="微软雅黑" w:hAnsi="微软雅黑"/>
        </w:rPr>
        <w:t xml:space="preserve"> </w:t>
      </w:r>
    </w:p>
    <w:p w:rsidR="00562B6A" w:rsidRPr="00EE176C" w:rsidRDefault="00562B6A" w:rsidP="002345E9">
      <w:pPr>
        <w:ind w:firstLineChars="0" w:firstLine="0"/>
        <w:jc w:val="center"/>
        <w:rPr>
          <w:rFonts w:hAnsi="微软雅黑"/>
        </w:rPr>
      </w:pPr>
      <w:r w:rsidRPr="0011036F">
        <w:rPr>
          <w:noProof/>
        </w:rPr>
        <w:pict>
          <v:shape id="图片 128" o:spid="_x0000_i1062" type="#_x0000_t75" style="width:270.75pt;height:176.25pt;visibility:visible">
            <v:imagedata r:id="rId76" o:title=""/>
          </v:shape>
        </w:pict>
      </w:r>
    </w:p>
    <w:p w:rsidR="00562B6A" w:rsidRDefault="00562B6A" w:rsidP="0060087F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  <w:r>
        <w:rPr>
          <w:noProof/>
        </w:rPr>
        <w:t>-3</w:t>
      </w:r>
    </w:p>
    <w:p w:rsidR="00562B6A" w:rsidRPr="00382776" w:rsidRDefault="00562B6A" w:rsidP="00EB0BD2">
      <w:pPr>
        <w:pStyle w:val="22"/>
        <w:spacing w:line="288" w:lineRule="auto"/>
        <w:ind w:left="420" w:firstLineChars="0" w:firstLine="0"/>
        <w:rPr>
          <w:rFonts w:ascii="微软雅黑"/>
        </w:rPr>
      </w:pPr>
      <w:r w:rsidRPr="00382776">
        <w:rPr>
          <w:rFonts w:ascii="微软雅黑" w:hAnsi="微软雅黑" w:hint="eastAsia"/>
        </w:rPr>
        <w:t>点击【浏览】，选择申报文件存放目录，点击【确定】。</w:t>
      </w:r>
    </w:p>
    <w:p w:rsidR="00562B6A" w:rsidRPr="00EE176C" w:rsidRDefault="00562B6A" w:rsidP="00382776">
      <w:pPr>
        <w:ind w:firstLineChars="0" w:firstLine="0"/>
        <w:jc w:val="center"/>
        <w:rPr>
          <w:rFonts w:hAnsi="微软雅黑"/>
        </w:rPr>
      </w:pPr>
      <w:r w:rsidRPr="00693E1C">
        <w:rPr>
          <w:rFonts w:hAnsi="微软雅黑"/>
          <w:noProof/>
        </w:rPr>
        <w:pict>
          <v:shape id="图片 179" o:spid="_x0000_i1063" type="#_x0000_t75" style="width:170.25pt;height:167.25pt;visibility:visible">
            <v:imagedata r:id="rId77" o:title=""/>
          </v:shape>
        </w:pict>
      </w:r>
    </w:p>
    <w:p w:rsidR="00562B6A" w:rsidRDefault="00562B6A" w:rsidP="0060087F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  <w:r>
        <w:rPr>
          <w:noProof/>
        </w:rPr>
        <w:t>-4</w:t>
      </w:r>
    </w:p>
    <w:p w:rsidR="00562B6A" w:rsidRPr="00382776" w:rsidRDefault="00562B6A" w:rsidP="00EB0BD2">
      <w:pPr>
        <w:pStyle w:val="22"/>
        <w:spacing w:line="288" w:lineRule="auto"/>
        <w:ind w:left="420" w:firstLineChars="0" w:firstLine="0"/>
        <w:rPr>
          <w:rFonts w:ascii="微软雅黑"/>
        </w:rPr>
      </w:pPr>
      <w:r>
        <w:rPr>
          <w:rFonts w:ascii="微软雅黑" w:hAnsi="微软雅黑" w:hint="eastAsia"/>
        </w:rPr>
        <w:t>注意：</w:t>
      </w:r>
      <w:r w:rsidRPr="00382776">
        <w:rPr>
          <w:rFonts w:ascii="微软雅黑" w:hAnsi="微软雅黑" w:hint="eastAsia"/>
        </w:rPr>
        <w:t>如果您有申报多个税种的情况，这里列出所有您要申报的税种，可以分次申报。在标题栏的“选择”前打勾选中要申报的税种。</w:t>
      </w:r>
    </w:p>
    <w:p w:rsidR="00562B6A" w:rsidRPr="00EE176C" w:rsidRDefault="00562B6A" w:rsidP="002345E9">
      <w:pPr>
        <w:ind w:firstLineChars="0" w:firstLine="0"/>
        <w:jc w:val="center"/>
        <w:rPr>
          <w:rFonts w:hAnsi="微软雅黑"/>
        </w:rPr>
      </w:pPr>
      <w:r w:rsidRPr="00693E1C">
        <w:rPr>
          <w:rFonts w:hAnsi="微软雅黑"/>
          <w:noProof/>
        </w:rPr>
        <w:pict>
          <v:shape id="图片 18" o:spid="_x0000_i1064" type="#_x0000_t75" style="width:273pt;height:181.5pt;visibility:visible">
            <v:imagedata r:id="rId78" o:title=""/>
          </v:shape>
        </w:pict>
      </w:r>
    </w:p>
    <w:p w:rsidR="00562B6A" w:rsidRDefault="00562B6A" w:rsidP="0060087F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  <w:r>
        <w:rPr>
          <w:noProof/>
        </w:rPr>
        <w:t>-5</w:t>
      </w:r>
    </w:p>
    <w:p w:rsidR="00562B6A" w:rsidRPr="00382776" w:rsidRDefault="00562B6A" w:rsidP="00EB0BD2">
      <w:pPr>
        <w:pStyle w:val="22"/>
        <w:spacing w:line="288" w:lineRule="auto"/>
        <w:ind w:left="420" w:firstLineChars="0" w:firstLine="0"/>
        <w:rPr>
          <w:rFonts w:ascii="微软雅黑"/>
        </w:rPr>
      </w:pPr>
      <w:r w:rsidRPr="00382776">
        <w:rPr>
          <w:rFonts w:ascii="微软雅黑" w:hAnsi="微软雅黑" w:hint="eastAsia"/>
        </w:rPr>
        <w:t>导出格式：默认导出“申报文件”。</w:t>
      </w:r>
    </w:p>
    <w:p w:rsidR="00562B6A" w:rsidRPr="00382776" w:rsidRDefault="00562B6A" w:rsidP="00EB0BD2">
      <w:pPr>
        <w:pStyle w:val="22"/>
        <w:spacing w:line="288" w:lineRule="auto"/>
        <w:ind w:left="420" w:firstLineChars="0" w:firstLine="0"/>
        <w:rPr>
          <w:rFonts w:ascii="微软雅黑"/>
        </w:rPr>
      </w:pPr>
      <w:r w:rsidRPr="00382776">
        <w:rPr>
          <w:rFonts w:ascii="微软雅黑" w:hAnsi="微软雅黑" w:hint="eastAsia"/>
        </w:rPr>
        <w:t>完成以上设置后，点击【导出】。</w:t>
      </w:r>
    </w:p>
    <w:p w:rsidR="00562B6A" w:rsidRPr="00EE176C" w:rsidRDefault="00562B6A" w:rsidP="002345E9">
      <w:pPr>
        <w:ind w:firstLineChars="0" w:firstLine="0"/>
        <w:jc w:val="center"/>
        <w:rPr>
          <w:rFonts w:hAnsi="微软雅黑"/>
        </w:rPr>
      </w:pPr>
      <w:r w:rsidRPr="00693E1C">
        <w:rPr>
          <w:rFonts w:hAnsi="微软雅黑"/>
          <w:noProof/>
        </w:rPr>
        <w:pict>
          <v:shape id="图片 181" o:spid="_x0000_i1065" type="#_x0000_t75" style="width:264pt;height:182.25pt;visibility:visible">
            <v:imagedata r:id="rId79" o:title=""/>
          </v:shape>
        </w:pict>
      </w:r>
    </w:p>
    <w:p w:rsidR="00562B6A" w:rsidRDefault="00562B6A" w:rsidP="002D5761">
      <w:pPr>
        <w:pStyle w:val="af"/>
        <w:ind w:firstLineChars="0" w:firstLine="0"/>
        <w:rPr>
          <w:noProof/>
        </w:rPr>
      </w:pPr>
      <w:r>
        <w:rPr>
          <w:noProof/>
        </w:rPr>
        <w:t xml:space="preserve">     </w:t>
      </w: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  <w:r>
        <w:rPr>
          <w:noProof/>
        </w:rPr>
        <w:t>-6</w:t>
      </w:r>
      <w:r>
        <w:rPr>
          <w:noProof/>
        </w:rPr>
        <w:tab/>
      </w:r>
    </w:p>
    <w:p w:rsidR="00562B6A" w:rsidRPr="00B553AD" w:rsidRDefault="00562B6A" w:rsidP="006A0A2E">
      <w:pPr>
        <w:pStyle w:val="22"/>
        <w:numPr>
          <w:ilvl w:val="0"/>
          <w:numId w:val="52"/>
        </w:numPr>
        <w:spacing w:line="288" w:lineRule="auto"/>
        <w:ind w:firstLineChars="0"/>
        <w:rPr>
          <w:rFonts w:ascii="微软雅黑"/>
        </w:rPr>
      </w:pPr>
      <w:r>
        <w:rPr>
          <w:rFonts w:ascii="微软雅黑" w:hAnsi="微软雅黑" w:hint="eastAsia"/>
        </w:rPr>
        <w:t>用户将客户端导出的申报文件拷贝到</w:t>
      </w:r>
      <w:r>
        <w:rPr>
          <w:rFonts w:ascii="微软雅黑" w:hAnsi="微软雅黑"/>
        </w:rPr>
        <w:t>U</w:t>
      </w:r>
      <w:r>
        <w:rPr>
          <w:rFonts w:ascii="微软雅黑" w:hAnsi="微软雅黑" w:hint="eastAsia"/>
        </w:rPr>
        <w:t>盘上，前往税局大厅自助申报电脑或已开通互联网的电脑，打开浏览器，输入网址：</w:t>
      </w:r>
      <w:hyperlink r:id="rId80" w:history="1">
        <w:r w:rsidRPr="00960FFA">
          <w:rPr>
            <w:rStyle w:val="Hyperlink"/>
            <w:rFonts w:ascii="微软雅黑" w:hAnsi="微软雅黑" w:cs="宋体"/>
            <w:sz w:val="15"/>
            <w:szCs w:val="15"/>
          </w:rPr>
          <w:t>http://117.40.128.131:7</w:t>
        </w:r>
        <w:r w:rsidRPr="00960FFA">
          <w:rPr>
            <w:rStyle w:val="Hyperlink"/>
            <w:rFonts w:ascii="微软雅黑" w:cs="宋体"/>
            <w:sz w:val="15"/>
            <w:szCs w:val="15"/>
          </w:rPr>
          <w:t>00</w:t>
        </w:r>
        <w:r w:rsidRPr="00960FFA">
          <w:rPr>
            <w:rStyle w:val="Hyperlink"/>
            <w:rFonts w:ascii="微软雅黑" w:hAnsi="微软雅黑" w:cs="宋体"/>
            <w:sz w:val="15"/>
            <w:szCs w:val="15"/>
          </w:rPr>
          <w:t>1/SlptSoa/JxNfpt/pages/login.html</w:t>
        </w:r>
      </w:hyperlink>
    </w:p>
    <w:p w:rsidR="00562B6A" w:rsidRDefault="00562B6A" w:rsidP="00B553AD">
      <w:pPr>
        <w:pStyle w:val="22"/>
        <w:spacing w:line="288" w:lineRule="auto"/>
        <w:ind w:left="420" w:firstLineChars="0" w:firstLine="0"/>
        <w:rPr>
          <w:rFonts w:ascii="微软雅黑"/>
          <w:sz w:val="15"/>
          <w:szCs w:val="15"/>
        </w:rPr>
      </w:pPr>
      <w:r w:rsidRPr="00693E1C">
        <w:rPr>
          <w:rFonts w:hAnsi="微软雅黑"/>
          <w:noProof/>
          <w:sz w:val="15"/>
          <w:szCs w:val="15"/>
        </w:rPr>
        <w:pict>
          <v:shape id="图片 7" o:spid="_x0000_i1066" type="#_x0000_t75" style="width:241.5pt;height:168.75pt;visibility:visible">
            <v:imagedata r:id="rId81" o:title=""/>
          </v:shape>
        </w:pict>
      </w:r>
    </w:p>
    <w:p w:rsidR="00562B6A" w:rsidRDefault="00562B6A" w:rsidP="000B691B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  <w:r>
        <w:rPr>
          <w:noProof/>
        </w:rPr>
        <w:t>-7</w:t>
      </w:r>
    </w:p>
    <w:p w:rsidR="00562B6A" w:rsidRDefault="00562B6A" w:rsidP="00B553AD">
      <w:pPr>
        <w:pStyle w:val="22"/>
        <w:spacing w:line="288" w:lineRule="auto"/>
        <w:ind w:left="420" w:firstLineChars="0" w:firstLine="0"/>
        <w:rPr>
          <w:rFonts w:ascii="微软雅黑"/>
        </w:rPr>
      </w:pPr>
      <w:r>
        <w:rPr>
          <w:rFonts w:ascii="微软雅黑" w:hAnsi="微软雅黑" w:hint="eastAsia"/>
        </w:rPr>
        <w:t>使用</w:t>
      </w:r>
      <w:r w:rsidRPr="003B7AAE">
        <w:rPr>
          <w:rFonts w:ascii="微软雅黑" w:hAnsi="微软雅黑" w:hint="eastAsia"/>
        </w:rPr>
        <w:t>税号和申报密码</w:t>
      </w:r>
      <w:r>
        <w:rPr>
          <w:rFonts w:ascii="微软雅黑" w:hAnsi="微软雅黑" w:hint="eastAsia"/>
        </w:rPr>
        <w:t>进行登录</w:t>
      </w:r>
    </w:p>
    <w:p w:rsidR="00562B6A" w:rsidRDefault="00562B6A" w:rsidP="00B553AD">
      <w:pPr>
        <w:pStyle w:val="22"/>
        <w:spacing w:line="288" w:lineRule="auto"/>
        <w:ind w:left="420" w:firstLineChars="0" w:firstLine="0"/>
        <w:rPr>
          <w:rFonts w:ascii="微软雅黑"/>
        </w:rPr>
      </w:pPr>
      <w:r w:rsidRPr="00693E1C">
        <w:rPr>
          <w:rFonts w:hAnsi="微软雅黑"/>
          <w:noProof/>
        </w:rPr>
        <w:pict>
          <v:shape id="_x0000_i1067" type="#_x0000_t75" style="width:241.5pt;height:169.5pt;visibility:visible">
            <v:imagedata r:id="rId82" o:title=""/>
          </v:shape>
        </w:pict>
      </w:r>
    </w:p>
    <w:p w:rsidR="00562B6A" w:rsidRDefault="00562B6A" w:rsidP="000B691B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  <w:r>
        <w:rPr>
          <w:noProof/>
        </w:rPr>
        <w:t>-8</w:t>
      </w:r>
    </w:p>
    <w:p w:rsidR="00562B6A" w:rsidRDefault="00562B6A" w:rsidP="00B553AD">
      <w:pPr>
        <w:pStyle w:val="22"/>
        <w:spacing w:line="288" w:lineRule="auto"/>
        <w:ind w:left="420" w:firstLineChars="0" w:firstLine="0"/>
        <w:rPr>
          <w:rFonts w:ascii="微软雅黑"/>
        </w:rPr>
      </w:pPr>
      <w:r>
        <w:rPr>
          <w:rFonts w:ascii="微软雅黑" w:hAnsi="微软雅黑" w:hint="eastAsia"/>
        </w:rPr>
        <w:t>点击【介质申报文件导入】按钮，进入介质申报模块</w:t>
      </w:r>
    </w:p>
    <w:p w:rsidR="00562B6A" w:rsidRDefault="00562B6A" w:rsidP="00B553AD">
      <w:pPr>
        <w:pStyle w:val="22"/>
        <w:spacing w:line="288" w:lineRule="auto"/>
        <w:ind w:left="420" w:firstLineChars="0" w:firstLine="0"/>
        <w:rPr>
          <w:rFonts w:ascii="微软雅黑"/>
        </w:rPr>
      </w:pPr>
      <w:r w:rsidRPr="00693E1C">
        <w:rPr>
          <w:rFonts w:hAnsi="微软雅黑"/>
          <w:noProof/>
        </w:rPr>
        <w:pict>
          <v:shape id="图片 13" o:spid="_x0000_i1068" type="#_x0000_t75" style="width:241.5pt;height:170.25pt;visibility:visible">
            <v:imagedata r:id="rId83" o:title=""/>
          </v:shape>
        </w:pict>
      </w:r>
    </w:p>
    <w:p w:rsidR="00562B6A" w:rsidRDefault="00562B6A" w:rsidP="000B691B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  <w:r>
        <w:rPr>
          <w:noProof/>
        </w:rPr>
        <w:t>-9</w:t>
      </w:r>
    </w:p>
    <w:p w:rsidR="00562B6A" w:rsidRDefault="00562B6A" w:rsidP="00B553AD">
      <w:pPr>
        <w:pStyle w:val="22"/>
        <w:spacing w:line="288" w:lineRule="auto"/>
        <w:ind w:left="420" w:firstLineChars="0" w:firstLine="0"/>
        <w:rPr>
          <w:rFonts w:ascii="微软雅黑"/>
        </w:rPr>
      </w:pPr>
      <w:r>
        <w:rPr>
          <w:rFonts w:ascii="微软雅黑" w:hAnsi="微软雅黑" w:hint="eastAsia"/>
        </w:rPr>
        <w:t>点击【浏览】按钮，选择客户端导出的申报文件，点击【导入】按钮完成申报。</w:t>
      </w:r>
    </w:p>
    <w:p w:rsidR="00562B6A" w:rsidRDefault="00562B6A" w:rsidP="00B553AD">
      <w:pPr>
        <w:pStyle w:val="22"/>
        <w:spacing w:line="288" w:lineRule="auto"/>
        <w:ind w:left="420" w:firstLineChars="0" w:firstLine="0"/>
        <w:rPr>
          <w:rFonts w:ascii="微软雅黑"/>
        </w:rPr>
      </w:pPr>
      <w:r w:rsidRPr="00693E1C">
        <w:rPr>
          <w:rFonts w:hAnsi="微软雅黑"/>
          <w:noProof/>
        </w:rPr>
        <w:pict>
          <v:shape id="图片 16" o:spid="_x0000_i1069" type="#_x0000_t75" style="width:236.25pt;height:142.5pt;visibility:visible">
            <v:imagedata r:id="rId84" o:title=""/>
          </v:shape>
        </w:pict>
      </w:r>
    </w:p>
    <w:p w:rsidR="00562B6A" w:rsidRDefault="00562B6A" w:rsidP="000B691B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1</w:t>
      </w:r>
      <w:r>
        <w:rPr>
          <w:noProof/>
        </w:rPr>
        <w:fldChar w:fldCharType="end"/>
      </w:r>
      <w:r>
        <w:rPr>
          <w:noProof/>
        </w:rPr>
        <w:t>0</w:t>
      </w:r>
    </w:p>
    <w:p w:rsidR="00562B6A" w:rsidRDefault="00562B6A" w:rsidP="003B7AAE">
      <w:pPr>
        <w:pStyle w:val="22"/>
        <w:spacing w:line="288" w:lineRule="auto"/>
        <w:ind w:left="420" w:firstLineChars="0" w:firstLine="0"/>
        <w:rPr>
          <w:rFonts w:ascii="微软雅黑"/>
        </w:rPr>
      </w:pPr>
      <w:r>
        <w:rPr>
          <w:rFonts w:ascii="微软雅黑"/>
        </w:rPr>
        <w:tab/>
      </w:r>
      <w:r>
        <w:rPr>
          <w:rFonts w:ascii="微软雅黑" w:hAnsi="微软雅黑" w:hint="eastAsia"/>
        </w:rPr>
        <w:t>申报完成后，通过点击【申报结果查询】按钮，查看本次申报情况（成功或失败）。</w:t>
      </w:r>
    </w:p>
    <w:p w:rsidR="00562B6A" w:rsidRDefault="00562B6A" w:rsidP="003B7AAE">
      <w:pPr>
        <w:pStyle w:val="22"/>
        <w:spacing w:line="288" w:lineRule="auto"/>
        <w:ind w:left="420" w:firstLineChars="0" w:firstLine="0"/>
        <w:rPr>
          <w:rFonts w:ascii="微软雅黑"/>
        </w:rPr>
      </w:pPr>
      <w:r w:rsidRPr="00693E1C">
        <w:rPr>
          <w:rFonts w:ascii="微软雅黑"/>
          <w:noProof/>
        </w:rPr>
        <w:pict>
          <v:shape id="_x0000_i1070" type="#_x0000_t75" style="width:3in;height:153pt;visibility:visible">
            <v:imagedata r:id="rId85" o:title=""/>
          </v:shape>
        </w:pict>
      </w:r>
    </w:p>
    <w:p w:rsidR="00562B6A" w:rsidRDefault="00562B6A" w:rsidP="000B691B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  <w:r>
        <w:rPr>
          <w:noProof/>
        </w:rPr>
        <w:t>-</w:t>
      </w:r>
      <w:r>
        <w:rPr>
          <w:noProof/>
        </w:rPr>
        <w:fldChar w:fldCharType="begin"/>
      </w:r>
      <w:r>
        <w:rPr>
          <w:noProof/>
        </w:rPr>
        <w:instrText xml:space="preserve">SEQ </w:instrText>
      </w:r>
      <w:r>
        <w:rPr>
          <w:rFonts w:hint="eastAsia"/>
          <w:noProof/>
        </w:rPr>
        <w:instrText>图</w:instrText>
      </w:r>
      <w:r>
        <w:rPr>
          <w:noProof/>
        </w:rPr>
        <w:instrText xml:space="preserve"> \* ARABIC \s 1</w:instrText>
      </w:r>
      <w:r>
        <w:rPr>
          <w:noProof/>
        </w:rPr>
        <w:fldChar w:fldCharType="separate"/>
      </w:r>
      <w:r>
        <w:rPr>
          <w:noProof/>
        </w:rPr>
        <w:t>1</w:t>
      </w:r>
      <w:r>
        <w:rPr>
          <w:noProof/>
        </w:rPr>
        <w:fldChar w:fldCharType="end"/>
      </w:r>
      <w:r>
        <w:rPr>
          <w:noProof/>
        </w:rPr>
        <w:t>1</w:t>
      </w:r>
    </w:p>
    <w:p w:rsidR="00562B6A" w:rsidRDefault="00562B6A" w:rsidP="00CA1683">
      <w:pPr>
        <w:pStyle w:val="Heading2"/>
        <w:numPr>
          <w:ilvl w:val="1"/>
          <w:numId w:val="22"/>
        </w:numPr>
        <w:ind w:firstLine="0"/>
        <w:rPr>
          <w:b w:val="0"/>
        </w:rPr>
        <w:sectPr w:rsidR="00562B6A" w:rsidSect="00615781">
          <w:pgSz w:w="7371" w:h="10433"/>
          <w:pgMar w:top="794" w:right="680" w:bottom="794" w:left="936" w:header="312" w:footer="227" w:gutter="284"/>
          <w:cols w:space="425"/>
          <w:docGrid w:type="lines" w:linePitch="312"/>
        </w:sectPr>
      </w:pPr>
    </w:p>
    <w:p w:rsidR="00562B6A" w:rsidRPr="005E4F6C" w:rsidRDefault="00562B6A" w:rsidP="00937F22">
      <w:pPr>
        <w:pStyle w:val="Heading2"/>
        <w:numPr>
          <w:ilvl w:val="1"/>
          <w:numId w:val="22"/>
        </w:numPr>
        <w:ind w:left="0" w:firstLine="0"/>
        <w:rPr>
          <w:b w:val="0"/>
        </w:rPr>
      </w:pPr>
      <w:bookmarkStart w:id="63" w:name="_Toc413226726"/>
      <w:r w:rsidRPr="005E4F6C">
        <w:rPr>
          <w:rFonts w:hint="eastAsia"/>
          <w:b w:val="0"/>
        </w:rPr>
        <w:t>申报查询</w:t>
      </w:r>
      <w:bookmarkEnd w:id="63"/>
    </w:p>
    <w:p w:rsidR="00562B6A" w:rsidRPr="00B0695A" w:rsidRDefault="00562B6A" w:rsidP="003A4074">
      <w:pPr>
        <w:pStyle w:val="af0"/>
        <w:spacing w:before="0" w:after="0" w:line="288" w:lineRule="auto"/>
      </w:pPr>
      <w:r w:rsidRPr="006E11BA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  <w:r w:rsidRPr="006E11BA">
        <w:rPr>
          <w:rFonts w:hint="eastAsia"/>
          <w:b/>
          <w:shd w:val="clear" w:color="auto" w:fill="EEECE1"/>
        </w:rPr>
        <w:t>操作说明</w:t>
      </w:r>
      <w:r w:rsidRPr="006E11BA">
        <w:rPr>
          <w:rFonts w:ascii="MS Gothic" w:eastAsia="MS Gothic" w:hAnsi="MS Gothic" w:cs="MS Gothic" w:hint="eastAsia"/>
          <w:b/>
          <w:shd w:val="clear" w:color="auto" w:fill="EEECE1"/>
        </w:rPr>
        <w:t>  </w:t>
      </w:r>
    </w:p>
    <w:p w:rsidR="00562B6A" w:rsidRDefault="00562B6A" w:rsidP="00F656D4">
      <w:pPr>
        <w:pStyle w:val="ListParagraph"/>
        <w:numPr>
          <w:ilvl w:val="0"/>
          <w:numId w:val="33"/>
        </w:numPr>
        <w:ind w:firstLineChars="0"/>
        <w:rPr>
          <w:rFonts w:hAnsi="微软雅黑" w:cs="宋体"/>
          <w:szCs w:val="18"/>
        </w:rPr>
      </w:pPr>
      <w:r w:rsidRPr="00CA1683">
        <w:rPr>
          <w:rFonts w:hAnsi="微软雅黑" w:cs="宋体" w:hint="eastAsia"/>
          <w:szCs w:val="18"/>
        </w:rPr>
        <w:t>选择“汇算清缴</w:t>
      </w:r>
      <w:r w:rsidRPr="00CA1683">
        <w:rPr>
          <w:rFonts w:hAnsi="微软雅黑" w:cs="宋体"/>
          <w:szCs w:val="18"/>
        </w:rPr>
        <w:t>&gt;&gt;</w:t>
      </w:r>
      <w:r w:rsidRPr="00CA1683">
        <w:rPr>
          <w:rFonts w:hAnsi="微软雅黑" w:cs="宋体" w:hint="eastAsia"/>
          <w:szCs w:val="18"/>
        </w:rPr>
        <w:t>申报</w:t>
      </w:r>
      <w:r>
        <w:rPr>
          <w:rFonts w:hAnsi="微软雅黑" w:cs="宋体" w:hint="eastAsia"/>
          <w:szCs w:val="18"/>
        </w:rPr>
        <w:t>查询</w:t>
      </w:r>
      <w:r w:rsidRPr="00CA1683">
        <w:rPr>
          <w:rFonts w:hAnsi="微软雅黑" w:cs="宋体" w:hint="eastAsia"/>
          <w:szCs w:val="18"/>
        </w:rPr>
        <w:t>”进入报表申报</w:t>
      </w:r>
      <w:r>
        <w:rPr>
          <w:rFonts w:hAnsi="微软雅黑" w:cs="宋体" w:hint="eastAsia"/>
          <w:szCs w:val="18"/>
        </w:rPr>
        <w:t>查询</w:t>
      </w:r>
      <w:r w:rsidRPr="00CA1683">
        <w:rPr>
          <w:rFonts w:hAnsi="微软雅黑" w:cs="宋体" w:hint="eastAsia"/>
          <w:szCs w:val="18"/>
        </w:rPr>
        <w:t>页面。</w:t>
      </w:r>
    </w:p>
    <w:p w:rsidR="00562B6A" w:rsidRPr="0060087F" w:rsidRDefault="00562B6A" w:rsidP="002345E9">
      <w:pPr>
        <w:ind w:firstLineChars="0" w:firstLine="0"/>
        <w:jc w:val="center"/>
        <w:rPr>
          <w:rFonts w:hAnsi="微软雅黑" w:cs="宋体"/>
          <w:szCs w:val="18"/>
        </w:rPr>
      </w:pPr>
      <w:r w:rsidRPr="00693E1C">
        <w:rPr>
          <w:rFonts w:hAnsi="微软雅黑" w:cs="宋体"/>
          <w:noProof/>
          <w:szCs w:val="18"/>
        </w:rPr>
        <w:pict>
          <v:shape id="图片 6" o:spid="_x0000_i1071" type="#_x0000_t75" style="width:271.5pt;height:100.5pt;visibility:visible">
            <v:imagedata r:id="rId86" o:title=""/>
          </v:shape>
        </w:pict>
      </w:r>
    </w:p>
    <w:p w:rsidR="00562B6A" w:rsidRPr="0060087F" w:rsidRDefault="00562B6A" w:rsidP="0060087F">
      <w:pPr>
        <w:pStyle w:val="af"/>
        <w:ind w:firstLineChars="0" w:firstLine="0"/>
        <w:rPr>
          <w:noProof/>
        </w:rPr>
      </w:pPr>
      <w:r w:rsidRPr="00F15565">
        <w:rPr>
          <w:rFonts w:hint="eastAsia"/>
          <w:noProof/>
        </w:rPr>
        <w:t>图</w:t>
      </w:r>
      <w:r w:rsidRPr="00F15565">
        <w:rPr>
          <w:noProof/>
        </w:rPr>
        <w:t xml:space="preserve"> </w:t>
      </w:r>
      <w:r>
        <w:rPr>
          <w:noProof/>
        </w:rPr>
        <w:fldChar w:fldCharType="begin"/>
      </w:r>
      <w:r>
        <w:rPr>
          <w:noProof/>
        </w:rPr>
        <w:instrText>STYLEREF 1 \s</w:instrText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  <w:r>
        <w:rPr>
          <w:noProof/>
        </w:rPr>
        <w:t>-12</w:t>
      </w:r>
    </w:p>
    <w:p w:rsidR="00562B6A" w:rsidRPr="00EB5892" w:rsidRDefault="00562B6A" w:rsidP="00F656D4">
      <w:pPr>
        <w:pStyle w:val="22"/>
        <w:numPr>
          <w:ilvl w:val="0"/>
          <w:numId w:val="33"/>
        </w:numPr>
        <w:spacing w:line="288" w:lineRule="auto"/>
        <w:ind w:firstLineChars="0"/>
        <w:rPr>
          <w:rFonts w:ascii="微软雅黑"/>
        </w:rPr>
      </w:pPr>
      <w:r>
        <w:rPr>
          <w:rFonts w:ascii="微软雅黑" w:hAnsi="微软雅黑" w:hint="eastAsia"/>
        </w:rPr>
        <w:t>选择“申报种类”和“申报所属期”后点击【查询】后可以查看</w:t>
      </w:r>
      <w:r w:rsidRPr="0097037C">
        <w:rPr>
          <w:rFonts w:ascii="微软雅黑" w:hAnsi="微软雅黑" w:hint="eastAsia"/>
        </w:rPr>
        <w:t>获取</w:t>
      </w:r>
      <w:r>
        <w:rPr>
          <w:rFonts w:ascii="微软雅黑" w:hAnsi="微软雅黑" w:hint="eastAsia"/>
        </w:rPr>
        <w:t>到</w:t>
      </w:r>
      <w:r w:rsidRPr="0097037C">
        <w:rPr>
          <w:rFonts w:ascii="微软雅黑" w:hAnsi="微软雅黑" w:hint="eastAsia"/>
        </w:rPr>
        <w:t>局端反馈的申报结果（成功</w:t>
      </w:r>
      <w:r w:rsidRPr="0097037C">
        <w:rPr>
          <w:rFonts w:ascii="微软雅黑" w:hAnsi="微软雅黑"/>
        </w:rPr>
        <w:t>/</w:t>
      </w:r>
      <w:r w:rsidRPr="0097037C">
        <w:rPr>
          <w:rFonts w:ascii="微软雅黑" w:hAnsi="微软雅黑" w:hint="eastAsia"/>
        </w:rPr>
        <w:t>失败）</w:t>
      </w:r>
      <w:r>
        <w:rPr>
          <w:rFonts w:ascii="微软雅黑" w:hAnsi="微软雅黑" w:hint="eastAsia"/>
        </w:rPr>
        <w:t>。</w:t>
      </w:r>
    </w:p>
    <w:p w:rsidR="00562B6A" w:rsidRDefault="00562B6A" w:rsidP="00F656D4">
      <w:pPr>
        <w:pStyle w:val="22"/>
        <w:numPr>
          <w:ilvl w:val="0"/>
          <w:numId w:val="33"/>
        </w:numPr>
        <w:spacing w:line="288" w:lineRule="auto"/>
        <w:ind w:firstLineChars="0"/>
        <w:rPr>
          <w:rFonts w:ascii="微软雅黑"/>
        </w:rPr>
      </w:pPr>
      <w:r>
        <w:rPr>
          <w:rFonts w:ascii="微软雅黑" w:hAnsi="微软雅黑" w:hint="eastAsia"/>
        </w:rPr>
        <w:t>点击【查看反馈】，查看申报报表的详细信息。</w:t>
      </w:r>
    </w:p>
    <w:p w:rsidR="00562B6A" w:rsidRPr="002E6FD1" w:rsidRDefault="00562B6A" w:rsidP="002D5761">
      <w:pPr>
        <w:pStyle w:val="22"/>
        <w:numPr>
          <w:ilvl w:val="0"/>
          <w:numId w:val="33"/>
        </w:numPr>
        <w:spacing w:line="288" w:lineRule="auto"/>
        <w:ind w:firstLineChars="0"/>
        <w:rPr>
          <w:rFonts w:ascii="微软雅黑"/>
        </w:rPr>
      </w:pPr>
      <w:r w:rsidRPr="002E6FD1">
        <w:rPr>
          <w:rFonts w:ascii="微软雅黑" w:hAnsi="微软雅黑" w:hint="eastAsia"/>
        </w:rPr>
        <w:t>点击【补充申报】对已经申报的申报结果进行修改。</w:t>
      </w:r>
    </w:p>
    <w:bookmarkEnd w:id="14"/>
    <w:p w:rsidR="00562B6A" w:rsidRPr="00030A07" w:rsidRDefault="00562B6A" w:rsidP="00030A07">
      <w:pPr>
        <w:ind w:firstLineChars="0" w:firstLine="0"/>
      </w:pPr>
    </w:p>
    <w:sectPr w:rsidR="00562B6A" w:rsidRPr="00030A07" w:rsidSect="00615781">
      <w:pgSz w:w="7371" w:h="10433"/>
      <w:pgMar w:top="794" w:right="680" w:bottom="794" w:left="936" w:header="312" w:footer="227" w:gutter="284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62B6A" w:rsidRDefault="00562B6A">
      <w:pPr>
        <w:ind w:firstLine="360"/>
      </w:pPr>
      <w:r>
        <w:separator/>
      </w:r>
    </w:p>
    <w:p w:rsidR="00562B6A" w:rsidRDefault="00562B6A">
      <w:pPr>
        <w:ind w:firstLine="360"/>
      </w:pPr>
    </w:p>
    <w:p w:rsidR="00562B6A" w:rsidRDefault="00562B6A">
      <w:pPr>
        <w:ind w:firstLine="360"/>
      </w:pPr>
    </w:p>
  </w:endnote>
  <w:endnote w:type="continuationSeparator" w:id="0">
    <w:p w:rsidR="00562B6A" w:rsidRDefault="00562B6A">
      <w:pPr>
        <w:ind w:firstLine="360"/>
      </w:pPr>
      <w:r>
        <w:continuationSeparator/>
      </w:r>
    </w:p>
    <w:p w:rsidR="00562B6A" w:rsidRDefault="00562B6A">
      <w:pPr>
        <w:ind w:firstLine="360"/>
      </w:pPr>
    </w:p>
    <w:p w:rsidR="00562B6A" w:rsidRDefault="00562B6A">
      <w:pPr>
        <w:ind w:firstLine="360"/>
      </w:pP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Estrangelo Edessa">
    <w:panose1 w:val="00000000000000000000"/>
    <w:charset w:val="01"/>
    <w:family w:val="roman"/>
    <w:notTrueType/>
    <w:pitch w:val="variable"/>
    <w:sig w:usb0="00000001" w:usb1="00000000" w:usb2="00000000" w:usb3="00000000" w:csb0="00040000" w:csb1="00000000"/>
  </w:font>
  <w:font w:name="微软雅黑">
    <w:altName w:val="Arial"/>
    <w:panose1 w:val="00000000000000000000"/>
    <w:charset w:val="86"/>
    <w:family w:val="swiss"/>
    <w:notTrueType/>
    <w:pitch w:val="variable"/>
    <w:sig w:usb0="00000003" w:usb1="080E0000" w:usb2="00000010" w:usb3="00000000" w:csb0="0004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幼圆">
    <w:altName w:val="宋体"/>
    <w:panose1 w:val="00000000000000000000"/>
    <w:charset w:val="86"/>
    <w:family w:val="modern"/>
    <w:notTrueType/>
    <w:pitch w:val="fixed"/>
    <w:sig w:usb0="00000001" w:usb1="080E0000" w:usb2="00000010" w:usb3="00000000" w:csb0="00040000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黑体">
    <w:altName w:val="SimHei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CourierNew">
    <w:altName w:val="Arial"/>
    <w:panose1 w:val="00000000000000000000"/>
    <w:charset w:val="00"/>
    <w:family w:val="modern"/>
    <w:notTrueType/>
    <w:pitch w:val="default"/>
    <w:sig w:usb0="00000003" w:usb1="00000000" w:usb2="00000000" w:usb3="00000000" w:csb0="00000001" w:csb1="00000000"/>
  </w:font>
  <w:font w:name="楷体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华文细黑">
    <w:altName w:val="Dotum"/>
    <w:panose1 w:val="00000000000000000000"/>
    <w:charset w:val="86"/>
    <w:family w:val="auto"/>
    <w:notTrueType/>
    <w:pitch w:val="variable"/>
    <w:sig w:usb0="00000287" w:usb1="080E0000" w:usb2="00000010" w:usb3="00000000" w:csb0="0004009F" w:csb1="00000000"/>
  </w:font>
  <w:font w:name="Calibri Light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Dotum">
    <w:altName w:val="园?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MS Gothic">
    <w:altName w:val="昒? 嫛???"/>
    <w:panose1 w:val="020B0609070205080204"/>
    <w:charset w:val="80"/>
    <w:family w:val="modern"/>
    <w:pitch w:val="fixed"/>
    <w:sig w:usb0="A00002BF" w:usb1="68C7FCFB" w:usb2="00000010" w:usb3="00000000" w:csb0="0002009F" w:csb1="00000000"/>
  </w:font>
  <w:font w:name="Î¢ÈíÑÅºÚ Western">
    <w:altName w:val="Dotum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B6A" w:rsidRDefault="00562B6A" w:rsidP="0027191C">
    <w:pPr>
      <w:pStyle w:val="Footer"/>
      <w:ind w:firstLine="44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B6A" w:rsidRDefault="00562B6A" w:rsidP="0027191C">
    <w:pPr>
      <w:pStyle w:val="Footer"/>
      <w:ind w:firstLine="44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B6A" w:rsidRDefault="00562B6A" w:rsidP="0027191C">
    <w:pPr>
      <w:pStyle w:val="Footer"/>
      <w:ind w:firstLine="44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B6A" w:rsidRPr="007469BF" w:rsidRDefault="00562B6A" w:rsidP="0027191C">
    <w:pPr>
      <w:pStyle w:val="Footer"/>
      <w:ind w:firstLine="44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B6A" w:rsidRDefault="00562B6A" w:rsidP="0027191C">
    <w:pPr>
      <w:pStyle w:val="Footer"/>
      <w:ind w:firstLine="440"/>
      <w:jc w:val="center"/>
    </w:pPr>
    <w:r>
      <w:rPr>
        <w:kern w:val="0"/>
        <w:szCs w:val="21"/>
      </w:rPr>
      <w:t xml:space="preserve">- </w:t>
    </w:r>
    <w:r w:rsidRPr="00572051">
      <w:rPr>
        <w:rFonts w:ascii="Verdana" w:hAnsi="Verdana"/>
        <w:kern w:val="0"/>
        <w:szCs w:val="21"/>
      </w:rPr>
      <w:fldChar w:fldCharType="begin"/>
    </w:r>
    <w:r w:rsidRPr="00572051">
      <w:rPr>
        <w:rFonts w:ascii="Verdana" w:hAnsi="Verdana"/>
        <w:kern w:val="0"/>
        <w:szCs w:val="21"/>
      </w:rPr>
      <w:instrText xml:space="preserve"> PAGE </w:instrText>
    </w:r>
    <w:r w:rsidRPr="00572051">
      <w:rPr>
        <w:rFonts w:ascii="Verdana" w:hAnsi="Verdana"/>
        <w:kern w:val="0"/>
        <w:szCs w:val="21"/>
      </w:rPr>
      <w:fldChar w:fldCharType="separate"/>
    </w:r>
    <w:r>
      <w:rPr>
        <w:rFonts w:ascii="Verdana" w:hAnsi="Verdana"/>
        <w:noProof/>
        <w:kern w:val="0"/>
        <w:szCs w:val="21"/>
      </w:rPr>
      <w:t>1</w:t>
    </w:r>
    <w:r w:rsidRPr="00572051">
      <w:rPr>
        <w:rFonts w:ascii="Verdana" w:hAnsi="Verdana"/>
        <w:kern w:val="0"/>
        <w:szCs w:val="21"/>
      </w:rPr>
      <w:fldChar w:fldCharType="end"/>
    </w:r>
    <w:r>
      <w:rPr>
        <w:kern w:val="0"/>
        <w:szCs w:val="21"/>
      </w:rPr>
      <w:t xml:space="preserve"> -</w: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B6A" w:rsidRDefault="00562B6A" w:rsidP="0027191C">
    <w:pPr>
      <w:pStyle w:val="Footer"/>
      <w:ind w:firstLineChars="50" w:firstLine="95"/>
      <w:rPr>
        <w:sz w:val="15"/>
        <w:szCs w:val="15"/>
      </w:rPr>
    </w:pPr>
    <w:r w:rsidRPr="00047B3B">
      <w:rPr>
        <w:sz w:val="15"/>
        <w:szCs w:val="15"/>
        <w:lang w:val="zh-CN"/>
      </w:rPr>
      <w:t xml:space="preserve">| </w:t>
    </w:r>
    <w:r w:rsidRPr="00047B3B">
      <w:rPr>
        <w:sz w:val="15"/>
        <w:szCs w:val="15"/>
      </w:rPr>
      <w:t>00</w:t>
    </w:r>
    <w:r w:rsidRPr="00047B3B">
      <w:rPr>
        <w:sz w:val="15"/>
        <w:szCs w:val="15"/>
      </w:rPr>
      <w:fldChar w:fldCharType="begin"/>
    </w:r>
    <w:r w:rsidRPr="00047B3B">
      <w:rPr>
        <w:sz w:val="15"/>
        <w:szCs w:val="15"/>
      </w:rPr>
      <w:instrText>PAGE   \* MERGEFORMAT</w:instrText>
    </w:r>
    <w:r w:rsidRPr="00047B3B">
      <w:rPr>
        <w:sz w:val="15"/>
        <w:szCs w:val="15"/>
      </w:rPr>
      <w:fldChar w:fldCharType="separate"/>
    </w:r>
    <w:r w:rsidRPr="00B176A8">
      <w:rPr>
        <w:noProof/>
        <w:sz w:val="15"/>
        <w:szCs w:val="15"/>
        <w:lang w:val="zh-CN"/>
      </w:rPr>
      <w:t>8</w:t>
    </w:r>
    <w:r w:rsidRPr="00047B3B">
      <w:rPr>
        <w:sz w:val="15"/>
        <w:szCs w:val="15"/>
      </w:rPr>
      <w:fldChar w:fldCharType="end"/>
    </w:r>
  </w:p>
  <w:p w:rsidR="00562B6A" w:rsidRPr="00047B3B" w:rsidRDefault="00562B6A" w:rsidP="0027191C">
    <w:pPr>
      <w:pStyle w:val="Footer"/>
      <w:ind w:firstLineChars="50" w:firstLine="95"/>
      <w:rPr>
        <w:sz w:val="15"/>
        <w:szCs w:val="15"/>
      </w:rPr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B6A" w:rsidRDefault="00562B6A" w:rsidP="0027191C">
    <w:pPr>
      <w:tabs>
        <w:tab w:val="center" w:pos="4550"/>
        <w:tab w:val="left" w:pos="5818"/>
      </w:tabs>
      <w:ind w:right="60" w:firstLineChars="50" w:firstLine="74"/>
      <w:jc w:val="right"/>
      <w:rPr>
        <w:sz w:val="15"/>
        <w:szCs w:val="15"/>
        <w:lang w:val="zh-CN"/>
      </w:rPr>
    </w:pPr>
    <w:r w:rsidRPr="00047B3B">
      <w:rPr>
        <w:sz w:val="15"/>
        <w:szCs w:val="15"/>
      </w:rPr>
      <w:t>00</w:t>
    </w:r>
    <w:r w:rsidRPr="00047B3B">
      <w:rPr>
        <w:sz w:val="15"/>
        <w:szCs w:val="15"/>
      </w:rPr>
      <w:fldChar w:fldCharType="begin"/>
    </w:r>
    <w:r w:rsidRPr="00047B3B">
      <w:rPr>
        <w:sz w:val="15"/>
        <w:szCs w:val="15"/>
      </w:rPr>
      <w:instrText>PAGE   \* MERGEFORMAT</w:instrText>
    </w:r>
    <w:r w:rsidRPr="00047B3B">
      <w:rPr>
        <w:sz w:val="15"/>
        <w:szCs w:val="15"/>
      </w:rPr>
      <w:fldChar w:fldCharType="separate"/>
    </w:r>
    <w:r w:rsidRPr="00B176A8">
      <w:rPr>
        <w:noProof/>
        <w:sz w:val="15"/>
        <w:szCs w:val="15"/>
        <w:lang w:val="zh-CN"/>
      </w:rPr>
      <w:t>9</w:t>
    </w:r>
    <w:r w:rsidRPr="00047B3B">
      <w:rPr>
        <w:sz w:val="15"/>
        <w:szCs w:val="15"/>
      </w:rPr>
      <w:fldChar w:fldCharType="end"/>
    </w:r>
    <w:r w:rsidRPr="00047B3B">
      <w:rPr>
        <w:sz w:val="15"/>
        <w:szCs w:val="15"/>
        <w:lang w:val="zh-CN"/>
      </w:rPr>
      <w:t xml:space="preserve"> |</w:t>
    </w:r>
  </w:p>
  <w:p w:rsidR="00562B6A" w:rsidRPr="00047B3B" w:rsidRDefault="00562B6A" w:rsidP="0027191C">
    <w:pPr>
      <w:tabs>
        <w:tab w:val="center" w:pos="4550"/>
        <w:tab w:val="left" w:pos="5818"/>
      </w:tabs>
      <w:ind w:right="60" w:firstLineChars="50" w:firstLine="75"/>
      <w:jc w:val="right"/>
      <w:rPr>
        <w:sz w:val="15"/>
        <w:szCs w:val="15"/>
      </w:rPr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B6A" w:rsidRPr="00047B3B" w:rsidRDefault="00562B6A" w:rsidP="0027191C">
    <w:pPr>
      <w:pStyle w:val="Footer"/>
      <w:ind w:firstLineChars="50" w:firstLine="95"/>
      <w:rPr>
        <w:sz w:val="15"/>
        <w:szCs w:val="15"/>
      </w:rPr>
    </w:pPr>
    <w:r w:rsidRPr="00047B3B">
      <w:rPr>
        <w:sz w:val="15"/>
        <w:szCs w:val="15"/>
        <w:lang w:val="zh-CN"/>
      </w:rPr>
      <w:t xml:space="preserve">| </w:t>
    </w:r>
    <w:r w:rsidRPr="00047B3B">
      <w:rPr>
        <w:sz w:val="15"/>
        <w:szCs w:val="15"/>
      </w:rPr>
      <w:t>0</w:t>
    </w:r>
    <w:r w:rsidRPr="00047B3B">
      <w:rPr>
        <w:sz w:val="15"/>
        <w:szCs w:val="15"/>
      </w:rPr>
      <w:fldChar w:fldCharType="begin"/>
    </w:r>
    <w:r w:rsidRPr="00047B3B">
      <w:rPr>
        <w:sz w:val="15"/>
        <w:szCs w:val="15"/>
      </w:rPr>
      <w:instrText>PAGE   \* MERGEFORMAT</w:instrText>
    </w:r>
    <w:r w:rsidRPr="00047B3B">
      <w:rPr>
        <w:sz w:val="15"/>
        <w:szCs w:val="15"/>
      </w:rPr>
      <w:fldChar w:fldCharType="separate"/>
    </w:r>
    <w:r w:rsidRPr="00B76F7B">
      <w:rPr>
        <w:noProof/>
        <w:sz w:val="15"/>
        <w:szCs w:val="15"/>
        <w:lang w:val="zh-CN"/>
      </w:rPr>
      <w:t>10</w:t>
    </w:r>
    <w:r w:rsidRPr="00047B3B">
      <w:rPr>
        <w:sz w:val="15"/>
        <w:szCs w:val="15"/>
      </w:rPr>
      <w:fldChar w:fldCharType="end"/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B6A" w:rsidRDefault="00562B6A" w:rsidP="0027191C">
    <w:pPr>
      <w:pStyle w:val="Footer"/>
      <w:ind w:firstLineChars="50" w:firstLine="95"/>
      <w:rPr>
        <w:sz w:val="15"/>
        <w:szCs w:val="15"/>
      </w:rPr>
    </w:pPr>
    <w:r w:rsidRPr="00047B3B">
      <w:rPr>
        <w:sz w:val="15"/>
        <w:szCs w:val="15"/>
        <w:lang w:val="zh-CN"/>
      </w:rPr>
      <w:t xml:space="preserve">| </w:t>
    </w:r>
    <w:r w:rsidRPr="00047B3B">
      <w:rPr>
        <w:sz w:val="15"/>
        <w:szCs w:val="15"/>
      </w:rPr>
      <w:t>0</w:t>
    </w:r>
    <w:r w:rsidRPr="00047B3B">
      <w:rPr>
        <w:sz w:val="15"/>
        <w:szCs w:val="15"/>
      </w:rPr>
      <w:fldChar w:fldCharType="begin"/>
    </w:r>
    <w:r w:rsidRPr="00047B3B">
      <w:rPr>
        <w:sz w:val="15"/>
        <w:szCs w:val="15"/>
      </w:rPr>
      <w:instrText>PAGE   \* MERGEFORMAT</w:instrText>
    </w:r>
    <w:r w:rsidRPr="00047B3B">
      <w:rPr>
        <w:sz w:val="15"/>
        <w:szCs w:val="15"/>
      </w:rPr>
      <w:fldChar w:fldCharType="separate"/>
    </w:r>
    <w:r w:rsidRPr="00B176A8">
      <w:rPr>
        <w:noProof/>
        <w:sz w:val="15"/>
        <w:szCs w:val="15"/>
        <w:lang w:val="zh-CN"/>
      </w:rPr>
      <w:t>42</w:t>
    </w:r>
    <w:r w:rsidRPr="00047B3B">
      <w:rPr>
        <w:sz w:val="15"/>
        <w:szCs w:val="15"/>
      </w:rPr>
      <w:fldChar w:fldCharType="end"/>
    </w:r>
  </w:p>
  <w:p w:rsidR="00562B6A" w:rsidRPr="00047B3B" w:rsidRDefault="00562B6A" w:rsidP="0027191C">
    <w:pPr>
      <w:pStyle w:val="Footer"/>
      <w:ind w:firstLineChars="50" w:firstLine="95"/>
      <w:rPr>
        <w:sz w:val="15"/>
        <w:szCs w:val="15"/>
      </w:rPr>
    </w:pP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B6A" w:rsidRDefault="00562B6A" w:rsidP="0027191C">
    <w:pPr>
      <w:tabs>
        <w:tab w:val="center" w:pos="4550"/>
        <w:tab w:val="left" w:pos="5818"/>
      </w:tabs>
      <w:ind w:right="60" w:firstLineChars="50" w:firstLine="74"/>
      <w:jc w:val="right"/>
      <w:rPr>
        <w:sz w:val="15"/>
        <w:szCs w:val="15"/>
        <w:lang w:val="zh-CN"/>
      </w:rPr>
    </w:pPr>
    <w:r w:rsidRPr="00047B3B">
      <w:rPr>
        <w:sz w:val="15"/>
        <w:szCs w:val="15"/>
      </w:rPr>
      <w:t>0</w:t>
    </w:r>
    <w:r w:rsidRPr="00047B3B">
      <w:rPr>
        <w:sz w:val="15"/>
        <w:szCs w:val="15"/>
      </w:rPr>
      <w:fldChar w:fldCharType="begin"/>
    </w:r>
    <w:r w:rsidRPr="00047B3B">
      <w:rPr>
        <w:sz w:val="15"/>
        <w:szCs w:val="15"/>
      </w:rPr>
      <w:instrText>PAGE   \* MERGEFORMAT</w:instrText>
    </w:r>
    <w:r w:rsidRPr="00047B3B">
      <w:rPr>
        <w:sz w:val="15"/>
        <w:szCs w:val="15"/>
      </w:rPr>
      <w:fldChar w:fldCharType="separate"/>
    </w:r>
    <w:r w:rsidRPr="00B176A8">
      <w:rPr>
        <w:noProof/>
        <w:sz w:val="15"/>
        <w:szCs w:val="15"/>
        <w:lang w:val="zh-CN"/>
      </w:rPr>
      <w:t>41</w:t>
    </w:r>
    <w:r w:rsidRPr="00047B3B">
      <w:rPr>
        <w:sz w:val="15"/>
        <w:szCs w:val="15"/>
      </w:rPr>
      <w:fldChar w:fldCharType="end"/>
    </w:r>
    <w:r w:rsidRPr="00047B3B">
      <w:rPr>
        <w:sz w:val="15"/>
        <w:szCs w:val="15"/>
        <w:lang w:val="zh-CN"/>
      </w:rPr>
      <w:t xml:space="preserve"> | </w:t>
    </w:r>
  </w:p>
  <w:p w:rsidR="00562B6A" w:rsidRPr="00047B3B" w:rsidRDefault="00562B6A" w:rsidP="0027191C">
    <w:pPr>
      <w:tabs>
        <w:tab w:val="center" w:pos="4550"/>
        <w:tab w:val="left" w:pos="5818"/>
      </w:tabs>
      <w:ind w:right="60" w:firstLineChars="50" w:firstLine="75"/>
      <w:jc w:val="right"/>
      <w:rPr>
        <w:sz w:val="15"/>
        <w:szCs w:val="15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62B6A" w:rsidRDefault="00562B6A">
      <w:pPr>
        <w:ind w:firstLine="360"/>
      </w:pPr>
      <w:r>
        <w:separator/>
      </w:r>
    </w:p>
    <w:p w:rsidR="00562B6A" w:rsidRDefault="00562B6A">
      <w:pPr>
        <w:ind w:firstLine="360"/>
      </w:pPr>
    </w:p>
    <w:p w:rsidR="00562B6A" w:rsidRDefault="00562B6A">
      <w:pPr>
        <w:ind w:firstLine="360"/>
      </w:pPr>
    </w:p>
  </w:footnote>
  <w:footnote w:type="continuationSeparator" w:id="0">
    <w:p w:rsidR="00562B6A" w:rsidRDefault="00562B6A">
      <w:pPr>
        <w:ind w:firstLine="360"/>
      </w:pPr>
      <w:r>
        <w:continuationSeparator/>
      </w:r>
    </w:p>
    <w:p w:rsidR="00562B6A" w:rsidRDefault="00562B6A">
      <w:pPr>
        <w:ind w:firstLine="360"/>
      </w:pPr>
    </w:p>
    <w:p w:rsidR="00562B6A" w:rsidRDefault="00562B6A">
      <w:pPr>
        <w:ind w:firstLine="360"/>
      </w:pP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B6A" w:rsidRPr="00973436" w:rsidRDefault="00562B6A" w:rsidP="00973436">
    <w:pPr>
      <w:ind w:left="360" w:firstLineChars="0" w:firstLine="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B6A" w:rsidRPr="00973436" w:rsidRDefault="00562B6A" w:rsidP="00973436">
    <w:pPr>
      <w:ind w:left="360" w:firstLineChars="0" w:firstLine="0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B6A" w:rsidRDefault="00562B6A" w:rsidP="0027191C">
    <w:pPr>
      <w:pStyle w:val="Header"/>
      <w:ind w:firstLine="440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B6A" w:rsidRPr="00A023DA" w:rsidRDefault="00562B6A" w:rsidP="00B176A8">
    <w:pPr>
      <w:spacing w:beforeLines="50"/>
      <w:ind w:firstLine="360"/>
      <w:rPr>
        <w:rFonts w:ascii="幼圆" w:eastAsia="幼圆"/>
        <w:color w:val="FFFFFF"/>
        <w:position w:val="-30"/>
        <w:szCs w:val="18"/>
      </w:rPr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B6A" w:rsidRPr="00CF4B0C" w:rsidRDefault="00562B6A" w:rsidP="00B176A8">
    <w:pPr>
      <w:spacing w:beforeLines="50"/>
      <w:ind w:firstLineChars="1350" w:firstLine="2430"/>
      <w:rPr>
        <w:color w:val="FFFFFF"/>
        <w:szCs w:val="18"/>
      </w:rPr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B6A" w:rsidRPr="00544545" w:rsidRDefault="00562B6A" w:rsidP="00B176A8">
    <w:pPr>
      <w:tabs>
        <w:tab w:val="left" w:pos="1800"/>
        <w:tab w:val="center" w:pos="2735"/>
      </w:tabs>
      <w:wordWrap w:val="0"/>
      <w:spacing w:beforeLines="50"/>
      <w:ind w:right="150" w:firstLine="360"/>
      <w:jc w:val="right"/>
      <w:rPr>
        <w:rFonts w:ascii="幼圆" w:eastAsia="幼圆"/>
        <w:color w:val="FFFFFF"/>
        <w:position w:val="-30"/>
        <w:szCs w:val="18"/>
      </w:rPr>
    </w:pPr>
    <w:r w:rsidRPr="00552A20">
      <w:rPr>
        <w:rFonts w:ascii="幼圆" w:eastAsia="幼圆" w:hint="eastAsia"/>
        <w:color w:val="FFFFFF"/>
        <w:position w:val="-30"/>
        <w:szCs w:val="18"/>
      </w:rPr>
      <w:t>纳税管理软件</w:t>
    </w:r>
    <w:r w:rsidRPr="00552A20">
      <w:rPr>
        <w:rFonts w:ascii="幼圆" w:eastAsia="幼圆"/>
        <w:color w:val="FFFFFF"/>
        <w:position w:val="-30"/>
        <w:szCs w:val="18"/>
      </w:rPr>
      <w:t>V1.0</w:t>
    </w:r>
    <w:r w:rsidRPr="00552A20">
      <w:rPr>
        <w:rFonts w:ascii="幼圆" w:eastAsia="幼圆" w:hint="eastAsia"/>
        <w:color w:val="FFFFFF"/>
        <w:position w:val="-30"/>
        <w:szCs w:val="18"/>
      </w:rPr>
      <w:t>用户指南</w:t>
    </w: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35" o:spid="_x0000_s2049" type="#_x0000_t75" alt="right" style="position:absolute;left:0;text-align:left;margin-left:.15pt;margin-top:6.05pt;width:273.25pt;height:17.3pt;z-index:-251656192;visibility:visible;mso-position-horizontal-relative:text;mso-position-vertical-relative:text">
          <v:imagedata r:id="rId1" o:title=""/>
        </v:shape>
      </w:pict>
    </w: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B6A" w:rsidRPr="00047B3B" w:rsidRDefault="00562B6A" w:rsidP="00B176A8">
    <w:pPr>
      <w:spacing w:beforeLines="50"/>
      <w:ind w:firstLineChars="0" w:firstLine="0"/>
      <w:rPr>
        <w:rFonts w:ascii="幼圆" w:eastAsia="幼圆"/>
        <w:color w:val="FFFFFF"/>
        <w:position w:val="-30"/>
        <w:sz w:val="20"/>
        <w:szCs w:val="18"/>
      </w:rPr>
    </w:pPr>
    <w:r w:rsidRPr="00047B3B">
      <w:rPr>
        <w:rFonts w:hint="eastAsia"/>
        <w:sz w:val="15"/>
        <w:szCs w:val="24"/>
        <w:lang w:val="zh-CN"/>
      </w:rPr>
      <w:t>第</w:t>
    </w:r>
    <w:r w:rsidRPr="00047B3B">
      <w:rPr>
        <w:rFonts w:hAnsi="微软雅黑" w:hint="eastAsia"/>
        <w:sz w:val="15"/>
        <w:szCs w:val="24"/>
        <w:lang w:val="zh-CN"/>
      </w:rPr>
      <w:t>一章</w:t>
    </w:r>
    <w:r w:rsidRPr="00047B3B">
      <w:rPr>
        <w:rFonts w:hAnsi="微软雅黑"/>
        <w:sz w:val="15"/>
        <w:szCs w:val="24"/>
        <w:lang w:val="zh-CN"/>
      </w:rPr>
      <w:t xml:space="preserve"> </w:t>
    </w:r>
    <w:r w:rsidRPr="00047B3B">
      <w:rPr>
        <w:rFonts w:hAnsi="微软雅黑" w:hint="eastAsia"/>
        <w:sz w:val="15"/>
        <w:szCs w:val="24"/>
        <w:lang w:val="zh-CN"/>
      </w:rPr>
      <w:t>系统安装</w:t>
    </w: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B6A" w:rsidRPr="00047B3B" w:rsidRDefault="00562B6A" w:rsidP="00B176A8">
    <w:pPr>
      <w:spacing w:beforeLines="50"/>
      <w:ind w:firstLineChars="1350" w:firstLine="1987"/>
      <w:jc w:val="right"/>
      <w:rPr>
        <w:color w:val="FFFFFF"/>
        <w:sz w:val="16"/>
        <w:szCs w:val="16"/>
      </w:rPr>
    </w:pPr>
    <w:r w:rsidRPr="00047B3B">
      <w:rPr>
        <w:rFonts w:hint="eastAsia"/>
        <w:sz w:val="15"/>
        <w:szCs w:val="16"/>
        <w:lang w:val="zh-CN"/>
      </w:rPr>
      <w:t>第</w:t>
    </w:r>
    <w:r w:rsidRPr="00047B3B">
      <w:rPr>
        <w:rFonts w:hAnsi="微软雅黑" w:hint="eastAsia"/>
        <w:sz w:val="15"/>
        <w:szCs w:val="16"/>
        <w:lang w:val="zh-CN"/>
      </w:rPr>
      <w:t>一章</w:t>
    </w:r>
    <w:r w:rsidRPr="00047B3B">
      <w:rPr>
        <w:rFonts w:hAnsi="微软雅黑"/>
        <w:sz w:val="15"/>
        <w:szCs w:val="16"/>
        <w:lang w:val="zh-CN"/>
      </w:rPr>
      <w:t xml:space="preserve"> </w:t>
    </w:r>
    <w:r w:rsidRPr="00047B3B">
      <w:rPr>
        <w:rFonts w:hAnsi="微软雅黑" w:hint="eastAsia"/>
        <w:sz w:val="15"/>
        <w:szCs w:val="16"/>
        <w:lang w:val="zh-CN"/>
      </w:rPr>
      <w:t>系统安装</w:t>
    </w: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B6A" w:rsidRPr="00047B3B" w:rsidRDefault="00562B6A" w:rsidP="00B176A8">
    <w:pPr>
      <w:spacing w:beforeLines="50"/>
      <w:ind w:firstLineChars="0" w:firstLine="0"/>
      <w:rPr>
        <w:rFonts w:ascii="幼圆" w:eastAsia="幼圆"/>
        <w:color w:val="FFFFFF"/>
        <w:position w:val="-30"/>
        <w:sz w:val="20"/>
        <w:szCs w:val="18"/>
      </w:rPr>
    </w:pPr>
    <w:r w:rsidRPr="00047B3B">
      <w:rPr>
        <w:rFonts w:hint="eastAsia"/>
        <w:sz w:val="15"/>
        <w:szCs w:val="24"/>
        <w:lang w:val="zh-CN"/>
      </w:rPr>
      <w:t>第二</w:t>
    </w:r>
    <w:r w:rsidRPr="00047B3B">
      <w:rPr>
        <w:rFonts w:hAnsi="微软雅黑" w:hint="eastAsia"/>
        <w:sz w:val="15"/>
        <w:szCs w:val="24"/>
        <w:lang w:val="zh-CN"/>
      </w:rPr>
      <w:t>章</w:t>
    </w:r>
    <w:r w:rsidRPr="00047B3B">
      <w:rPr>
        <w:rFonts w:hAnsi="微软雅黑"/>
        <w:sz w:val="15"/>
        <w:szCs w:val="24"/>
        <w:lang w:val="zh-CN"/>
      </w:rPr>
      <w:t xml:space="preserve"> </w:t>
    </w:r>
    <w:r w:rsidRPr="00047B3B">
      <w:rPr>
        <w:rFonts w:hAnsi="微软雅黑" w:hint="eastAsia"/>
        <w:sz w:val="15"/>
        <w:szCs w:val="24"/>
        <w:lang w:val="zh-CN"/>
      </w:rPr>
      <w:t>系统初始化</w:t>
    </w: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B6A" w:rsidRPr="00CF4B0C" w:rsidRDefault="00562B6A" w:rsidP="00B176A8">
    <w:pPr>
      <w:spacing w:beforeLines="50"/>
      <w:ind w:firstLineChars="1350" w:firstLine="1987"/>
      <w:jc w:val="right"/>
      <w:rPr>
        <w:color w:val="FFFFFF"/>
        <w:szCs w:val="18"/>
      </w:rPr>
    </w:pPr>
    <w:r w:rsidRPr="00047B3B">
      <w:rPr>
        <w:rFonts w:hint="eastAsia"/>
        <w:sz w:val="15"/>
        <w:szCs w:val="24"/>
        <w:lang w:val="zh-CN"/>
      </w:rPr>
      <w:t>第二</w:t>
    </w:r>
    <w:r w:rsidRPr="00047B3B">
      <w:rPr>
        <w:rFonts w:hAnsi="微软雅黑" w:hint="eastAsia"/>
        <w:sz w:val="15"/>
        <w:szCs w:val="24"/>
        <w:lang w:val="zh-CN"/>
      </w:rPr>
      <w:t>章</w:t>
    </w:r>
    <w:r w:rsidRPr="00047B3B">
      <w:rPr>
        <w:rFonts w:hAnsi="微软雅黑"/>
        <w:sz w:val="15"/>
        <w:szCs w:val="24"/>
        <w:lang w:val="zh-CN"/>
      </w:rPr>
      <w:t xml:space="preserve"> </w:t>
    </w:r>
    <w:r w:rsidRPr="00047B3B">
      <w:rPr>
        <w:rFonts w:hAnsi="微软雅黑" w:hint="eastAsia"/>
        <w:sz w:val="15"/>
        <w:szCs w:val="24"/>
        <w:lang w:val="zh-CN"/>
      </w:rPr>
      <w:t>系统初始化</w:t>
    </w: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B6A" w:rsidRPr="00047B3B" w:rsidRDefault="00562B6A" w:rsidP="00B176A8">
    <w:pPr>
      <w:spacing w:beforeLines="50"/>
      <w:ind w:firstLineChars="0" w:firstLine="0"/>
      <w:rPr>
        <w:rFonts w:ascii="幼圆" w:eastAsia="幼圆"/>
        <w:color w:val="FFFFFF"/>
        <w:position w:val="-30"/>
        <w:sz w:val="20"/>
        <w:szCs w:val="18"/>
      </w:rPr>
    </w:pPr>
    <w:r w:rsidRPr="00047B3B">
      <w:rPr>
        <w:rFonts w:hint="eastAsia"/>
        <w:sz w:val="15"/>
        <w:szCs w:val="24"/>
        <w:lang w:val="zh-CN"/>
      </w:rPr>
      <w:t>第</w:t>
    </w:r>
    <w:r>
      <w:rPr>
        <w:rFonts w:hAnsi="微软雅黑" w:hint="eastAsia"/>
        <w:sz w:val="15"/>
        <w:szCs w:val="24"/>
        <w:lang w:val="zh-CN"/>
      </w:rPr>
      <w:t>三</w:t>
    </w:r>
    <w:r w:rsidRPr="00047B3B">
      <w:rPr>
        <w:rFonts w:hAnsi="微软雅黑" w:hint="eastAsia"/>
        <w:sz w:val="15"/>
        <w:szCs w:val="24"/>
        <w:lang w:val="zh-CN"/>
      </w:rPr>
      <w:t>章</w:t>
    </w:r>
    <w:r>
      <w:rPr>
        <w:rFonts w:hAnsi="微软雅黑" w:hint="eastAsia"/>
        <w:sz w:val="15"/>
        <w:szCs w:val="24"/>
        <w:lang w:val="zh-CN"/>
      </w:rPr>
      <w:t>参数设置中心</w:t>
    </w:r>
  </w:p>
</w:hdr>
</file>

<file path=word/header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B6A" w:rsidRPr="00CF4B0C" w:rsidRDefault="00562B6A" w:rsidP="00B176A8">
    <w:pPr>
      <w:spacing w:beforeLines="50"/>
      <w:ind w:firstLineChars="1350" w:firstLine="2025"/>
      <w:jc w:val="right"/>
      <w:rPr>
        <w:color w:val="FFFFFF"/>
        <w:szCs w:val="18"/>
      </w:rPr>
    </w:pPr>
    <w:r w:rsidRPr="00047B3B">
      <w:rPr>
        <w:rFonts w:hint="eastAsia"/>
        <w:sz w:val="15"/>
        <w:szCs w:val="24"/>
        <w:lang w:val="zh-CN"/>
      </w:rPr>
      <w:t>第</w:t>
    </w:r>
    <w:r>
      <w:rPr>
        <w:rFonts w:hAnsi="微软雅黑" w:hint="eastAsia"/>
        <w:sz w:val="15"/>
        <w:szCs w:val="24"/>
        <w:lang w:val="zh-CN"/>
      </w:rPr>
      <w:t>三</w:t>
    </w:r>
    <w:r w:rsidRPr="00047B3B">
      <w:rPr>
        <w:rFonts w:hAnsi="微软雅黑" w:hint="eastAsia"/>
        <w:sz w:val="15"/>
        <w:szCs w:val="24"/>
        <w:lang w:val="zh-CN"/>
      </w:rPr>
      <w:t>章</w:t>
    </w:r>
    <w:r>
      <w:rPr>
        <w:rFonts w:hAnsi="微软雅黑" w:hint="eastAsia"/>
        <w:sz w:val="15"/>
        <w:szCs w:val="24"/>
        <w:lang w:val="zh-CN"/>
      </w:rPr>
      <w:t>参数设置中心</w:t>
    </w:r>
  </w:p>
</w:hdr>
</file>

<file path=word/header1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B6A" w:rsidRPr="00047B3B" w:rsidRDefault="00562B6A" w:rsidP="00B176A8">
    <w:pPr>
      <w:spacing w:beforeLines="50"/>
      <w:ind w:firstLineChars="0" w:firstLine="0"/>
      <w:rPr>
        <w:rFonts w:ascii="幼圆" w:eastAsia="幼圆"/>
        <w:color w:val="FFFFFF"/>
        <w:position w:val="-30"/>
        <w:sz w:val="20"/>
        <w:szCs w:val="18"/>
      </w:rPr>
    </w:pPr>
    <w:r w:rsidRPr="00047B3B">
      <w:rPr>
        <w:rFonts w:hint="eastAsia"/>
        <w:sz w:val="15"/>
        <w:szCs w:val="24"/>
        <w:lang w:val="zh-CN"/>
      </w:rPr>
      <w:t>第</w:t>
    </w:r>
    <w:r>
      <w:rPr>
        <w:rFonts w:hAnsi="微软雅黑" w:hint="eastAsia"/>
        <w:sz w:val="15"/>
        <w:szCs w:val="24"/>
        <w:lang w:val="zh-CN"/>
      </w:rPr>
      <w:t>四</w:t>
    </w:r>
    <w:r w:rsidRPr="00047B3B">
      <w:rPr>
        <w:rFonts w:hAnsi="微软雅黑" w:hint="eastAsia"/>
        <w:sz w:val="15"/>
        <w:szCs w:val="24"/>
        <w:lang w:val="zh-CN"/>
      </w:rPr>
      <w:t>章</w:t>
    </w:r>
    <w:r>
      <w:rPr>
        <w:rFonts w:hAnsi="微软雅黑" w:hint="eastAsia"/>
        <w:sz w:val="15"/>
        <w:szCs w:val="24"/>
        <w:lang w:val="zh-CN"/>
      </w:rPr>
      <w:t>基础设置</w:t>
    </w:r>
  </w:p>
</w:hdr>
</file>

<file path=word/header1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B6A" w:rsidRPr="00EF20DC" w:rsidRDefault="00562B6A" w:rsidP="00B176A8">
    <w:pPr>
      <w:spacing w:beforeLines="50"/>
      <w:ind w:firstLineChars="0" w:firstLine="0"/>
      <w:jc w:val="right"/>
      <w:rPr>
        <w:rFonts w:ascii="幼圆" w:eastAsia="幼圆"/>
        <w:color w:val="FFFFFF"/>
        <w:position w:val="-30"/>
        <w:sz w:val="20"/>
        <w:szCs w:val="18"/>
      </w:rPr>
    </w:pPr>
    <w:r w:rsidRPr="00047B3B">
      <w:rPr>
        <w:rFonts w:hint="eastAsia"/>
        <w:sz w:val="15"/>
        <w:szCs w:val="24"/>
        <w:lang w:val="zh-CN"/>
      </w:rPr>
      <w:t>第</w:t>
    </w:r>
    <w:r>
      <w:rPr>
        <w:rFonts w:hAnsi="微软雅黑" w:hint="eastAsia"/>
        <w:sz w:val="15"/>
        <w:szCs w:val="24"/>
        <w:lang w:val="zh-CN"/>
      </w:rPr>
      <w:t>四</w:t>
    </w:r>
    <w:r w:rsidRPr="00047B3B">
      <w:rPr>
        <w:rFonts w:hAnsi="微软雅黑" w:hint="eastAsia"/>
        <w:sz w:val="15"/>
        <w:szCs w:val="24"/>
        <w:lang w:val="zh-CN"/>
      </w:rPr>
      <w:t>章</w:t>
    </w:r>
    <w:r>
      <w:rPr>
        <w:rFonts w:hAnsi="微软雅黑" w:hint="eastAsia"/>
        <w:sz w:val="15"/>
        <w:szCs w:val="24"/>
        <w:lang w:val="zh-CN"/>
      </w:rPr>
      <w:t>基础设置</w:t>
    </w:r>
  </w:p>
</w:hdr>
</file>

<file path=word/header1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B6A" w:rsidRPr="00047B3B" w:rsidRDefault="00562B6A" w:rsidP="00B176A8">
    <w:pPr>
      <w:spacing w:beforeLines="50"/>
      <w:ind w:firstLineChars="0" w:firstLine="0"/>
      <w:rPr>
        <w:rFonts w:ascii="幼圆" w:eastAsia="幼圆"/>
        <w:color w:val="FFFFFF"/>
        <w:position w:val="-30"/>
        <w:sz w:val="20"/>
        <w:szCs w:val="18"/>
      </w:rPr>
    </w:pPr>
    <w:r w:rsidRPr="00047B3B">
      <w:rPr>
        <w:rFonts w:hint="eastAsia"/>
        <w:sz w:val="15"/>
        <w:szCs w:val="24"/>
        <w:lang w:val="zh-CN"/>
      </w:rPr>
      <w:t>第</w:t>
    </w:r>
    <w:r>
      <w:rPr>
        <w:rFonts w:hAnsi="微软雅黑" w:hint="eastAsia"/>
        <w:sz w:val="15"/>
        <w:szCs w:val="24"/>
        <w:lang w:val="zh-CN"/>
      </w:rPr>
      <w:t>五</w:t>
    </w:r>
    <w:r w:rsidRPr="00047B3B">
      <w:rPr>
        <w:rFonts w:hAnsi="微软雅黑" w:hint="eastAsia"/>
        <w:sz w:val="15"/>
        <w:szCs w:val="24"/>
        <w:lang w:val="zh-CN"/>
      </w:rPr>
      <w:t>章</w:t>
    </w:r>
    <w:r>
      <w:rPr>
        <w:rFonts w:hAnsi="微软雅黑" w:hint="eastAsia"/>
        <w:sz w:val="15"/>
        <w:szCs w:val="24"/>
        <w:lang w:val="zh-CN"/>
      </w:rPr>
      <w:t>简化报表</w:t>
    </w:r>
  </w:p>
</w:hdr>
</file>

<file path=word/header1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B6A" w:rsidRPr="00EF20DC" w:rsidRDefault="00562B6A" w:rsidP="00B176A8">
    <w:pPr>
      <w:spacing w:beforeLines="50"/>
      <w:ind w:firstLineChars="0" w:firstLine="0"/>
      <w:jc w:val="right"/>
      <w:rPr>
        <w:rFonts w:ascii="幼圆" w:eastAsia="幼圆"/>
        <w:color w:val="FFFFFF"/>
        <w:position w:val="-30"/>
        <w:sz w:val="20"/>
        <w:szCs w:val="18"/>
      </w:rPr>
    </w:pPr>
    <w:r w:rsidRPr="00047B3B">
      <w:rPr>
        <w:rFonts w:hint="eastAsia"/>
        <w:sz w:val="15"/>
        <w:szCs w:val="24"/>
        <w:lang w:val="zh-CN"/>
      </w:rPr>
      <w:t>第</w:t>
    </w:r>
    <w:r>
      <w:rPr>
        <w:rFonts w:hAnsi="微软雅黑" w:hint="eastAsia"/>
        <w:sz w:val="15"/>
        <w:szCs w:val="24"/>
        <w:lang w:val="zh-CN"/>
      </w:rPr>
      <w:t>五</w:t>
    </w:r>
    <w:r w:rsidRPr="00047B3B">
      <w:rPr>
        <w:rFonts w:hAnsi="微软雅黑" w:hint="eastAsia"/>
        <w:sz w:val="15"/>
        <w:szCs w:val="24"/>
        <w:lang w:val="zh-CN"/>
      </w:rPr>
      <w:t>章</w:t>
    </w:r>
    <w:r>
      <w:rPr>
        <w:rFonts w:hAnsi="微软雅黑" w:hint="eastAsia"/>
        <w:sz w:val="15"/>
        <w:szCs w:val="24"/>
        <w:lang w:val="zh-CN"/>
      </w:rPr>
      <w:t>简化报表</w:t>
    </w:r>
  </w:p>
</w:hdr>
</file>

<file path=word/header1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B6A" w:rsidRPr="00047B3B" w:rsidRDefault="00562B6A" w:rsidP="00B176A8">
    <w:pPr>
      <w:spacing w:beforeLines="50"/>
      <w:ind w:firstLineChars="0" w:firstLine="0"/>
      <w:rPr>
        <w:rFonts w:ascii="幼圆" w:eastAsia="幼圆"/>
        <w:color w:val="FFFFFF"/>
        <w:position w:val="-30"/>
        <w:sz w:val="20"/>
        <w:szCs w:val="18"/>
      </w:rPr>
    </w:pPr>
    <w:r w:rsidRPr="00047B3B">
      <w:rPr>
        <w:rFonts w:hint="eastAsia"/>
        <w:sz w:val="15"/>
        <w:szCs w:val="24"/>
        <w:lang w:val="zh-CN"/>
      </w:rPr>
      <w:t>第</w:t>
    </w:r>
    <w:r>
      <w:rPr>
        <w:rFonts w:hAnsi="微软雅黑" w:hint="eastAsia"/>
        <w:sz w:val="15"/>
        <w:szCs w:val="24"/>
        <w:lang w:val="zh-CN"/>
      </w:rPr>
      <w:t>六</w:t>
    </w:r>
    <w:r w:rsidRPr="00047B3B">
      <w:rPr>
        <w:rFonts w:hAnsi="微软雅黑" w:hint="eastAsia"/>
        <w:sz w:val="15"/>
        <w:szCs w:val="24"/>
        <w:lang w:val="zh-CN"/>
      </w:rPr>
      <w:t>章</w:t>
    </w:r>
    <w:r>
      <w:rPr>
        <w:rFonts w:hAnsi="微软雅黑" w:hint="eastAsia"/>
        <w:sz w:val="15"/>
        <w:szCs w:val="24"/>
        <w:lang w:val="zh-CN"/>
      </w:rPr>
      <w:t>申报表填写</w:t>
    </w:r>
  </w:p>
</w:hdr>
</file>

<file path=word/header1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B6A" w:rsidRPr="00EF20DC" w:rsidRDefault="00562B6A" w:rsidP="00B176A8">
    <w:pPr>
      <w:spacing w:beforeLines="50"/>
      <w:ind w:firstLineChars="0" w:firstLine="0"/>
      <w:jc w:val="right"/>
      <w:rPr>
        <w:rFonts w:ascii="幼圆" w:eastAsia="幼圆"/>
        <w:color w:val="FFFFFF"/>
        <w:position w:val="-30"/>
        <w:sz w:val="20"/>
        <w:szCs w:val="18"/>
      </w:rPr>
    </w:pPr>
    <w:r w:rsidRPr="00047B3B">
      <w:rPr>
        <w:rFonts w:hint="eastAsia"/>
        <w:sz w:val="15"/>
        <w:szCs w:val="24"/>
        <w:lang w:val="zh-CN"/>
      </w:rPr>
      <w:t>第</w:t>
    </w:r>
    <w:r>
      <w:rPr>
        <w:rFonts w:hAnsi="微软雅黑" w:hint="eastAsia"/>
        <w:sz w:val="15"/>
        <w:szCs w:val="24"/>
        <w:lang w:val="zh-CN"/>
      </w:rPr>
      <w:t>六</w:t>
    </w:r>
    <w:r w:rsidRPr="00047B3B">
      <w:rPr>
        <w:rFonts w:hAnsi="微软雅黑" w:hint="eastAsia"/>
        <w:sz w:val="15"/>
        <w:szCs w:val="24"/>
        <w:lang w:val="zh-CN"/>
      </w:rPr>
      <w:t>章</w:t>
    </w:r>
    <w:r>
      <w:rPr>
        <w:rFonts w:hAnsi="微软雅黑" w:hint="eastAsia"/>
        <w:sz w:val="15"/>
        <w:szCs w:val="24"/>
        <w:lang w:val="zh-CN"/>
      </w:rPr>
      <w:t>申报表填写</w:t>
    </w:r>
  </w:p>
</w:hdr>
</file>

<file path=word/header1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B6A" w:rsidRPr="00047B3B" w:rsidRDefault="00562B6A" w:rsidP="00B176A8">
    <w:pPr>
      <w:spacing w:beforeLines="50"/>
      <w:ind w:firstLineChars="0" w:firstLine="0"/>
      <w:rPr>
        <w:rFonts w:ascii="幼圆" w:eastAsia="幼圆"/>
        <w:color w:val="FFFFFF"/>
        <w:position w:val="-30"/>
        <w:sz w:val="20"/>
        <w:szCs w:val="18"/>
      </w:rPr>
    </w:pPr>
    <w:r w:rsidRPr="00047B3B">
      <w:rPr>
        <w:rFonts w:hint="eastAsia"/>
        <w:sz w:val="15"/>
        <w:szCs w:val="24"/>
        <w:lang w:val="zh-CN"/>
      </w:rPr>
      <w:t>第</w:t>
    </w:r>
    <w:r>
      <w:rPr>
        <w:rFonts w:hAnsi="微软雅黑" w:hint="eastAsia"/>
        <w:sz w:val="15"/>
        <w:szCs w:val="24"/>
        <w:lang w:val="zh-CN"/>
      </w:rPr>
      <w:t>七</w:t>
    </w:r>
    <w:r w:rsidRPr="00047B3B">
      <w:rPr>
        <w:rFonts w:hAnsi="微软雅黑" w:hint="eastAsia"/>
        <w:sz w:val="15"/>
        <w:szCs w:val="24"/>
        <w:lang w:val="zh-CN"/>
      </w:rPr>
      <w:t>章</w:t>
    </w:r>
    <w:r>
      <w:rPr>
        <w:rFonts w:hAnsi="微软雅黑" w:hint="eastAsia"/>
        <w:sz w:val="15"/>
        <w:szCs w:val="24"/>
        <w:lang w:val="zh-CN"/>
      </w:rPr>
      <w:t>申报表自查</w:t>
    </w:r>
  </w:p>
</w:hdr>
</file>

<file path=word/header2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B6A" w:rsidRPr="00EF20DC" w:rsidRDefault="00562B6A" w:rsidP="00B176A8">
    <w:pPr>
      <w:spacing w:beforeLines="50"/>
      <w:ind w:firstLineChars="0" w:firstLine="0"/>
      <w:jc w:val="right"/>
      <w:rPr>
        <w:rFonts w:ascii="幼圆" w:eastAsia="幼圆"/>
        <w:color w:val="FFFFFF"/>
        <w:position w:val="-30"/>
        <w:sz w:val="20"/>
        <w:szCs w:val="18"/>
      </w:rPr>
    </w:pPr>
    <w:r w:rsidRPr="00047B3B">
      <w:rPr>
        <w:rFonts w:hint="eastAsia"/>
        <w:sz w:val="15"/>
        <w:szCs w:val="24"/>
        <w:lang w:val="zh-CN"/>
      </w:rPr>
      <w:t>第</w:t>
    </w:r>
    <w:r>
      <w:rPr>
        <w:rFonts w:hAnsi="微软雅黑" w:hint="eastAsia"/>
        <w:sz w:val="15"/>
        <w:szCs w:val="24"/>
        <w:lang w:val="zh-CN"/>
      </w:rPr>
      <w:t>七</w:t>
    </w:r>
    <w:r w:rsidRPr="00047B3B">
      <w:rPr>
        <w:rFonts w:hAnsi="微软雅黑" w:hint="eastAsia"/>
        <w:sz w:val="15"/>
        <w:szCs w:val="24"/>
        <w:lang w:val="zh-CN"/>
      </w:rPr>
      <w:t>章</w:t>
    </w:r>
    <w:r>
      <w:rPr>
        <w:rFonts w:hAnsi="微软雅黑" w:hint="eastAsia"/>
        <w:sz w:val="15"/>
        <w:szCs w:val="24"/>
        <w:lang w:val="zh-CN"/>
      </w:rPr>
      <w:t>申报表自查</w:t>
    </w:r>
  </w:p>
</w:hdr>
</file>

<file path=word/header2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B6A" w:rsidRPr="00047B3B" w:rsidRDefault="00562B6A" w:rsidP="00B176A8">
    <w:pPr>
      <w:spacing w:beforeLines="50"/>
      <w:ind w:firstLineChars="0" w:firstLine="0"/>
      <w:rPr>
        <w:rFonts w:ascii="幼圆" w:eastAsia="幼圆"/>
        <w:color w:val="FFFFFF"/>
        <w:position w:val="-30"/>
        <w:sz w:val="20"/>
        <w:szCs w:val="18"/>
      </w:rPr>
    </w:pPr>
    <w:r w:rsidRPr="00047B3B">
      <w:rPr>
        <w:rFonts w:hint="eastAsia"/>
        <w:sz w:val="15"/>
        <w:szCs w:val="24"/>
        <w:lang w:val="zh-CN"/>
      </w:rPr>
      <w:t>第</w:t>
    </w:r>
    <w:r>
      <w:rPr>
        <w:rFonts w:hAnsi="微软雅黑" w:hint="eastAsia"/>
        <w:sz w:val="15"/>
        <w:szCs w:val="24"/>
        <w:lang w:val="zh-CN"/>
      </w:rPr>
      <w:t>八</w:t>
    </w:r>
    <w:r w:rsidRPr="00047B3B">
      <w:rPr>
        <w:rFonts w:hAnsi="微软雅黑" w:hint="eastAsia"/>
        <w:sz w:val="15"/>
        <w:szCs w:val="24"/>
        <w:lang w:val="zh-CN"/>
      </w:rPr>
      <w:t>章</w:t>
    </w:r>
    <w:r>
      <w:rPr>
        <w:rFonts w:hAnsi="微软雅黑" w:hint="eastAsia"/>
        <w:sz w:val="15"/>
        <w:szCs w:val="24"/>
        <w:lang w:val="zh-CN"/>
      </w:rPr>
      <w:t>纳税申报</w:t>
    </w:r>
  </w:p>
</w:hdr>
</file>

<file path=word/header2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2B6A" w:rsidRPr="00EF20DC" w:rsidRDefault="00562B6A" w:rsidP="00B176A8">
    <w:pPr>
      <w:spacing w:beforeLines="50"/>
      <w:ind w:firstLineChars="0" w:firstLine="0"/>
      <w:jc w:val="right"/>
      <w:rPr>
        <w:rFonts w:ascii="幼圆" w:eastAsia="幼圆"/>
        <w:color w:val="FFFFFF"/>
        <w:position w:val="-30"/>
        <w:sz w:val="20"/>
        <w:szCs w:val="18"/>
      </w:rPr>
    </w:pPr>
    <w:r w:rsidRPr="00047B3B">
      <w:rPr>
        <w:rFonts w:hint="eastAsia"/>
        <w:sz w:val="15"/>
        <w:szCs w:val="24"/>
        <w:lang w:val="zh-CN"/>
      </w:rPr>
      <w:t>第</w:t>
    </w:r>
    <w:r>
      <w:rPr>
        <w:rFonts w:hAnsi="微软雅黑" w:hint="eastAsia"/>
        <w:sz w:val="15"/>
        <w:szCs w:val="24"/>
        <w:lang w:val="zh-CN"/>
      </w:rPr>
      <w:t>八</w:t>
    </w:r>
    <w:r w:rsidRPr="00047B3B">
      <w:rPr>
        <w:rFonts w:hAnsi="微软雅黑" w:hint="eastAsia"/>
        <w:sz w:val="15"/>
        <w:szCs w:val="24"/>
        <w:lang w:val="zh-CN"/>
      </w:rPr>
      <w:t>章</w:t>
    </w:r>
    <w:r>
      <w:rPr>
        <w:rFonts w:hAnsi="微软雅黑" w:hint="eastAsia"/>
        <w:sz w:val="15"/>
        <w:szCs w:val="24"/>
        <w:lang w:val="zh-CN"/>
      </w:rPr>
      <w:t>纳税申报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E"/>
    <w:multiLevelType w:val="singleLevel"/>
    <w:tmpl w:val="91D64542"/>
    <w:lvl w:ilvl="0">
      <w:start w:val="1"/>
      <w:numFmt w:val="upperRoman"/>
      <w:lvlText w:val="%1."/>
      <w:lvlJc w:val="left"/>
      <w:pPr>
        <w:tabs>
          <w:tab w:val="num" w:pos="1260"/>
        </w:tabs>
        <w:ind w:left="1260" w:hanging="420"/>
      </w:pPr>
      <w:rPr>
        <w:rFonts w:cs="Times New Roman" w:hint="eastAsia"/>
      </w:rPr>
    </w:lvl>
  </w:abstractNum>
  <w:abstractNum w:abstractNumId="1">
    <w:nsid w:val="FFFFFF7F"/>
    <w:multiLevelType w:val="singleLevel"/>
    <w:tmpl w:val="4A18D6D0"/>
    <w:lvl w:ilvl="0">
      <w:start w:val="1"/>
      <w:numFmt w:val="decimal"/>
      <w:lvlText w:val="%1)"/>
      <w:lvlJc w:val="left"/>
      <w:pPr>
        <w:tabs>
          <w:tab w:val="num" w:pos="840"/>
        </w:tabs>
        <w:ind w:left="840" w:hanging="420"/>
      </w:pPr>
      <w:rPr>
        <w:rFonts w:cs="Times New Roman"/>
      </w:rPr>
    </w:lvl>
  </w:abstractNum>
  <w:abstractNum w:abstractNumId="2">
    <w:nsid w:val="FFFFFF82"/>
    <w:multiLevelType w:val="singleLevel"/>
    <w:tmpl w:val="2CD8D8C4"/>
    <w:lvl w:ilvl="0">
      <w:start w:val="1"/>
      <w:numFmt w:val="bullet"/>
      <w:lvlText w:val=""/>
      <w:lvlJc w:val="left"/>
      <w:pPr>
        <w:tabs>
          <w:tab w:val="num" w:pos="1200"/>
        </w:tabs>
        <w:ind w:left="1200" w:hanging="360"/>
      </w:pPr>
      <w:rPr>
        <w:rFonts w:ascii="Wingdings" w:hAnsi="Wingdings" w:hint="default"/>
      </w:rPr>
    </w:lvl>
  </w:abstractNum>
  <w:abstractNum w:abstractNumId="3">
    <w:nsid w:val="FFFFFF83"/>
    <w:multiLevelType w:val="singleLevel"/>
    <w:tmpl w:val="DB225192"/>
    <w:lvl w:ilvl="0">
      <w:start w:val="1"/>
      <w:numFmt w:val="bullet"/>
      <w:lvlText w:val=""/>
      <w:lvlJc w:val="left"/>
      <w:pPr>
        <w:tabs>
          <w:tab w:val="num" w:pos="780"/>
        </w:tabs>
        <w:ind w:left="780" w:hanging="360"/>
      </w:pPr>
      <w:rPr>
        <w:rFonts w:ascii="Wingdings" w:hAnsi="Wingdings" w:hint="default"/>
      </w:rPr>
    </w:lvl>
  </w:abstractNum>
  <w:abstractNum w:abstractNumId="4">
    <w:nsid w:val="FFFFFF88"/>
    <w:multiLevelType w:val="singleLevel"/>
    <w:tmpl w:val="010438D6"/>
    <w:lvl w:ilvl="0">
      <w:start w:val="1"/>
      <w:numFmt w:val="decimal"/>
      <w:suff w:val="space"/>
      <w:lvlText w:val="%1."/>
      <w:lvlJc w:val="left"/>
      <w:pPr>
        <w:ind w:left="420" w:hanging="420"/>
      </w:pPr>
      <w:rPr>
        <w:rFonts w:ascii="Verdana" w:hAnsi="Verdana" w:cs="Estrangelo Edessa" w:hint="default"/>
        <w:sz w:val="18"/>
        <w:szCs w:val="18"/>
      </w:rPr>
    </w:lvl>
  </w:abstractNum>
  <w:abstractNum w:abstractNumId="5">
    <w:nsid w:val="FFFFFF89"/>
    <w:multiLevelType w:val="singleLevel"/>
    <w:tmpl w:val="C97C293A"/>
    <w:lvl w:ilvl="0">
      <w:start w:val="1"/>
      <w:numFmt w:val="bullet"/>
      <w:lvlText w:val="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6">
    <w:nsid w:val="02576A33"/>
    <w:multiLevelType w:val="multilevel"/>
    <w:tmpl w:val="46B6413E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2．"/>
      <w:lvlJc w:val="left"/>
      <w:pPr>
        <w:ind w:left="135" w:firstLine="285"/>
      </w:pPr>
      <w:rPr>
        <w:rFonts w:cs="Times New Roman" w:hint="default"/>
      </w:rPr>
    </w:lvl>
    <w:lvl w:ilvl="2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7">
    <w:nsid w:val="05F774B5"/>
    <w:multiLevelType w:val="hybridMultilevel"/>
    <w:tmpl w:val="2CF08308"/>
    <w:lvl w:ilvl="0" w:tplc="E222F4C2">
      <w:start w:val="1"/>
      <w:numFmt w:val="decimal"/>
      <w:lvlText w:val="%1."/>
      <w:lvlJc w:val="left"/>
      <w:pPr>
        <w:ind w:left="420" w:hanging="420"/>
      </w:pPr>
      <w:rPr>
        <w:rFonts w:ascii="微软雅黑" w:eastAsia="微软雅黑" w:hAnsi="微软雅黑" w:cs="Times New Roman"/>
      </w:rPr>
    </w:lvl>
    <w:lvl w:ilvl="1" w:tplc="04090019">
      <w:start w:val="1"/>
      <w:numFmt w:val="lowerLetter"/>
      <w:lvlText w:val="%2)"/>
      <w:lvlJc w:val="left"/>
      <w:pPr>
        <w:ind w:left="480" w:hanging="42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900" w:hanging="42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1320" w:hanging="420"/>
      </w:pPr>
      <w:rPr>
        <w:rFonts w:cs="Times New Roman"/>
      </w:rPr>
    </w:lvl>
    <w:lvl w:ilvl="4" w:tplc="04090019">
      <w:start w:val="1"/>
      <w:numFmt w:val="lowerLetter"/>
      <w:lvlText w:val="%5)"/>
      <w:lvlJc w:val="left"/>
      <w:pPr>
        <w:ind w:left="1740" w:hanging="42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2160" w:hanging="42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2580" w:hanging="420"/>
      </w:pPr>
      <w:rPr>
        <w:rFonts w:cs="Times New Roman"/>
      </w:rPr>
    </w:lvl>
    <w:lvl w:ilvl="7" w:tplc="04090019">
      <w:start w:val="1"/>
      <w:numFmt w:val="lowerLetter"/>
      <w:lvlText w:val="%8)"/>
      <w:lvlJc w:val="left"/>
      <w:pPr>
        <w:ind w:left="3000" w:hanging="42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3420" w:hanging="420"/>
      </w:pPr>
      <w:rPr>
        <w:rFonts w:cs="Times New Roman"/>
      </w:rPr>
    </w:lvl>
  </w:abstractNum>
  <w:abstractNum w:abstractNumId="8">
    <w:nsid w:val="07F74EE3"/>
    <w:multiLevelType w:val="multilevel"/>
    <w:tmpl w:val="0409001F"/>
    <w:lvl w:ilvl="0">
      <w:start w:val="1"/>
      <w:numFmt w:val="decimal"/>
      <w:lvlText w:val="%1."/>
      <w:lvlJc w:val="left"/>
      <w:pPr>
        <w:tabs>
          <w:tab w:val="num" w:pos="425"/>
        </w:tabs>
        <w:ind w:left="425" w:hanging="425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567" w:hanging="567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709"/>
        </w:tabs>
        <w:ind w:left="709" w:hanging="709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992"/>
        </w:tabs>
        <w:ind w:left="992" w:hanging="9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1134"/>
        </w:tabs>
        <w:ind w:left="1134" w:hanging="1134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1276"/>
        </w:tabs>
        <w:ind w:left="1276" w:hanging="1276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1418"/>
        </w:tabs>
        <w:ind w:left="1418" w:hanging="1418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1559"/>
        </w:tabs>
        <w:ind w:left="1559" w:hanging="1559"/>
      </w:pPr>
      <w:rPr>
        <w:rFonts w:cs="Times New Roman"/>
      </w:rPr>
    </w:lvl>
  </w:abstractNum>
  <w:abstractNum w:abstractNumId="9">
    <w:nsid w:val="09441CA7"/>
    <w:multiLevelType w:val="hybridMultilevel"/>
    <w:tmpl w:val="DA3CC7AA"/>
    <w:lvl w:ilvl="0" w:tplc="52C0EE8C">
      <w:start w:val="1"/>
      <w:numFmt w:val="bullet"/>
      <w:pStyle w:val="a"/>
      <w:lvlText w:val=""/>
      <w:lvlJc w:val="left"/>
      <w:pPr>
        <w:tabs>
          <w:tab w:val="num" w:pos="360"/>
        </w:tabs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10">
    <w:nsid w:val="140C56B7"/>
    <w:multiLevelType w:val="hybridMultilevel"/>
    <w:tmpl w:val="1B5E3662"/>
    <w:lvl w:ilvl="0" w:tplc="04090017">
      <w:start w:val="1"/>
      <w:numFmt w:val="chineseCountingThousand"/>
      <w:lvlText w:val="(%1)"/>
      <w:lvlJc w:val="left"/>
      <w:pPr>
        <w:ind w:left="780" w:hanging="420"/>
      </w:pPr>
      <w:rPr>
        <w:rFonts w:cs="Times New Roman"/>
      </w:rPr>
    </w:lvl>
    <w:lvl w:ilvl="1" w:tplc="04090019">
      <w:start w:val="1"/>
      <w:numFmt w:val="lowerLetter"/>
      <w:lvlText w:val="%2)"/>
      <w:lvlJc w:val="left"/>
      <w:pPr>
        <w:ind w:left="1200" w:hanging="42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1620" w:hanging="42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04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0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  <w:rPr>
        <w:rFonts w:cs="Times New Roman"/>
      </w:rPr>
    </w:lvl>
  </w:abstractNum>
  <w:abstractNum w:abstractNumId="11">
    <w:nsid w:val="1C1D29D9"/>
    <w:multiLevelType w:val="hybridMultilevel"/>
    <w:tmpl w:val="2CF08308"/>
    <w:lvl w:ilvl="0" w:tplc="E222F4C2">
      <w:start w:val="1"/>
      <w:numFmt w:val="decimal"/>
      <w:lvlText w:val="%1."/>
      <w:lvlJc w:val="left"/>
      <w:pPr>
        <w:ind w:left="420" w:hanging="420"/>
      </w:pPr>
      <w:rPr>
        <w:rFonts w:ascii="微软雅黑" w:eastAsia="微软雅黑" w:hAnsi="微软雅黑" w:cs="Times New Roman"/>
      </w:rPr>
    </w:lvl>
    <w:lvl w:ilvl="1" w:tplc="04090019">
      <w:start w:val="1"/>
      <w:numFmt w:val="lowerLetter"/>
      <w:lvlText w:val="%2)"/>
      <w:lvlJc w:val="left"/>
      <w:pPr>
        <w:ind w:left="480" w:hanging="42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900" w:hanging="42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1320" w:hanging="420"/>
      </w:pPr>
      <w:rPr>
        <w:rFonts w:cs="Times New Roman"/>
      </w:rPr>
    </w:lvl>
    <w:lvl w:ilvl="4" w:tplc="04090019">
      <w:start w:val="1"/>
      <w:numFmt w:val="lowerLetter"/>
      <w:lvlText w:val="%5)"/>
      <w:lvlJc w:val="left"/>
      <w:pPr>
        <w:ind w:left="1740" w:hanging="42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2160" w:hanging="42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2580" w:hanging="420"/>
      </w:pPr>
      <w:rPr>
        <w:rFonts w:cs="Times New Roman"/>
      </w:rPr>
    </w:lvl>
    <w:lvl w:ilvl="7" w:tplc="04090019">
      <w:start w:val="1"/>
      <w:numFmt w:val="lowerLetter"/>
      <w:lvlText w:val="%8)"/>
      <w:lvlJc w:val="left"/>
      <w:pPr>
        <w:ind w:left="3000" w:hanging="42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3420" w:hanging="420"/>
      </w:pPr>
      <w:rPr>
        <w:rFonts w:cs="Times New Roman"/>
      </w:rPr>
    </w:lvl>
  </w:abstractNum>
  <w:abstractNum w:abstractNumId="12">
    <w:nsid w:val="208A117A"/>
    <w:multiLevelType w:val="multilevel"/>
    <w:tmpl w:val="787239BC"/>
    <w:styleLink w:val="a0"/>
    <w:lvl w:ilvl="0">
      <w:start w:val="1"/>
      <w:numFmt w:val="decimalEnclosedCircle"/>
      <w:lvlText w:val="%1"/>
      <w:lvlJc w:val="left"/>
      <w:pPr>
        <w:tabs>
          <w:tab w:val="num" w:pos="839"/>
        </w:tabs>
        <w:ind w:left="839" w:hanging="360"/>
      </w:pPr>
      <w:rPr>
        <w:rFonts w:ascii="Verdana" w:eastAsia="幼圆" w:hAnsi="Verdana" w:cs="Times New Roman"/>
        <w:spacing w:val="0"/>
        <w:kern w:val="2"/>
        <w:sz w:val="18"/>
        <w:szCs w:val="18"/>
      </w:rPr>
    </w:lvl>
    <w:lvl w:ilvl="1">
      <w:start w:val="1"/>
      <w:numFmt w:val="bullet"/>
      <w:lvlText w:val="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  <w:rPr>
        <w:rFonts w:cs="Times New Roman"/>
      </w:r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  <w:rPr>
        <w:rFonts w:cs="Times New Roman"/>
      </w:r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  <w:rPr>
        <w:rFonts w:cs="Times New Roman"/>
      </w:rPr>
    </w:lvl>
  </w:abstractNum>
  <w:abstractNum w:abstractNumId="13">
    <w:nsid w:val="209948C1"/>
    <w:multiLevelType w:val="hybridMultilevel"/>
    <w:tmpl w:val="72C8F81A"/>
    <w:lvl w:ilvl="0" w:tplc="E222F4C2">
      <w:start w:val="1"/>
      <w:numFmt w:val="decimal"/>
      <w:lvlText w:val="%1."/>
      <w:lvlJc w:val="left"/>
      <w:pPr>
        <w:ind w:left="780" w:hanging="420"/>
      </w:pPr>
      <w:rPr>
        <w:rFonts w:ascii="微软雅黑" w:eastAsia="微软雅黑" w:hAnsi="微软雅黑" w:cs="Times New Roman"/>
      </w:rPr>
    </w:lvl>
    <w:lvl w:ilvl="1" w:tplc="04090019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4">
    <w:nsid w:val="23E012F3"/>
    <w:multiLevelType w:val="hybridMultilevel"/>
    <w:tmpl w:val="02061F8A"/>
    <w:lvl w:ilvl="0" w:tplc="0409000B">
      <w:start w:val="1"/>
      <w:numFmt w:val="bullet"/>
      <w:lvlText w:val="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780" w:hanging="360"/>
      </w:pPr>
      <w:rPr>
        <w:rFonts w:ascii="Wingdings" w:hAnsi="Wingdings" w:hint="default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5">
    <w:nsid w:val="27A51CCB"/>
    <w:multiLevelType w:val="multilevel"/>
    <w:tmpl w:val="44BE96AE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6">
    <w:nsid w:val="29374F9F"/>
    <w:multiLevelType w:val="multilevel"/>
    <w:tmpl w:val="FFFFFFF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17">
    <w:nsid w:val="339069F0"/>
    <w:multiLevelType w:val="hybridMultilevel"/>
    <w:tmpl w:val="48124CB4"/>
    <w:lvl w:ilvl="0" w:tplc="C41CDFF2">
      <w:start w:val="1"/>
      <w:numFmt w:val="bullet"/>
      <w:suff w:val="space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8">
    <w:nsid w:val="37C11CE1"/>
    <w:multiLevelType w:val="hybridMultilevel"/>
    <w:tmpl w:val="12629758"/>
    <w:lvl w:ilvl="0" w:tplc="E222F4C2">
      <w:start w:val="1"/>
      <w:numFmt w:val="decimal"/>
      <w:lvlText w:val="%1."/>
      <w:lvlJc w:val="left"/>
      <w:pPr>
        <w:ind w:left="420" w:hanging="420"/>
      </w:pPr>
      <w:rPr>
        <w:rFonts w:ascii="微软雅黑" w:eastAsia="微软雅黑" w:hAnsi="微软雅黑" w:cs="Times New Roman"/>
      </w:rPr>
    </w:lvl>
    <w:lvl w:ilvl="1" w:tplc="04090019">
      <w:start w:val="1"/>
      <w:numFmt w:val="lowerLetter"/>
      <w:lvlText w:val="%2)"/>
      <w:lvlJc w:val="left"/>
      <w:pPr>
        <w:ind w:left="480" w:hanging="42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900" w:hanging="42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1320" w:hanging="420"/>
      </w:pPr>
      <w:rPr>
        <w:rFonts w:cs="Times New Roman"/>
      </w:rPr>
    </w:lvl>
    <w:lvl w:ilvl="4" w:tplc="04090019">
      <w:start w:val="1"/>
      <w:numFmt w:val="lowerLetter"/>
      <w:lvlText w:val="%5)"/>
      <w:lvlJc w:val="left"/>
      <w:pPr>
        <w:ind w:left="1740" w:hanging="42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2160" w:hanging="42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2580" w:hanging="420"/>
      </w:pPr>
      <w:rPr>
        <w:rFonts w:cs="Times New Roman"/>
      </w:rPr>
    </w:lvl>
    <w:lvl w:ilvl="7" w:tplc="04090019">
      <w:start w:val="1"/>
      <w:numFmt w:val="lowerLetter"/>
      <w:lvlText w:val="%8)"/>
      <w:lvlJc w:val="left"/>
      <w:pPr>
        <w:ind w:left="3000" w:hanging="42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3420" w:hanging="420"/>
      </w:pPr>
      <w:rPr>
        <w:rFonts w:cs="Times New Roman"/>
      </w:rPr>
    </w:lvl>
  </w:abstractNum>
  <w:abstractNum w:abstractNumId="19">
    <w:nsid w:val="3A4B043D"/>
    <w:multiLevelType w:val="hybridMultilevel"/>
    <w:tmpl w:val="3D4C1764"/>
    <w:lvl w:ilvl="0" w:tplc="E222F4C2">
      <w:start w:val="1"/>
      <w:numFmt w:val="decimal"/>
      <w:lvlText w:val="%1."/>
      <w:lvlJc w:val="left"/>
      <w:pPr>
        <w:ind w:left="420" w:hanging="420"/>
      </w:pPr>
      <w:rPr>
        <w:rFonts w:ascii="微软雅黑" w:eastAsia="微软雅黑" w:hAnsi="微软雅黑" w:cs="Times New Roman"/>
      </w:rPr>
    </w:lvl>
    <w:lvl w:ilvl="1" w:tplc="04090019">
      <w:start w:val="1"/>
      <w:numFmt w:val="lowerLetter"/>
      <w:lvlText w:val="%2)"/>
      <w:lvlJc w:val="left"/>
      <w:pPr>
        <w:ind w:left="480" w:hanging="42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900" w:hanging="42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1320" w:hanging="420"/>
      </w:pPr>
      <w:rPr>
        <w:rFonts w:cs="Times New Roman"/>
      </w:rPr>
    </w:lvl>
    <w:lvl w:ilvl="4" w:tplc="04090019">
      <w:start w:val="1"/>
      <w:numFmt w:val="lowerLetter"/>
      <w:lvlText w:val="%5)"/>
      <w:lvlJc w:val="left"/>
      <w:pPr>
        <w:ind w:left="1740" w:hanging="42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2160" w:hanging="42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2580" w:hanging="420"/>
      </w:pPr>
      <w:rPr>
        <w:rFonts w:cs="Times New Roman"/>
      </w:rPr>
    </w:lvl>
    <w:lvl w:ilvl="7" w:tplc="04090019">
      <w:start w:val="1"/>
      <w:numFmt w:val="lowerLetter"/>
      <w:lvlText w:val="%8)"/>
      <w:lvlJc w:val="left"/>
      <w:pPr>
        <w:ind w:left="3000" w:hanging="42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3420" w:hanging="420"/>
      </w:pPr>
      <w:rPr>
        <w:rFonts w:cs="Times New Roman"/>
      </w:rPr>
    </w:lvl>
  </w:abstractNum>
  <w:abstractNum w:abstractNumId="20">
    <w:nsid w:val="3AC27659"/>
    <w:multiLevelType w:val="hybridMultilevel"/>
    <w:tmpl w:val="F9B6808E"/>
    <w:lvl w:ilvl="0" w:tplc="04090011">
      <w:start w:val="1"/>
      <w:numFmt w:val="decimal"/>
      <w:lvlText w:val="%1)"/>
      <w:lvlJc w:val="left"/>
      <w:pPr>
        <w:ind w:left="780" w:hanging="420"/>
      </w:pPr>
      <w:rPr>
        <w:rFonts w:cs="Times New Roman"/>
      </w:rPr>
    </w:lvl>
    <w:lvl w:ilvl="1" w:tplc="04090019">
      <w:start w:val="1"/>
      <w:numFmt w:val="lowerLetter"/>
      <w:lvlText w:val="%2)"/>
      <w:lvlJc w:val="left"/>
      <w:pPr>
        <w:ind w:left="120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04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0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  <w:rPr>
        <w:rFonts w:cs="Times New Roman"/>
      </w:rPr>
    </w:lvl>
  </w:abstractNum>
  <w:abstractNum w:abstractNumId="21">
    <w:nsid w:val="3CD62BA0"/>
    <w:multiLevelType w:val="hybridMultilevel"/>
    <w:tmpl w:val="2CF08308"/>
    <w:lvl w:ilvl="0" w:tplc="E222F4C2">
      <w:start w:val="1"/>
      <w:numFmt w:val="decimal"/>
      <w:lvlText w:val="%1."/>
      <w:lvlJc w:val="left"/>
      <w:pPr>
        <w:ind w:left="420" w:hanging="420"/>
      </w:pPr>
      <w:rPr>
        <w:rFonts w:ascii="微软雅黑" w:eastAsia="微软雅黑" w:hAnsi="微软雅黑" w:cs="Times New Roman"/>
      </w:rPr>
    </w:lvl>
    <w:lvl w:ilvl="1" w:tplc="04090019">
      <w:start w:val="1"/>
      <w:numFmt w:val="lowerLetter"/>
      <w:lvlText w:val="%2)"/>
      <w:lvlJc w:val="left"/>
      <w:pPr>
        <w:ind w:left="480" w:hanging="42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900" w:hanging="42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1320" w:hanging="420"/>
      </w:pPr>
      <w:rPr>
        <w:rFonts w:cs="Times New Roman"/>
      </w:rPr>
    </w:lvl>
    <w:lvl w:ilvl="4" w:tplc="04090019">
      <w:start w:val="1"/>
      <w:numFmt w:val="lowerLetter"/>
      <w:lvlText w:val="%5)"/>
      <w:lvlJc w:val="left"/>
      <w:pPr>
        <w:ind w:left="1740" w:hanging="42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2160" w:hanging="42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2580" w:hanging="420"/>
      </w:pPr>
      <w:rPr>
        <w:rFonts w:cs="Times New Roman"/>
      </w:rPr>
    </w:lvl>
    <w:lvl w:ilvl="7" w:tplc="04090019">
      <w:start w:val="1"/>
      <w:numFmt w:val="lowerLetter"/>
      <w:lvlText w:val="%8)"/>
      <w:lvlJc w:val="left"/>
      <w:pPr>
        <w:ind w:left="3000" w:hanging="42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3420" w:hanging="420"/>
      </w:pPr>
      <w:rPr>
        <w:rFonts w:cs="Times New Roman"/>
      </w:rPr>
    </w:lvl>
  </w:abstractNum>
  <w:abstractNum w:abstractNumId="22">
    <w:nsid w:val="3EF50C50"/>
    <w:multiLevelType w:val="hybridMultilevel"/>
    <w:tmpl w:val="0310C504"/>
    <w:lvl w:ilvl="0" w:tplc="0409000F">
      <w:start w:val="1"/>
      <w:numFmt w:val="decimal"/>
      <w:lvlText w:val="%1."/>
      <w:lvlJc w:val="left"/>
      <w:pPr>
        <w:ind w:left="420" w:hanging="420"/>
      </w:pPr>
      <w:rPr>
        <w:rFonts w:cs="Times New Roman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23">
    <w:nsid w:val="434E3FDC"/>
    <w:multiLevelType w:val="hybridMultilevel"/>
    <w:tmpl w:val="E95E7F44"/>
    <w:lvl w:ilvl="0" w:tplc="E222F4C2">
      <w:start w:val="1"/>
      <w:numFmt w:val="decimal"/>
      <w:lvlText w:val="%1."/>
      <w:lvlJc w:val="left"/>
      <w:pPr>
        <w:ind w:left="420" w:hanging="420"/>
      </w:pPr>
      <w:rPr>
        <w:rFonts w:ascii="微软雅黑" w:eastAsia="微软雅黑" w:hAnsi="微软雅黑" w:cs="Times New Roman"/>
      </w:rPr>
    </w:lvl>
    <w:lvl w:ilvl="1" w:tplc="04090019">
      <w:start w:val="1"/>
      <w:numFmt w:val="lowerLetter"/>
      <w:lvlText w:val="%2)"/>
      <w:lvlJc w:val="left"/>
      <w:pPr>
        <w:ind w:left="480" w:hanging="42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900" w:hanging="42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1320" w:hanging="420"/>
      </w:pPr>
      <w:rPr>
        <w:rFonts w:cs="Times New Roman"/>
      </w:rPr>
    </w:lvl>
    <w:lvl w:ilvl="4" w:tplc="04090019">
      <w:start w:val="1"/>
      <w:numFmt w:val="lowerLetter"/>
      <w:lvlText w:val="%5)"/>
      <w:lvlJc w:val="left"/>
      <w:pPr>
        <w:ind w:left="1740" w:hanging="42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2160" w:hanging="42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2580" w:hanging="420"/>
      </w:pPr>
      <w:rPr>
        <w:rFonts w:cs="Times New Roman"/>
      </w:rPr>
    </w:lvl>
    <w:lvl w:ilvl="7" w:tplc="04090019">
      <w:start w:val="1"/>
      <w:numFmt w:val="lowerLetter"/>
      <w:lvlText w:val="%8)"/>
      <w:lvlJc w:val="left"/>
      <w:pPr>
        <w:ind w:left="3000" w:hanging="42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3420" w:hanging="420"/>
      </w:pPr>
      <w:rPr>
        <w:rFonts w:cs="Times New Roman"/>
      </w:rPr>
    </w:lvl>
  </w:abstractNum>
  <w:abstractNum w:abstractNumId="24">
    <w:nsid w:val="45AE724D"/>
    <w:multiLevelType w:val="hybridMultilevel"/>
    <w:tmpl w:val="41E2DC16"/>
    <w:lvl w:ilvl="0" w:tplc="E222F4C2">
      <w:start w:val="1"/>
      <w:numFmt w:val="decimal"/>
      <w:lvlText w:val="%1."/>
      <w:lvlJc w:val="left"/>
      <w:pPr>
        <w:ind w:left="420" w:hanging="420"/>
      </w:pPr>
      <w:rPr>
        <w:rFonts w:ascii="微软雅黑" w:eastAsia="微软雅黑" w:hAnsi="微软雅黑" w:cs="Times New Roman"/>
      </w:rPr>
    </w:lvl>
    <w:lvl w:ilvl="1" w:tplc="04090019">
      <w:start w:val="1"/>
      <w:numFmt w:val="lowerLetter"/>
      <w:lvlText w:val="%2)"/>
      <w:lvlJc w:val="left"/>
      <w:pPr>
        <w:ind w:left="480" w:hanging="42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900" w:hanging="42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1320" w:hanging="420"/>
      </w:pPr>
      <w:rPr>
        <w:rFonts w:cs="Times New Roman"/>
      </w:rPr>
    </w:lvl>
    <w:lvl w:ilvl="4" w:tplc="04090019">
      <w:start w:val="1"/>
      <w:numFmt w:val="lowerLetter"/>
      <w:lvlText w:val="%5)"/>
      <w:lvlJc w:val="left"/>
      <w:pPr>
        <w:ind w:left="1740" w:hanging="42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2160" w:hanging="42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2580" w:hanging="420"/>
      </w:pPr>
      <w:rPr>
        <w:rFonts w:cs="Times New Roman"/>
      </w:rPr>
    </w:lvl>
    <w:lvl w:ilvl="7" w:tplc="04090019">
      <w:start w:val="1"/>
      <w:numFmt w:val="lowerLetter"/>
      <w:lvlText w:val="%8)"/>
      <w:lvlJc w:val="left"/>
      <w:pPr>
        <w:ind w:left="3000" w:hanging="42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3420" w:hanging="420"/>
      </w:pPr>
      <w:rPr>
        <w:rFonts w:cs="Times New Roman"/>
      </w:rPr>
    </w:lvl>
  </w:abstractNum>
  <w:abstractNum w:abstractNumId="25">
    <w:nsid w:val="4A821A95"/>
    <w:multiLevelType w:val="hybridMultilevel"/>
    <w:tmpl w:val="E95E7F44"/>
    <w:lvl w:ilvl="0" w:tplc="E222F4C2">
      <w:start w:val="1"/>
      <w:numFmt w:val="decimal"/>
      <w:lvlText w:val="%1."/>
      <w:lvlJc w:val="left"/>
      <w:pPr>
        <w:ind w:left="420" w:hanging="420"/>
      </w:pPr>
      <w:rPr>
        <w:rFonts w:ascii="微软雅黑" w:eastAsia="微软雅黑" w:hAnsi="微软雅黑" w:cs="Times New Roman"/>
      </w:rPr>
    </w:lvl>
    <w:lvl w:ilvl="1" w:tplc="04090019">
      <w:start w:val="1"/>
      <w:numFmt w:val="lowerLetter"/>
      <w:lvlText w:val="%2)"/>
      <w:lvlJc w:val="left"/>
      <w:pPr>
        <w:ind w:left="480" w:hanging="42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900" w:hanging="42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1320" w:hanging="420"/>
      </w:pPr>
      <w:rPr>
        <w:rFonts w:cs="Times New Roman"/>
      </w:rPr>
    </w:lvl>
    <w:lvl w:ilvl="4" w:tplc="04090019">
      <w:start w:val="1"/>
      <w:numFmt w:val="lowerLetter"/>
      <w:lvlText w:val="%5)"/>
      <w:lvlJc w:val="left"/>
      <w:pPr>
        <w:ind w:left="1740" w:hanging="42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2160" w:hanging="42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2580" w:hanging="420"/>
      </w:pPr>
      <w:rPr>
        <w:rFonts w:cs="Times New Roman"/>
      </w:rPr>
    </w:lvl>
    <w:lvl w:ilvl="7" w:tplc="04090019">
      <w:start w:val="1"/>
      <w:numFmt w:val="lowerLetter"/>
      <w:lvlText w:val="%8)"/>
      <w:lvlJc w:val="left"/>
      <w:pPr>
        <w:ind w:left="3000" w:hanging="42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3420" w:hanging="420"/>
      </w:pPr>
      <w:rPr>
        <w:rFonts w:cs="Times New Roman"/>
      </w:rPr>
    </w:lvl>
  </w:abstractNum>
  <w:abstractNum w:abstractNumId="26">
    <w:nsid w:val="57A05303"/>
    <w:multiLevelType w:val="hybridMultilevel"/>
    <w:tmpl w:val="D43802C8"/>
    <w:lvl w:ilvl="0" w:tplc="6DE0A5F4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cs="Times New Roman" w:hint="eastAsia"/>
      </w:rPr>
    </w:lvl>
    <w:lvl w:ilvl="1" w:tplc="B01474A4">
      <w:start w:val="1"/>
      <w:numFmt w:val="decimal"/>
      <w:lvlText w:val="%2、"/>
      <w:lvlJc w:val="left"/>
      <w:pPr>
        <w:ind w:left="780" w:hanging="360"/>
      </w:pPr>
      <w:rPr>
        <w:rFonts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27">
    <w:nsid w:val="5F3A0633"/>
    <w:multiLevelType w:val="hybridMultilevel"/>
    <w:tmpl w:val="03481B30"/>
    <w:lvl w:ilvl="0" w:tplc="04090017">
      <w:start w:val="1"/>
      <w:numFmt w:val="chineseCountingThousand"/>
      <w:lvlText w:val="(%1)"/>
      <w:lvlJc w:val="left"/>
      <w:pPr>
        <w:ind w:left="780" w:hanging="420"/>
      </w:pPr>
      <w:rPr>
        <w:rFonts w:cs="Times New Roman"/>
      </w:rPr>
    </w:lvl>
    <w:lvl w:ilvl="1" w:tplc="04090019">
      <w:start w:val="1"/>
      <w:numFmt w:val="lowerLetter"/>
      <w:lvlText w:val="%2)"/>
      <w:lvlJc w:val="left"/>
      <w:pPr>
        <w:ind w:left="120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04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0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  <w:rPr>
        <w:rFonts w:cs="Times New Roman"/>
      </w:rPr>
    </w:lvl>
  </w:abstractNum>
  <w:abstractNum w:abstractNumId="28">
    <w:nsid w:val="612F0337"/>
    <w:multiLevelType w:val="hybridMultilevel"/>
    <w:tmpl w:val="88A0D0D6"/>
    <w:lvl w:ilvl="0" w:tplc="D5D87BA2">
      <w:start w:val="1"/>
      <w:numFmt w:val="decimal"/>
      <w:lvlText w:val="%1."/>
      <w:lvlJc w:val="left"/>
      <w:pPr>
        <w:ind w:left="568" w:firstLine="76"/>
      </w:pPr>
      <w:rPr>
        <w:rFonts w:cs="Times New Roman" w:hint="eastAsia"/>
      </w:rPr>
    </w:lvl>
    <w:lvl w:ilvl="1" w:tplc="04090019" w:tentative="1">
      <w:start w:val="1"/>
      <w:numFmt w:val="lowerLetter"/>
      <w:lvlText w:val="%2)"/>
      <w:lvlJc w:val="left"/>
      <w:pPr>
        <w:ind w:left="1484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904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324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744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164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584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4004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424" w:hanging="420"/>
      </w:pPr>
      <w:rPr>
        <w:rFonts w:cs="Times New Roman"/>
      </w:rPr>
    </w:lvl>
  </w:abstractNum>
  <w:abstractNum w:abstractNumId="29">
    <w:nsid w:val="635C0EBF"/>
    <w:multiLevelType w:val="multilevel"/>
    <w:tmpl w:val="1640E61C"/>
    <w:lvl w:ilvl="0">
      <w:start w:val="1"/>
      <w:numFmt w:val="decimal"/>
      <w:lvlText w:val="%1"/>
      <w:lvlJc w:val="left"/>
      <w:pPr>
        <w:ind w:hanging="432"/>
      </w:pPr>
      <w:rPr>
        <w:rFonts w:cs="Times New Roman" w:hint="eastAsia"/>
      </w:rPr>
    </w:lvl>
    <w:lvl w:ilvl="1">
      <w:start w:val="1"/>
      <w:numFmt w:val="decimal"/>
      <w:suff w:val="space"/>
      <w:lvlText w:val="%1.%2"/>
      <w:lvlJc w:val="left"/>
      <w:pPr>
        <w:ind w:left="144" w:hanging="576"/>
      </w:pPr>
      <w:rPr>
        <w:rFonts w:hAnsi="Times New Roman" w:cs="Times New Roman" w:hint="eastAsia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</w:rPr>
    </w:lvl>
    <w:lvl w:ilvl="2">
      <w:start w:val="1"/>
      <w:numFmt w:val="decimal"/>
      <w:suff w:val="nothing"/>
      <w:lvlText w:val="%1.%2.%3"/>
      <w:lvlJc w:val="left"/>
      <w:pPr>
        <w:ind w:left="288" w:hanging="720"/>
      </w:pPr>
      <w:rPr>
        <w:rFonts w:cs="Times New Roman" w:hint="eastAsia"/>
      </w:rPr>
    </w:lvl>
    <w:lvl w:ilvl="3">
      <w:start w:val="1"/>
      <w:numFmt w:val="decimal"/>
      <w:lvlText w:val="%1.%2.%3.%4"/>
      <w:lvlJc w:val="left"/>
      <w:pPr>
        <w:ind w:left="432" w:hanging="864"/>
      </w:pPr>
      <w:rPr>
        <w:rFonts w:cs="Times New Roman" w:hint="eastAsia"/>
      </w:rPr>
    </w:lvl>
    <w:lvl w:ilvl="4">
      <w:start w:val="1"/>
      <w:numFmt w:val="decimal"/>
      <w:lvlText w:val="%1.%2.%3.%4.%5"/>
      <w:lvlJc w:val="left"/>
      <w:pPr>
        <w:ind w:left="576" w:hanging="1008"/>
      </w:pPr>
      <w:rPr>
        <w:rFonts w:cs="Times New Roman" w:hint="eastAsia"/>
      </w:rPr>
    </w:lvl>
    <w:lvl w:ilvl="5">
      <w:start w:val="1"/>
      <w:numFmt w:val="decimal"/>
      <w:lvlText w:val="%1.%2.%3.%4.%5.%6"/>
      <w:lvlJc w:val="left"/>
      <w:pPr>
        <w:ind w:left="720" w:hanging="1152"/>
      </w:pPr>
      <w:rPr>
        <w:rFonts w:cs="Times New Roman" w:hint="eastAsia"/>
      </w:rPr>
    </w:lvl>
    <w:lvl w:ilvl="6">
      <w:start w:val="1"/>
      <w:numFmt w:val="decimal"/>
      <w:lvlText w:val="%1.%2.%3.%4.%5.%6.%7"/>
      <w:lvlJc w:val="left"/>
      <w:pPr>
        <w:ind w:left="864" w:hanging="1296"/>
      </w:pPr>
      <w:rPr>
        <w:rFonts w:cs="Times New Roman" w:hint="eastAsia"/>
      </w:rPr>
    </w:lvl>
    <w:lvl w:ilvl="7">
      <w:start w:val="1"/>
      <w:numFmt w:val="decimal"/>
      <w:lvlText w:val="%1.%2.%3.%4.%5.%6.%7.%8"/>
      <w:lvlJc w:val="left"/>
      <w:pPr>
        <w:ind w:left="1008" w:hanging="1440"/>
      </w:pPr>
      <w:rPr>
        <w:rFonts w:cs="Times New Roman" w:hint="eastAsia"/>
      </w:rPr>
    </w:lvl>
    <w:lvl w:ilvl="8">
      <w:start w:val="1"/>
      <w:numFmt w:val="decimal"/>
      <w:lvlText w:val="%1.%2.%3.%4.%5.%6.%7.%8.%9"/>
      <w:lvlJc w:val="left"/>
      <w:pPr>
        <w:ind w:left="1152" w:hanging="1584"/>
      </w:pPr>
      <w:rPr>
        <w:rFonts w:cs="Times New Roman" w:hint="eastAsia"/>
      </w:rPr>
    </w:lvl>
  </w:abstractNum>
  <w:abstractNum w:abstractNumId="30">
    <w:nsid w:val="6D26175B"/>
    <w:multiLevelType w:val="multilevel"/>
    <w:tmpl w:val="0409001F"/>
    <w:styleLink w:val="111111"/>
    <w:lvl w:ilvl="0">
      <w:start w:val="1"/>
      <w:numFmt w:val="decimal"/>
      <w:lvlText w:val="%1."/>
      <w:lvlJc w:val="left"/>
      <w:pPr>
        <w:tabs>
          <w:tab w:val="num" w:pos="425"/>
        </w:tabs>
        <w:ind w:left="425" w:hanging="425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567" w:hanging="567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709"/>
        </w:tabs>
        <w:ind w:left="709" w:hanging="709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992"/>
        </w:tabs>
        <w:ind w:left="992" w:hanging="9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1134"/>
        </w:tabs>
        <w:ind w:left="1134" w:hanging="1134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1276"/>
        </w:tabs>
        <w:ind w:left="1276" w:hanging="1276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1418"/>
        </w:tabs>
        <w:ind w:left="1418" w:hanging="1418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1559"/>
        </w:tabs>
        <w:ind w:left="1559" w:hanging="1559"/>
      </w:pPr>
      <w:rPr>
        <w:rFonts w:cs="Times New Roman"/>
      </w:rPr>
    </w:lvl>
  </w:abstractNum>
  <w:abstractNum w:abstractNumId="31">
    <w:nsid w:val="6EFC02B2"/>
    <w:multiLevelType w:val="hybridMultilevel"/>
    <w:tmpl w:val="E274097C"/>
    <w:lvl w:ilvl="0" w:tplc="089A46C2">
      <w:start w:val="1"/>
      <w:numFmt w:val="decimal"/>
      <w:lvlText w:val="%1."/>
      <w:lvlJc w:val="left"/>
      <w:pPr>
        <w:ind w:left="568" w:firstLine="76"/>
      </w:pPr>
      <w:rPr>
        <w:rFonts w:cs="Times New Roman" w:hint="eastAsia"/>
      </w:rPr>
    </w:lvl>
    <w:lvl w:ilvl="1" w:tplc="04090019" w:tentative="1">
      <w:start w:val="1"/>
      <w:numFmt w:val="lowerLetter"/>
      <w:lvlText w:val="%2)"/>
      <w:lvlJc w:val="left"/>
      <w:pPr>
        <w:ind w:left="1484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904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324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744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164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584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4004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424" w:hanging="420"/>
      </w:pPr>
      <w:rPr>
        <w:rFonts w:cs="Times New Roman"/>
      </w:rPr>
    </w:lvl>
  </w:abstractNum>
  <w:abstractNum w:abstractNumId="32">
    <w:nsid w:val="74B45F84"/>
    <w:multiLevelType w:val="hybridMultilevel"/>
    <w:tmpl w:val="2CF08308"/>
    <w:lvl w:ilvl="0" w:tplc="E222F4C2">
      <w:start w:val="1"/>
      <w:numFmt w:val="decimal"/>
      <w:lvlText w:val="%1."/>
      <w:lvlJc w:val="left"/>
      <w:pPr>
        <w:ind w:left="780" w:hanging="420"/>
      </w:pPr>
      <w:rPr>
        <w:rFonts w:ascii="微软雅黑" w:eastAsia="微软雅黑" w:hAnsi="微软雅黑" w:cs="Times New Roman"/>
      </w:rPr>
    </w:lvl>
    <w:lvl w:ilvl="1" w:tplc="04090019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33">
    <w:nsid w:val="775838DC"/>
    <w:multiLevelType w:val="hybridMultilevel"/>
    <w:tmpl w:val="1C7C1F58"/>
    <w:lvl w:ilvl="0" w:tplc="65C0F6A4">
      <w:start w:val="1"/>
      <w:numFmt w:val="decimal"/>
      <w:lvlText w:val="%1."/>
      <w:lvlJc w:val="left"/>
      <w:pPr>
        <w:ind w:left="420" w:hanging="420"/>
      </w:pPr>
      <w:rPr>
        <w:rFonts w:cs="Times New Roman" w:hint="eastAsia"/>
      </w:rPr>
    </w:lvl>
    <w:lvl w:ilvl="1" w:tplc="B01474A4">
      <w:start w:val="1"/>
      <w:numFmt w:val="decimal"/>
      <w:lvlText w:val="%2、"/>
      <w:lvlJc w:val="left"/>
      <w:pPr>
        <w:ind w:left="780" w:hanging="360"/>
      </w:pPr>
      <w:rPr>
        <w:rFonts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34">
    <w:nsid w:val="77DA3240"/>
    <w:multiLevelType w:val="hybridMultilevel"/>
    <w:tmpl w:val="2CF08308"/>
    <w:lvl w:ilvl="0" w:tplc="E222F4C2">
      <w:start w:val="1"/>
      <w:numFmt w:val="decimal"/>
      <w:lvlText w:val="%1."/>
      <w:lvlJc w:val="left"/>
      <w:pPr>
        <w:ind w:left="420" w:hanging="420"/>
      </w:pPr>
      <w:rPr>
        <w:rFonts w:ascii="微软雅黑" w:eastAsia="微软雅黑" w:hAnsi="微软雅黑" w:cs="Times New Roman"/>
      </w:rPr>
    </w:lvl>
    <w:lvl w:ilvl="1" w:tplc="04090019">
      <w:start w:val="1"/>
      <w:numFmt w:val="lowerLetter"/>
      <w:lvlText w:val="%2)"/>
      <w:lvlJc w:val="left"/>
      <w:pPr>
        <w:ind w:left="480" w:hanging="42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900" w:hanging="42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1320" w:hanging="420"/>
      </w:pPr>
      <w:rPr>
        <w:rFonts w:cs="Times New Roman"/>
      </w:rPr>
    </w:lvl>
    <w:lvl w:ilvl="4" w:tplc="04090019">
      <w:start w:val="1"/>
      <w:numFmt w:val="lowerLetter"/>
      <w:lvlText w:val="%5)"/>
      <w:lvlJc w:val="left"/>
      <w:pPr>
        <w:ind w:left="1740" w:hanging="42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2160" w:hanging="42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2580" w:hanging="420"/>
      </w:pPr>
      <w:rPr>
        <w:rFonts w:cs="Times New Roman"/>
      </w:rPr>
    </w:lvl>
    <w:lvl w:ilvl="7" w:tplc="04090019">
      <w:start w:val="1"/>
      <w:numFmt w:val="lowerLetter"/>
      <w:lvlText w:val="%8)"/>
      <w:lvlJc w:val="left"/>
      <w:pPr>
        <w:ind w:left="3000" w:hanging="42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3420" w:hanging="420"/>
      </w:pPr>
      <w:rPr>
        <w:rFonts w:cs="Times New Roman"/>
      </w:rPr>
    </w:lvl>
  </w:abstractNum>
  <w:abstractNum w:abstractNumId="35">
    <w:nsid w:val="7D8F192C"/>
    <w:multiLevelType w:val="hybridMultilevel"/>
    <w:tmpl w:val="1C7C1F58"/>
    <w:lvl w:ilvl="0" w:tplc="65C0F6A4">
      <w:start w:val="1"/>
      <w:numFmt w:val="decimal"/>
      <w:lvlText w:val="%1."/>
      <w:lvlJc w:val="left"/>
      <w:pPr>
        <w:ind w:left="420" w:hanging="420"/>
      </w:pPr>
      <w:rPr>
        <w:rFonts w:cs="Times New Roman" w:hint="eastAsia"/>
      </w:rPr>
    </w:lvl>
    <w:lvl w:ilvl="1" w:tplc="B01474A4">
      <w:start w:val="1"/>
      <w:numFmt w:val="decimal"/>
      <w:lvlText w:val="%2、"/>
      <w:lvlJc w:val="left"/>
      <w:pPr>
        <w:ind w:left="780" w:hanging="360"/>
      </w:pPr>
      <w:rPr>
        <w:rFonts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5"/>
  </w:num>
  <w:num w:numId="5">
    <w:abstractNumId w:val="3"/>
  </w:num>
  <w:num w:numId="6">
    <w:abstractNumId w:val="2"/>
  </w:num>
  <w:num w:numId="7">
    <w:abstractNumId w:val="4"/>
  </w:num>
  <w:num w:numId="8">
    <w:abstractNumId w:val="1"/>
  </w:num>
  <w:num w:numId="9">
    <w:abstractNumId w:val="0"/>
  </w:num>
  <w:num w:numId="10">
    <w:abstractNumId w:val="5"/>
  </w:num>
  <w:num w:numId="11">
    <w:abstractNumId w:val="3"/>
  </w:num>
  <w:num w:numId="12">
    <w:abstractNumId w:val="2"/>
  </w:num>
  <w:num w:numId="13">
    <w:abstractNumId w:val="1"/>
  </w:num>
  <w:num w:numId="14">
    <w:abstractNumId w:val="0"/>
  </w:num>
  <w:num w:numId="15">
    <w:abstractNumId w:val="2"/>
  </w:num>
  <w:num w:numId="16">
    <w:abstractNumId w:val="9"/>
  </w:num>
  <w:num w:numId="17">
    <w:abstractNumId w:val="12"/>
  </w:num>
  <w:num w:numId="18">
    <w:abstractNumId w:val="4"/>
  </w:num>
  <w:num w:numId="19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30"/>
  </w:num>
  <w:num w:numId="22">
    <w:abstractNumId w:val="29"/>
  </w:num>
  <w:num w:numId="23">
    <w:abstractNumId w:val="17"/>
  </w:num>
  <w:num w:numId="24">
    <w:abstractNumId w:val="28"/>
  </w:num>
  <w:num w:numId="25">
    <w:abstractNumId w:val="31"/>
  </w:num>
  <w:num w:numId="26">
    <w:abstractNumId w:val="33"/>
  </w:num>
  <w:num w:numId="27">
    <w:abstractNumId w:val="26"/>
  </w:num>
  <w:num w:numId="28">
    <w:abstractNumId w:val="6"/>
  </w:num>
  <w:num w:numId="29">
    <w:abstractNumId w:val="15"/>
  </w:num>
  <w:num w:numId="30">
    <w:abstractNumId w:val="18"/>
  </w:num>
  <w:num w:numId="31">
    <w:abstractNumId w:val="25"/>
  </w:num>
  <w:num w:numId="32">
    <w:abstractNumId w:val="13"/>
  </w:num>
  <w:num w:numId="33">
    <w:abstractNumId w:val="24"/>
  </w:num>
  <w:num w:numId="34">
    <w:abstractNumId w:val="19"/>
  </w:num>
  <w:num w:numId="35">
    <w:abstractNumId w:val="35"/>
  </w:num>
  <w:num w:numId="36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29"/>
  </w:num>
  <w:num w:numId="38">
    <w:abstractNumId w:val="29"/>
  </w:num>
  <w:num w:numId="39">
    <w:abstractNumId w:val="29"/>
  </w:num>
  <w:num w:numId="40">
    <w:abstractNumId w:val="29"/>
  </w:num>
  <w:num w:numId="41">
    <w:abstractNumId w:val="29"/>
  </w:num>
  <w:num w:numId="42">
    <w:abstractNumId w:val="29"/>
  </w:num>
  <w:num w:numId="43">
    <w:abstractNumId w:val="29"/>
  </w:num>
  <w:num w:numId="44">
    <w:abstractNumId w:val="20"/>
  </w:num>
  <w:num w:numId="45">
    <w:abstractNumId w:val="27"/>
  </w:num>
  <w:num w:numId="46">
    <w:abstractNumId w:val="7"/>
  </w:num>
  <w:num w:numId="47">
    <w:abstractNumId w:val="11"/>
  </w:num>
  <w:num w:numId="48">
    <w:abstractNumId w:val="34"/>
  </w:num>
  <w:num w:numId="49">
    <w:abstractNumId w:val="10"/>
  </w:num>
  <w:num w:numId="50">
    <w:abstractNumId w:val="22"/>
  </w:num>
  <w:num w:numId="51">
    <w:abstractNumId w:val="14"/>
  </w:num>
  <w:num w:numId="52">
    <w:abstractNumId w:val="23"/>
  </w:num>
  <w:num w:numId="53">
    <w:abstractNumId w:val="8"/>
  </w:num>
  <w:num w:numId="54">
    <w:abstractNumId w:val="16"/>
  </w:num>
  <w:numIdMacAtCleanup w:val="2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mirrorMargins/>
  <w:bordersDoNotSurroundHeader/>
  <w:bordersDoNotSurroundFooter/>
  <w:attachedTemplate r:id="rId1"/>
  <w:stylePaneFormatFilter w:val="0004"/>
  <w:defaultTabStop w:val="419"/>
  <w:evenAndOddHeaders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369DC"/>
    <w:rsid w:val="000000A7"/>
    <w:rsid w:val="000007B7"/>
    <w:rsid w:val="0000085C"/>
    <w:rsid w:val="00000EAC"/>
    <w:rsid w:val="000013E5"/>
    <w:rsid w:val="000015DA"/>
    <w:rsid w:val="0000163B"/>
    <w:rsid w:val="00001863"/>
    <w:rsid w:val="00001F16"/>
    <w:rsid w:val="00001F26"/>
    <w:rsid w:val="00001FE9"/>
    <w:rsid w:val="00002196"/>
    <w:rsid w:val="000029FD"/>
    <w:rsid w:val="00002B76"/>
    <w:rsid w:val="00002D53"/>
    <w:rsid w:val="00002DED"/>
    <w:rsid w:val="00002F69"/>
    <w:rsid w:val="00003546"/>
    <w:rsid w:val="000037A2"/>
    <w:rsid w:val="0000392C"/>
    <w:rsid w:val="00003BE8"/>
    <w:rsid w:val="00003D41"/>
    <w:rsid w:val="00003F6F"/>
    <w:rsid w:val="00004250"/>
    <w:rsid w:val="000046E5"/>
    <w:rsid w:val="00004A21"/>
    <w:rsid w:val="000051F2"/>
    <w:rsid w:val="0000525F"/>
    <w:rsid w:val="00005722"/>
    <w:rsid w:val="0000616D"/>
    <w:rsid w:val="0000636E"/>
    <w:rsid w:val="000065B3"/>
    <w:rsid w:val="0000676C"/>
    <w:rsid w:val="000068F2"/>
    <w:rsid w:val="00006A91"/>
    <w:rsid w:val="00006B1C"/>
    <w:rsid w:val="00006B77"/>
    <w:rsid w:val="0000773E"/>
    <w:rsid w:val="000103E1"/>
    <w:rsid w:val="0001058C"/>
    <w:rsid w:val="0001063E"/>
    <w:rsid w:val="00010799"/>
    <w:rsid w:val="00010899"/>
    <w:rsid w:val="000108A3"/>
    <w:rsid w:val="00010966"/>
    <w:rsid w:val="000118B5"/>
    <w:rsid w:val="000119CB"/>
    <w:rsid w:val="00011C34"/>
    <w:rsid w:val="0001222C"/>
    <w:rsid w:val="000126FB"/>
    <w:rsid w:val="00012C26"/>
    <w:rsid w:val="00012F82"/>
    <w:rsid w:val="000134F7"/>
    <w:rsid w:val="000139A6"/>
    <w:rsid w:val="00014EB8"/>
    <w:rsid w:val="00014F53"/>
    <w:rsid w:val="00014FC7"/>
    <w:rsid w:val="0001543B"/>
    <w:rsid w:val="000156B3"/>
    <w:rsid w:val="00015748"/>
    <w:rsid w:val="00015A15"/>
    <w:rsid w:val="00015CC5"/>
    <w:rsid w:val="000160A0"/>
    <w:rsid w:val="0001611A"/>
    <w:rsid w:val="00016B20"/>
    <w:rsid w:val="00016C10"/>
    <w:rsid w:val="000171DC"/>
    <w:rsid w:val="00017414"/>
    <w:rsid w:val="0001794B"/>
    <w:rsid w:val="00017B6B"/>
    <w:rsid w:val="00017BDE"/>
    <w:rsid w:val="000206C9"/>
    <w:rsid w:val="000207AC"/>
    <w:rsid w:val="00020A00"/>
    <w:rsid w:val="00020B10"/>
    <w:rsid w:val="00020D8A"/>
    <w:rsid w:val="00021203"/>
    <w:rsid w:val="000212A3"/>
    <w:rsid w:val="00021363"/>
    <w:rsid w:val="00021377"/>
    <w:rsid w:val="00021538"/>
    <w:rsid w:val="0002154D"/>
    <w:rsid w:val="00021A1D"/>
    <w:rsid w:val="00022232"/>
    <w:rsid w:val="00022881"/>
    <w:rsid w:val="00022C58"/>
    <w:rsid w:val="00022CC1"/>
    <w:rsid w:val="00022E21"/>
    <w:rsid w:val="000235EC"/>
    <w:rsid w:val="000236C7"/>
    <w:rsid w:val="00024891"/>
    <w:rsid w:val="0002503F"/>
    <w:rsid w:val="000255AB"/>
    <w:rsid w:val="000256CB"/>
    <w:rsid w:val="000256D5"/>
    <w:rsid w:val="00025817"/>
    <w:rsid w:val="00025E37"/>
    <w:rsid w:val="00026283"/>
    <w:rsid w:val="000267DD"/>
    <w:rsid w:val="000270CA"/>
    <w:rsid w:val="00027471"/>
    <w:rsid w:val="00027710"/>
    <w:rsid w:val="000279DC"/>
    <w:rsid w:val="000300C2"/>
    <w:rsid w:val="00030A07"/>
    <w:rsid w:val="00031160"/>
    <w:rsid w:val="00031238"/>
    <w:rsid w:val="000329AA"/>
    <w:rsid w:val="00032AE2"/>
    <w:rsid w:val="00032DC3"/>
    <w:rsid w:val="00032F3B"/>
    <w:rsid w:val="00033100"/>
    <w:rsid w:val="00033641"/>
    <w:rsid w:val="00033BEA"/>
    <w:rsid w:val="00033E8A"/>
    <w:rsid w:val="00034137"/>
    <w:rsid w:val="00034AF7"/>
    <w:rsid w:val="00034C08"/>
    <w:rsid w:val="00034E51"/>
    <w:rsid w:val="00034E85"/>
    <w:rsid w:val="00034EFC"/>
    <w:rsid w:val="00034FFE"/>
    <w:rsid w:val="00035442"/>
    <w:rsid w:val="0003546E"/>
    <w:rsid w:val="00035DB2"/>
    <w:rsid w:val="00036145"/>
    <w:rsid w:val="000361CD"/>
    <w:rsid w:val="00036DF9"/>
    <w:rsid w:val="00036F24"/>
    <w:rsid w:val="00037182"/>
    <w:rsid w:val="000371CB"/>
    <w:rsid w:val="000378DF"/>
    <w:rsid w:val="00040061"/>
    <w:rsid w:val="0004021C"/>
    <w:rsid w:val="000409E3"/>
    <w:rsid w:val="00040BA8"/>
    <w:rsid w:val="000410D5"/>
    <w:rsid w:val="000412EE"/>
    <w:rsid w:val="00042A01"/>
    <w:rsid w:val="00042DCC"/>
    <w:rsid w:val="00042ECF"/>
    <w:rsid w:val="000432D3"/>
    <w:rsid w:val="0004341C"/>
    <w:rsid w:val="00043950"/>
    <w:rsid w:val="00043AAB"/>
    <w:rsid w:val="00043D82"/>
    <w:rsid w:val="00043E5F"/>
    <w:rsid w:val="00043EB5"/>
    <w:rsid w:val="000445EA"/>
    <w:rsid w:val="00044619"/>
    <w:rsid w:val="0004490C"/>
    <w:rsid w:val="000449D8"/>
    <w:rsid w:val="000451C3"/>
    <w:rsid w:val="00045804"/>
    <w:rsid w:val="0004583E"/>
    <w:rsid w:val="000463A3"/>
    <w:rsid w:val="00046AFD"/>
    <w:rsid w:val="00046D3E"/>
    <w:rsid w:val="00047258"/>
    <w:rsid w:val="000476D9"/>
    <w:rsid w:val="00047703"/>
    <w:rsid w:val="00047B3B"/>
    <w:rsid w:val="00050274"/>
    <w:rsid w:val="000508BD"/>
    <w:rsid w:val="00050C84"/>
    <w:rsid w:val="00050FE6"/>
    <w:rsid w:val="0005146D"/>
    <w:rsid w:val="000518D5"/>
    <w:rsid w:val="00051935"/>
    <w:rsid w:val="00051BAD"/>
    <w:rsid w:val="00051D83"/>
    <w:rsid w:val="00051D8E"/>
    <w:rsid w:val="0005223D"/>
    <w:rsid w:val="000523F6"/>
    <w:rsid w:val="0005265B"/>
    <w:rsid w:val="00053322"/>
    <w:rsid w:val="000536A8"/>
    <w:rsid w:val="000539DB"/>
    <w:rsid w:val="00053AA9"/>
    <w:rsid w:val="000540FE"/>
    <w:rsid w:val="000542FB"/>
    <w:rsid w:val="000543E0"/>
    <w:rsid w:val="00054E81"/>
    <w:rsid w:val="000558AD"/>
    <w:rsid w:val="00055943"/>
    <w:rsid w:val="00055ABE"/>
    <w:rsid w:val="00055C7F"/>
    <w:rsid w:val="00055F5C"/>
    <w:rsid w:val="00056548"/>
    <w:rsid w:val="00056AC9"/>
    <w:rsid w:val="00056DCB"/>
    <w:rsid w:val="000574AA"/>
    <w:rsid w:val="00057E98"/>
    <w:rsid w:val="00060340"/>
    <w:rsid w:val="000604BF"/>
    <w:rsid w:val="00060522"/>
    <w:rsid w:val="00061171"/>
    <w:rsid w:val="000612B1"/>
    <w:rsid w:val="000613B8"/>
    <w:rsid w:val="000618E1"/>
    <w:rsid w:val="00061C25"/>
    <w:rsid w:val="0006230D"/>
    <w:rsid w:val="00062569"/>
    <w:rsid w:val="00062588"/>
    <w:rsid w:val="000625F5"/>
    <w:rsid w:val="00062C7E"/>
    <w:rsid w:val="00062D61"/>
    <w:rsid w:val="0006320E"/>
    <w:rsid w:val="00063284"/>
    <w:rsid w:val="00063398"/>
    <w:rsid w:val="000634AB"/>
    <w:rsid w:val="000636D0"/>
    <w:rsid w:val="000636F5"/>
    <w:rsid w:val="00063E42"/>
    <w:rsid w:val="000640EE"/>
    <w:rsid w:val="000643A8"/>
    <w:rsid w:val="00064973"/>
    <w:rsid w:val="000653EF"/>
    <w:rsid w:val="0006545E"/>
    <w:rsid w:val="000661FB"/>
    <w:rsid w:val="0006641F"/>
    <w:rsid w:val="0006645D"/>
    <w:rsid w:val="00066FAD"/>
    <w:rsid w:val="0006701E"/>
    <w:rsid w:val="0006738F"/>
    <w:rsid w:val="0006765E"/>
    <w:rsid w:val="00067B28"/>
    <w:rsid w:val="00067BC7"/>
    <w:rsid w:val="00067E54"/>
    <w:rsid w:val="00070674"/>
    <w:rsid w:val="00070A99"/>
    <w:rsid w:val="000710FF"/>
    <w:rsid w:val="00071166"/>
    <w:rsid w:val="00071618"/>
    <w:rsid w:val="00071AB5"/>
    <w:rsid w:val="00071BF8"/>
    <w:rsid w:val="00072097"/>
    <w:rsid w:val="000729EC"/>
    <w:rsid w:val="00072D3D"/>
    <w:rsid w:val="00072FEC"/>
    <w:rsid w:val="000731F2"/>
    <w:rsid w:val="0007336B"/>
    <w:rsid w:val="000735B5"/>
    <w:rsid w:val="000739F6"/>
    <w:rsid w:val="00073A35"/>
    <w:rsid w:val="00073B12"/>
    <w:rsid w:val="00073C1F"/>
    <w:rsid w:val="00073D0D"/>
    <w:rsid w:val="00073D86"/>
    <w:rsid w:val="00073EFF"/>
    <w:rsid w:val="000741AC"/>
    <w:rsid w:val="00074C73"/>
    <w:rsid w:val="000750DC"/>
    <w:rsid w:val="0007553A"/>
    <w:rsid w:val="000756D8"/>
    <w:rsid w:val="000759B2"/>
    <w:rsid w:val="000759CE"/>
    <w:rsid w:val="00075DCE"/>
    <w:rsid w:val="00075E47"/>
    <w:rsid w:val="000760FB"/>
    <w:rsid w:val="00076141"/>
    <w:rsid w:val="00076834"/>
    <w:rsid w:val="00076AEB"/>
    <w:rsid w:val="00076B17"/>
    <w:rsid w:val="00076D2D"/>
    <w:rsid w:val="00076F32"/>
    <w:rsid w:val="000773BD"/>
    <w:rsid w:val="00077A25"/>
    <w:rsid w:val="00077B69"/>
    <w:rsid w:val="00077BD6"/>
    <w:rsid w:val="00077DE6"/>
    <w:rsid w:val="00080225"/>
    <w:rsid w:val="00080C51"/>
    <w:rsid w:val="00080CE0"/>
    <w:rsid w:val="00081113"/>
    <w:rsid w:val="0008122F"/>
    <w:rsid w:val="00081A69"/>
    <w:rsid w:val="000820CA"/>
    <w:rsid w:val="00082B38"/>
    <w:rsid w:val="00082B57"/>
    <w:rsid w:val="00082C17"/>
    <w:rsid w:val="00082F4B"/>
    <w:rsid w:val="00083022"/>
    <w:rsid w:val="0008308C"/>
    <w:rsid w:val="00083220"/>
    <w:rsid w:val="0008327F"/>
    <w:rsid w:val="0008354E"/>
    <w:rsid w:val="000837AF"/>
    <w:rsid w:val="00084474"/>
    <w:rsid w:val="00084881"/>
    <w:rsid w:val="0008497A"/>
    <w:rsid w:val="00084A9F"/>
    <w:rsid w:val="00084CA5"/>
    <w:rsid w:val="00084CFA"/>
    <w:rsid w:val="00085658"/>
    <w:rsid w:val="000860F6"/>
    <w:rsid w:val="00086152"/>
    <w:rsid w:val="000866B3"/>
    <w:rsid w:val="00086777"/>
    <w:rsid w:val="000869C3"/>
    <w:rsid w:val="00087819"/>
    <w:rsid w:val="00087EE6"/>
    <w:rsid w:val="000901C8"/>
    <w:rsid w:val="000907FC"/>
    <w:rsid w:val="0009083E"/>
    <w:rsid w:val="000909A4"/>
    <w:rsid w:val="0009193A"/>
    <w:rsid w:val="00091F51"/>
    <w:rsid w:val="000922A2"/>
    <w:rsid w:val="00092353"/>
    <w:rsid w:val="0009239E"/>
    <w:rsid w:val="000927E0"/>
    <w:rsid w:val="00092A8C"/>
    <w:rsid w:val="00092C3C"/>
    <w:rsid w:val="00092FB0"/>
    <w:rsid w:val="000931DF"/>
    <w:rsid w:val="0009389E"/>
    <w:rsid w:val="0009410B"/>
    <w:rsid w:val="00094B50"/>
    <w:rsid w:val="00094B51"/>
    <w:rsid w:val="00094B56"/>
    <w:rsid w:val="00094D57"/>
    <w:rsid w:val="00094DB8"/>
    <w:rsid w:val="00094F98"/>
    <w:rsid w:val="00095317"/>
    <w:rsid w:val="00095DB6"/>
    <w:rsid w:val="00095EBF"/>
    <w:rsid w:val="000966F5"/>
    <w:rsid w:val="0009694A"/>
    <w:rsid w:val="00096F11"/>
    <w:rsid w:val="000976BF"/>
    <w:rsid w:val="00097F3D"/>
    <w:rsid w:val="000A007F"/>
    <w:rsid w:val="000A0216"/>
    <w:rsid w:val="000A025E"/>
    <w:rsid w:val="000A03EF"/>
    <w:rsid w:val="000A04F8"/>
    <w:rsid w:val="000A0EEC"/>
    <w:rsid w:val="000A0F2A"/>
    <w:rsid w:val="000A0FCD"/>
    <w:rsid w:val="000A126E"/>
    <w:rsid w:val="000A13C6"/>
    <w:rsid w:val="000A14D8"/>
    <w:rsid w:val="000A1508"/>
    <w:rsid w:val="000A1A7F"/>
    <w:rsid w:val="000A1C8A"/>
    <w:rsid w:val="000A1EBC"/>
    <w:rsid w:val="000A20B4"/>
    <w:rsid w:val="000A235A"/>
    <w:rsid w:val="000A23FB"/>
    <w:rsid w:val="000A24D2"/>
    <w:rsid w:val="000A2653"/>
    <w:rsid w:val="000A30E2"/>
    <w:rsid w:val="000A3222"/>
    <w:rsid w:val="000A33A3"/>
    <w:rsid w:val="000A34B6"/>
    <w:rsid w:val="000A35D4"/>
    <w:rsid w:val="000A3EFB"/>
    <w:rsid w:val="000A3F9E"/>
    <w:rsid w:val="000A42C3"/>
    <w:rsid w:val="000A42DF"/>
    <w:rsid w:val="000A4797"/>
    <w:rsid w:val="000A4CCF"/>
    <w:rsid w:val="000A4D0B"/>
    <w:rsid w:val="000A549B"/>
    <w:rsid w:val="000A5925"/>
    <w:rsid w:val="000A64A0"/>
    <w:rsid w:val="000A6A14"/>
    <w:rsid w:val="000A6D2F"/>
    <w:rsid w:val="000A73B5"/>
    <w:rsid w:val="000A7863"/>
    <w:rsid w:val="000A7A01"/>
    <w:rsid w:val="000A7CD6"/>
    <w:rsid w:val="000A7EA6"/>
    <w:rsid w:val="000B0132"/>
    <w:rsid w:val="000B0217"/>
    <w:rsid w:val="000B034F"/>
    <w:rsid w:val="000B0C78"/>
    <w:rsid w:val="000B115D"/>
    <w:rsid w:val="000B134B"/>
    <w:rsid w:val="000B17C8"/>
    <w:rsid w:val="000B1BCA"/>
    <w:rsid w:val="000B2C1E"/>
    <w:rsid w:val="000B2EC3"/>
    <w:rsid w:val="000B2ECE"/>
    <w:rsid w:val="000B310B"/>
    <w:rsid w:val="000B351C"/>
    <w:rsid w:val="000B3664"/>
    <w:rsid w:val="000B36D0"/>
    <w:rsid w:val="000B37B6"/>
    <w:rsid w:val="000B389A"/>
    <w:rsid w:val="000B391E"/>
    <w:rsid w:val="000B3F45"/>
    <w:rsid w:val="000B3FC9"/>
    <w:rsid w:val="000B4504"/>
    <w:rsid w:val="000B45DB"/>
    <w:rsid w:val="000B461B"/>
    <w:rsid w:val="000B4A8C"/>
    <w:rsid w:val="000B52D8"/>
    <w:rsid w:val="000B5387"/>
    <w:rsid w:val="000B555F"/>
    <w:rsid w:val="000B58D7"/>
    <w:rsid w:val="000B5F27"/>
    <w:rsid w:val="000B6057"/>
    <w:rsid w:val="000B608B"/>
    <w:rsid w:val="000B68D2"/>
    <w:rsid w:val="000B691B"/>
    <w:rsid w:val="000B6B9C"/>
    <w:rsid w:val="000B7362"/>
    <w:rsid w:val="000B75A0"/>
    <w:rsid w:val="000B7883"/>
    <w:rsid w:val="000B79CD"/>
    <w:rsid w:val="000B7BE8"/>
    <w:rsid w:val="000B7CFB"/>
    <w:rsid w:val="000B7E1C"/>
    <w:rsid w:val="000B7FAF"/>
    <w:rsid w:val="000C01BB"/>
    <w:rsid w:val="000C0302"/>
    <w:rsid w:val="000C047A"/>
    <w:rsid w:val="000C0783"/>
    <w:rsid w:val="000C0E3B"/>
    <w:rsid w:val="000C1316"/>
    <w:rsid w:val="000C160A"/>
    <w:rsid w:val="000C1BBD"/>
    <w:rsid w:val="000C1E9F"/>
    <w:rsid w:val="000C1EB5"/>
    <w:rsid w:val="000C1F4B"/>
    <w:rsid w:val="000C2203"/>
    <w:rsid w:val="000C229F"/>
    <w:rsid w:val="000C258D"/>
    <w:rsid w:val="000C25C0"/>
    <w:rsid w:val="000C26FE"/>
    <w:rsid w:val="000C2D6C"/>
    <w:rsid w:val="000C2FE7"/>
    <w:rsid w:val="000C31D1"/>
    <w:rsid w:val="000C3CA2"/>
    <w:rsid w:val="000C4096"/>
    <w:rsid w:val="000C446E"/>
    <w:rsid w:val="000C475F"/>
    <w:rsid w:val="000C48AD"/>
    <w:rsid w:val="000C4D80"/>
    <w:rsid w:val="000C5314"/>
    <w:rsid w:val="000C5338"/>
    <w:rsid w:val="000C5D56"/>
    <w:rsid w:val="000C607C"/>
    <w:rsid w:val="000C6085"/>
    <w:rsid w:val="000C61E7"/>
    <w:rsid w:val="000C6268"/>
    <w:rsid w:val="000C6797"/>
    <w:rsid w:val="000C718D"/>
    <w:rsid w:val="000C7221"/>
    <w:rsid w:val="000C783F"/>
    <w:rsid w:val="000C7E54"/>
    <w:rsid w:val="000D01D6"/>
    <w:rsid w:val="000D0705"/>
    <w:rsid w:val="000D0A4F"/>
    <w:rsid w:val="000D0C5F"/>
    <w:rsid w:val="000D1337"/>
    <w:rsid w:val="000D1769"/>
    <w:rsid w:val="000D17F9"/>
    <w:rsid w:val="000D2578"/>
    <w:rsid w:val="000D294D"/>
    <w:rsid w:val="000D2C6B"/>
    <w:rsid w:val="000D3101"/>
    <w:rsid w:val="000D386D"/>
    <w:rsid w:val="000D3B07"/>
    <w:rsid w:val="000D3E60"/>
    <w:rsid w:val="000D3FAB"/>
    <w:rsid w:val="000D401E"/>
    <w:rsid w:val="000D40E9"/>
    <w:rsid w:val="000D4306"/>
    <w:rsid w:val="000D43AE"/>
    <w:rsid w:val="000D48C1"/>
    <w:rsid w:val="000D4AD3"/>
    <w:rsid w:val="000D4C1B"/>
    <w:rsid w:val="000D4EB8"/>
    <w:rsid w:val="000D59E8"/>
    <w:rsid w:val="000D5B65"/>
    <w:rsid w:val="000D5C0F"/>
    <w:rsid w:val="000D5EB8"/>
    <w:rsid w:val="000D6039"/>
    <w:rsid w:val="000D65F3"/>
    <w:rsid w:val="000D6990"/>
    <w:rsid w:val="000D6A7F"/>
    <w:rsid w:val="000D6B22"/>
    <w:rsid w:val="000D6C41"/>
    <w:rsid w:val="000D6FFE"/>
    <w:rsid w:val="000D7057"/>
    <w:rsid w:val="000D773A"/>
    <w:rsid w:val="000D7BAD"/>
    <w:rsid w:val="000D7D8B"/>
    <w:rsid w:val="000E00B7"/>
    <w:rsid w:val="000E05ED"/>
    <w:rsid w:val="000E082F"/>
    <w:rsid w:val="000E0C09"/>
    <w:rsid w:val="000E0F9C"/>
    <w:rsid w:val="000E1470"/>
    <w:rsid w:val="000E2DF7"/>
    <w:rsid w:val="000E3257"/>
    <w:rsid w:val="000E328F"/>
    <w:rsid w:val="000E3802"/>
    <w:rsid w:val="000E3FF8"/>
    <w:rsid w:val="000E4205"/>
    <w:rsid w:val="000E4808"/>
    <w:rsid w:val="000E49D0"/>
    <w:rsid w:val="000E4EFA"/>
    <w:rsid w:val="000E6240"/>
    <w:rsid w:val="000E670D"/>
    <w:rsid w:val="000E6B90"/>
    <w:rsid w:val="000E6BA2"/>
    <w:rsid w:val="000E70C0"/>
    <w:rsid w:val="000E77FA"/>
    <w:rsid w:val="000E78A2"/>
    <w:rsid w:val="000E7E15"/>
    <w:rsid w:val="000E7F60"/>
    <w:rsid w:val="000F0018"/>
    <w:rsid w:val="000F0135"/>
    <w:rsid w:val="000F197D"/>
    <w:rsid w:val="000F1B55"/>
    <w:rsid w:val="000F21EC"/>
    <w:rsid w:val="000F2570"/>
    <w:rsid w:val="000F25DE"/>
    <w:rsid w:val="000F2607"/>
    <w:rsid w:val="000F2687"/>
    <w:rsid w:val="000F294C"/>
    <w:rsid w:val="000F3306"/>
    <w:rsid w:val="000F33AF"/>
    <w:rsid w:val="000F386B"/>
    <w:rsid w:val="000F4FE1"/>
    <w:rsid w:val="000F517A"/>
    <w:rsid w:val="000F55C6"/>
    <w:rsid w:val="000F56F0"/>
    <w:rsid w:val="000F56FA"/>
    <w:rsid w:val="000F5E16"/>
    <w:rsid w:val="000F6138"/>
    <w:rsid w:val="000F620E"/>
    <w:rsid w:val="000F621C"/>
    <w:rsid w:val="000F6238"/>
    <w:rsid w:val="000F62E0"/>
    <w:rsid w:val="000F6ADE"/>
    <w:rsid w:val="000F7717"/>
    <w:rsid w:val="000F7766"/>
    <w:rsid w:val="000F7925"/>
    <w:rsid w:val="000F7A7B"/>
    <w:rsid w:val="000F7AE8"/>
    <w:rsid w:val="000F7DB4"/>
    <w:rsid w:val="000F7F21"/>
    <w:rsid w:val="001006F6"/>
    <w:rsid w:val="001007BA"/>
    <w:rsid w:val="001007D4"/>
    <w:rsid w:val="00100A42"/>
    <w:rsid w:val="00100BB0"/>
    <w:rsid w:val="001015B3"/>
    <w:rsid w:val="00101E50"/>
    <w:rsid w:val="00102AEC"/>
    <w:rsid w:val="00102D23"/>
    <w:rsid w:val="00103369"/>
    <w:rsid w:val="001033F0"/>
    <w:rsid w:val="0010347D"/>
    <w:rsid w:val="00103773"/>
    <w:rsid w:val="001039A3"/>
    <w:rsid w:val="00103A66"/>
    <w:rsid w:val="00103BE2"/>
    <w:rsid w:val="00103C00"/>
    <w:rsid w:val="001046E1"/>
    <w:rsid w:val="00104B7F"/>
    <w:rsid w:val="00104D1B"/>
    <w:rsid w:val="00105908"/>
    <w:rsid w:val="00105B88"/>
    <w:rsid w:val="00105D95"/>
    <w:rsid w:val="00106690"/>
    <w:rsid w:val="00106FD8"/>
    <w:rsid w:val="0010730F"/>
    <w:rsid w:val="0010759E"/>
    <w:rsid w:val="00107E0D"/>
    <w:rsid w:val="0011024F"/>
    <w:rsid w:val="0011031E"/>
    <w:rsid w:val="0011035A"/>
    <w:rsid w:val="0011036F"/>
    <w:rsid w:val="001105B9"/>
    <w:rsid w:val="001107C7"/>
    <w:rsid w:val="00110BF6"/>
    <w:rsid w:val="00110EBC"/>
    <w:rsid w:val="00111178"/>
    <w:rsid w:val="00111C77"/>
    <w:rsid w:val="0011207F"/>
    <w:rsid w:val="00112198"/>
    <w:rsid w:val="0011226A"/>
    <w:rsid w:val="0011241B"/>
    <w:rsid w:val="001126E5"/>
    <w:rsid w:val="001129C6"/>
    <w:rsid w:val="00112FA2"/>
    <w:rsid w:val="0011319C"/>
    <w:rsid w:val="001132C7"/>
    <w:rsid w:val="001133F6"/>
    <w:rsid w:val="00113B77"/>
    <w:rsid w:val="00113C8C"/>
    <w:rsid w:val="00114147"/>
    <w:rsid w:val="00114397"/>
    <w:rsid w:val="0011450E"/>
    <w:rsid w:val="001145C6"/>
    <w:rsid w:val="00114706"/>
    <w:rsid w:val="00114DB6"/>
    <w:rsid w:val="00115094"/>
    <w:rsid w:val="001152C8"/>
    <w:rsid w:val="00115471"/>
    <w:rsid w:val="00115D33"/>
    <w:rsid w:val="001161DA"/>
    <w:rsid w:val="001168E9"/>
    <w:rsid w:val="00116C0C"/>
    <w:rsid w:val="00116CDB"/>
    <w:rsid w:val="00117172"/>
    <w:rsid w:val="00117206"/>
    <w:rsid w:val="00117D5D"/>
    <w:rsid w:val="0012057F"/>
    <w:rsid w:val="001211B6"/>
    <w:rsid w:val="00121461"/>
    <w:rsid w:val="001215FC"/>
    <w:rsid w:val="001219AD"/>
    <w:rsid w:val="0012254C"/>
    <w:rsid w:val="00122C02"/>
    <w:rsid w:val="00122C55"/>
    <w:rsid w:val="0012311B"/>
    <w:rsid w:val="00123D77"/>
    <w:rsid w:val="001245DF"/>
    <w:rsid w:val="00124620"/>
    <w:rsid w:val="001246B0"/>
    <w:rsid w:val="001249A0"/>
    <w:rsid w:val="00124BD1"/>
    <w:rsid w:val="00124D9C"/>
    <w:rsid w:val="00124E4C"/>
    <w:rsid w:val="001250E8"/>
    <w:rsid w:val="001255EB"/>
    <w:rsid w:val="001257FF"/>
    <w:rsid w:val="00125A45"/>
    <w:rsid w:val="00125E42"/>
    <w:rsid w:val="001261EC"/>
    <w:rsid w:val="0012665E"/>
    <w:rsid w:val="00127006"/>
    <w:rsid w:val="00127108"/>
    <w:rsid w:val="00127A08"/>
    <w:rsid w:val="00127CED"/>
    <w:rsid w:val="00127D47"/>
    <w:rsid w:val="00127FBA"/>
    <w:rsid w:val="00127FE4"/>
    <w:rsid w:val="00130208"/>
    <w:rsid w:val="00130431"/>
    <w:rsid w:val="0013054F"/>
    <w:rsid w:val="00130612"/>
    <w:rsid w:val="00130CC0"/>
    <w:rsid w:val="001310AC"/>
    <w:rsid w:val="0013120C"/>
    <w:rsid w:val="0013191F"/>
    <w:rsid w:val="001319B9"/>
    <w:rsid w:val="00131CE2"/>
    <w:rsid w:val="00132607"/>
    <w:rsid w:val="00132842"/>
    <w:rsid w:val="001329A0"/>
    <w:rsid w:val="00132E12"/>
    <w:rsid w:val="00132EF8"/>
    <w:rsid w:val="0013322A"/>
    <w:rsid w:val="001334B3"/>
    <w:rsid w:val="001335F2"/>
    <w:rsid w:val="00133E7C"/>
    <w:rsid w:val="00134248"/>
    <w:rsid w:val="0013446D"/>
    <w:rsid w:val="001349C6"/>
    <w:rsid w:val="00134B6E"/>
    <w:rsid w:val="00134D17"/>
    <w:rsid w:val="00134DD5"/>
    <w:rsid w:val="00134FE5"/>
    <w:rsid w:val="00135095"/>
    <w:rsid w:val="001354DF"/>
    <w:rsid w:val="001355FC"/>
    <w:rsid w:val="001356D7"/>
    <w:rsid w:val="00135DF1"/>
    <w:rsid w:val="00135E18"/>
    <w:rsid w:val="00136440"/>
    <w:rsid w:val="00136823"/>
    <w:rsid w:val="00136D61"/>
    <w:rsid w:val="00136D88"/>
    <w:rsid w:val="00136E43"/>
    <w:rsid w:val="00136F2C"/>
    <w:rsid w:val="00136F65"/>
    <w:rsid w:val="00137622"/>
    <w:rsid w:val="00137AB6"/>
    <w:rsid w:val="001401DE"/>
    <w:rsid w:val="0014064C"/>
    <w:rsid w:val="001406DD"/>
    <w:rsid w:val="00141070"/>
    <w:rsid w:val="00141093"/>
    <w:rsid w:val="00141746"/>
    <w:rsid w:val="00141D37"/>
    <w:rsid w:val="00142390"/>
    <w:rsid w:val="00142536"/>
    <w:rsid w:val="00142A96"/>
    <w:rsid w:val="00142D1B"/>
    <w:rsid w:val="00142E83"/>
    <w:rsid w:val="00142F72"/>
    <w:rsid w:val="001431F9"/>
    <w:rsid w:val="00143A61"/>
    <w:rsid w:val="001443E0"/>
    <w:rsid w:val="0014446D"/>
    <w:rsid w:val="001444EE"/>
    <w:rsid w:val="001453BE"/>
    <w:rsid w:val="00145821"/>
    <w:rsid w:val="0014585B"/>
    <w:rsid w:val="00145B1B"/>
    <w:rsid w:val="00145BB5"/>
    <w:rsid w:val="00146415"/>
    <w:rsid w:val="00146480"/>
    <w:rsid w:val="00146666"/>
    <w:rsid w:val="001466BD"/>
    <w:rsid w:val="00146A83"/>
    <w:rsid w:val="00146F64"/>
    <w:rsid w:val="00147D19"/>
    <w:rsid w:val="0015008B"/>
    <w:rsid w:val="0015009C"/>
    <w:rsid w:val="001506A7"/>
    <w:rsid w:val="00150A9A"/>
    <w:rsid w:val="00150F14"/>
    <w:rsid w:val="001512B9"/>
    <w:rsid w:val="0015148A"/>
    <w:rsid w:val="001517E9"/>
    <w:rsid w:val="0015191E"/>
    <w:rsid w:val="00151CB4"/>
    <w:rsid w:val="0015276B"/>
    <w:rsid w:val="001527DC"/>
    <w:rsid w:val="00152805"/>
    <w:rsid w:val="001532FF"/>
    <w:rsid w:val="001533E7"/>
    <w:rsid w:val="00154175"/>
    <w:rsid w:val="00154606"/>
    <w:rsid w:val="00154A9E"/>
    <w:rsid w:val="00154CD4"/>
    <w:rsid w:val="00154E4C"/>
    <w:rsid w:val="00154F7E"/>
    <w:rsid w:val="00155148"/>
    <w:rsid w:val="001551F9"/>
    <w:rsid w:val="001554F7"/>
    <w:rsid w:val="00155D9D"/>
    <w:rsid w:val="00155EE3"/>
    <w:rsid w:val="001560C3"/>
    <w:rsid w:val="00156EA2"/>
    <w:rsid w:val="00156F63"/>
    <w:rsid w:val="00157027"/>
    <w:rsid w:val="001573F7"/>
    <w:rsid w:val="00157431"/>
    <w:rsid w:val="001578ED"/>
    <w:rsid w:val="00160388"/>
    <w:rsid w:val="001603A5"/>
    <w:rsid w:val="00160B72"/>
    <w:rsid w:val="00161188"/>
    <w:rsid w:val="0016137B"/>
    <w:rsid w:val="0016141E"/>
    <w:rsid w:val="001616FF"/>
    <w:rsid w:val="00161EDA"/>
    <w:rsid w:val="001628E6"/>
    <w:rsid w:val="00162B39"/>
    <w:rsid w:val="001630DD"/>
    <w:rsid w:val="0016311A"/>
    <w:rsid w:val="00163242"/>
    <w:rsid w:val="00163E4F"/>
    <w:rsid w:val="00164014"/>
    <w:rsid w:val="001646CD"/>
    <w:rsid w:val="00164A10"/>
    <w:rsid w:val="00164C3B"/>
    <w:rsid w:val="00164DC4"/>
    <w:rsid w:val="001650E3"/>
    <w:rsid w:val="00165186"/>
    <w:rsid w:val="00165213"/>
    <w:rsid w:val="00165223"/>
    <w:rsid w:val="0016547A"/>
    <w:rsid w:val="0016547E"/>
    <w:rsid w:val="00165A28"/>
    <w:rsid w:val="00165F7A"/>
    <w:rsid w:val="0016607C"/>
    <w:rsid w:val="00166768"/>
    <w:rsid w:val="00166805"/>
    <w:rsid w:val="00166926"/>
    <w:rsid w:val="00166BB8"/>
    <w:rsid w:val="00167005"/>
    <w:rsid w:val="00167042"/>
    <w:rsid w:val="001671F7"/>
    <w:rsid w:val="00167223"/>
    <w:rsid w:val="001673C5"/>
    <w:rsid w:val="00167755"/>
    <w:rsid w:val="00167D16"/>
    <w:rsid w:val="00170356"/>
    <w:rsid w:val="0017070B"/>
    <w:rsid w:val="0017080B"/>
    <w:rsid w:val="001709D4"/>
    <w:rsid w:val="00170EC6"/>
    <w:rsid w:val="00170F3D"/>
    <w:rsid w:val="001711E5"/>
    <w:rsid w:val="00171489"/>
    <w:rsid w:val="00171646"/>
    <w:rsid w:val="00171751"/>
    <w:rsid w:val="001718BC"/>
    <w:rsid w:val="0017198C"/>
    <w:rsid w:val="00171D87"/>
    <w:rsid w:val="0017202B"/>
    <w:rsid w:val="001724B2"/>
    <w:rsid w:val="00172B9A"/>
    <w:rsid w:val="0017330C"/>
    <w:rsid w:val="001733C0"/>
    <w:rsid w:val="00173506"/>
    <w:rsid w:val="001735FD"/>
    <w:rsid w:val="001737AA"/>
    <w:rsid w:val="00174689"/>
    <w:rsid w:val="00174979"/>
    <w:rsid w:val="001749B9"/>
    <w:rsid w:val="00174B9C"/>
    <w:rsid w:val="00174BCA"/>
    <w:rsid w:val="00174CBE"/>
    <w:rsid w:val="00174FAB"/>
    <w:rsid w:val="00175145"/>
    <w:rsid w:val="00175316"/>
    <w:rsid w:val="001754F9"/>
    <w:rsid w:val="0017562D"/>
    <w:rsid w:val="001756A6"/>
    <w:rsid w:val="001756C2"/>
    <w:rsid w:val="0017694F"/>
    <w:rsid w:val="00176D49"/>
    <w:rsid w:val="00177113"/>
    <w:rsid w:val="00177711"/>
    <w:rsid w:val="00177E51"/>
    <w:rsid w:val="001802AC"/>
    <w:rsid w:val="0018055E"/>
    <w:rsid w:val="00180B08"/>
    <w:rsid w:val="00180EE8"/>
    <w:rsid w:val="001814ED"/>
    <w:rsid w:val="0018177A"/>
    <w:rsid w:val="0018199F"/>
    <w:rsid w:val="00181C13"/>
    <w:rsid w:val="00182913"/>
    <w:rsid w:val="00182A47"/>
    <w:rsid w:val="00182A89"/>
    <w:rsid w:val="0018304A"/>
    <w:rsid w:val="00183882"/>
    <w:rsid w:val="001838D8"/>
    <w:rsid w:val="001838F9"/>
    <w:rsid w:val="001841DC"/>
    <w:rsid w:val="0018443D"/>
    <w:rsid w:val="001844DF"/>
    <w:rsid w:val="00184698"/>
    <w:rsid w:val="00184EFE"/>
    <w:rsid w:val="00185689"/>
    <w:rsid w:val="001858BE"/>
    <w:rsid w:val="00185B89"/>
    <w:rsid w:val="00185DB0"/>
    <w:rsid w:val="00185F30"/>
    <w:rsid w:val="0018658D"/>
    <w:rsid w:val="001866CA"/>
    <w:rsid w:val="00186AA2"/>
    <w:rsid w:val="00186ACD"/>
    <w:rsid w:val="00187208"/>
    <w:rsid w:val="0018745B"/>
    <w:rsid w:val="00187656"/>
    <w:rsid w:val="001878BB"/>
    <w:rsid w:val="00187AA9"/>
    <w:rsid w:val="00190529"/>
    <w:rsid w:val="00191333"/>
    <w:rsid w:val="0019134C"/>
    <w:rsid w:val="0019141C"/>
    <w:rsid w:val="001915EB"/>
    <w:rsid w:val="0019166D"/>
    <w:rsid w:val="001919A2"/>
    <w:rsid w:val="00191A2A"/>
    <w:rsid w:val="00191AB2"/>
    <w:rsid w:val="00192053"/>
    <w:rsid w:val="0019222F"/>
    <w:rsid w:val="00192768"/>
    <w:rsid w:val="00192EE0"/>
    <w:rsid w:val="00192F03"/>
    <w:rsid w:val="00193B70"/>
    <w:rsid w:val="00193C71"/>
    <w:rsid w:val="00193DE3"/>
    <w:rsid w:val="00194255"/>
    <w:rsid w:val="00194776"/>
    <w:rsid w:val="00195605"/>
    <w:rsid w:val="0019596C"/>
    <w:rsid w:val="00195A04"/>
    <w:rsid w:val="00195D2F"/>
    <w:rsid w:val="00195D68"/>
    <w:rsid w:val="00195DFD"/>
    <w:rsid w:val="001960E1"/>
    <w:rsid w:val="00196441"/>
    <w:rsid w:val="00196D9C"/>
    <w:rsid w:val="00196F75"/>
    <w:rsid w:val="0019718F"/>
    <w:rsid w:val="001973CA"/>
    <w:rsid w:val="00197431"/>
    <w:rsid w:val="00197E87"/>
    <w:rsid w:val="00197EB3"/>
    <w:rsid w:val="00197F55"/>
    <w:rsid w:val="001A0E0A"/>
    <w:rsid w:val="001A0F9F"/>
    <w:rsid w:val="001A126F"/>
    <w:rsid w:val="001A14F6"/>
    <w:rsid w:val="001A17EA"/>
    <w:rsid w:val="001A19A0"/>
    <w:rsid w:val="001A1FDB"/>
    <w:rsid w:val="001A2754"/>
    <w:rsid w:val="001A2801"/>
    <w:rsid w:val="001A2968"/>
    <w:rsid w:val="001A2CF5"/>
    <w:rsid w:val="001A2DEA"/>
    <w:rsid w:val="001A3301"/>
    <w:rsid w:val="001A4051"/>
    <w:rsid w:val="001A4236"/>
    <w:rsid w:val="001A4306"/>
    <w:rsid w:val="001A47BD"/>
    <w:rsid w:val="001A4B04"/>
    <w:rsid w:val="001A4BC7"/>
    <w:rsid w:val="001A50DE"/>
    <w:rsid w:val="001A52F4"/>
    <w:rsid w:val="001A5363"/>
    <w:rsid w:val="001A5380"/>
    <w:rsid w:val="001A596A"/>
    <w:rsid w:val="001A5AAF"/>
    <w:rsid w:val="001A6469"/>
    <w:rsid w:val="001A655B"/>
    <w:rsid w:val="001A6AF2"/>
    <w:rsid w:val="001A72D9"/>
    <w:rsid w:val="001A7B8D"/>
    <w:rsid w:val="001A7DEF"/>
    <w:rsid w:val="001B088A"/>
    <w:rsid w:val="001B0982"/>
    <w:rsid w:val="001B0B67"/>
    <w:rsid w:val="001B0F7D"/>
    <w:rsid w:val="001B1169"/>
    <w:rsid w:val="001B1E2D"/>
    <w:rsid w:val="001B1E6C"/>
    <w:rsid w:val="001B2478"/>
    <w:rsid w:val="001B2568"/>
    <w:rsid w:val="001B2891"/>
    <w:rsid w:val="001B293F"/>
    <w:rsid w:val="001B2EE0"/>
    <w:rsid w:val="001B3037"/>
    <w:rsid w:val="001B3142"/>
    <w:rsid w:val="001B31F9"/>
    <w:rsid w:val="001B34E6"/>
    <w:rsid w:val="001B35CB"/>
    <w:rsid w:val="001B36DC"/>
    <w:rsid w:val="001B39A3"/>
    <w:rsid w:val="001B464E"/>
    <w:rsid w:val="001B49B6"/>
    <w:rsid w:val="001B508B"/>
    <w:rsid w:val="001B541B"/>
    <w:rsid w:val="001B5614"/>
    <w:rsid w:val="001B5666"/>
    <w:rsid w:val="001B59DD"/>
    <w:rsid w:val="001B5B07"/>
    <w:rsid w:val="001B606B"/>
    <w:rsid w:val="001B6099"/>
    <w:rsid w:val="001B6199"/>
    <w:rsid w:val="001B6486"/>
    <w:rsid w:val="001B6954"/>
    <w:rsid w:val="001B6CE1"/>
    <w:rsid w:val="001B6DB6"/>
    <w:rsid w:val="001B71BA"/>
    <w:rsid w:val="001B7695"/>
    <w:rsid w:val="001B78C8"/>
    <w:rsid w:val="001B7C3D"/>
    <w:rsid w:val="001B7D4B"/>
    <w:rsid w:val="001C0924"/>
    <w:rsid w:val="001C0C8E"/>
    <w:rsid w:val="001C0D1C"/>
    <w:rsid w:val="001C15DD"/>
    <w:rsid w:val="001C1B4A"/>
    <w:rsid w:val="001C1C2A"/>
    <w:rsid w:val="001C1F76"/>
    <w:rsid w:val="001C1FDA"/>
    <w:rsid w:val="001C2388"/>
    <w:rsid w:val="001C2CD0"/>
    <w:rsid w:val="001C2DF3"/>
    <w:rsid w:val="001C3029"/>
    <w:rsid w:val="001C353E"/>
    <w:rsid w:val="001C4B6C"/>
    <w:rsid w:val="001C4BA8"/>
    <w:rsid w:val="001C56C6"/>
    <w:rsid w:val="001C5A9A"/>
    <w:rsid w:val="001C645F"/>
    <w:rsid w:val="001C6542"/>
    <w:rsid w:val="001C6870"/>
    <w:rsid w:val="001C696F"/>
    <w:rsid w:val="001C6EB8"/>
    <w:rsid w:val="001C735B"/>
    <w:rsid w:val="001C7E2E"/>
    <w:rsid w:val="001D0347"/>
    <w:rsid w:val="001D095C"/>
    <w:rsid w:val="001D12AE"/>
    <w:rsid w:val="001D1DE9"/>
    <w:rsid w:val="001D1E4C"/>
    <w:rsid w:val="001D2410"/>
    <w:rsid w:val="001D2686"/>
    <w:rsid w:val="001D287E"/>
    <w:rsid w:val="001D29DB"/>
    <w:rsid w:val="001D2BCF"/>
    <w:rsid w:val="001D30D4"/>
    <w:rsid w:val="001D3796"/>
    <w:rsid w:val="001D37E2"/>
    <w:rsid w:val="001D3807"/>
    <w:rsid w:val="001D3878"/>
    <w:rsid w:val="001D3F62"/>
    <w:rsid w:val="001D4004"/>
    <w:rsid w:val="001D40A9"/>
    <w:rsid w:val="001D4178"/>
    <w:rsid w:val="001D446D"/>
    <w:rsid w:val="001D456F"/>
    <w:rsid w:val="001D4694"/>
    <w:rsid w:val="001D48CC"/>
    <w:rsid w:val="001D4CE6"/>
    <w:rsid w:val="001D4D60"/>
    <w:rsid w:val="001D4FDA"/>
    <w:rsid w:val="001D570A"/>
    <w:rsid w:val="001D5919"/>
    <w:rsid w:val="001D5943"/>
    <w:rsid w:val="001D59C7"/>
    <w:rsid w:val="001D5A6B"/>
    <w:rsid w:val="001D5DB8"/>
    <w:rsid w:val="001D5E7D"/>
    <w:rsid w:val="001D60F0"/>
    <w:rsid w:val="001D61C7"/>
    <w:rsid w:val="001D61FF"/>
    <w:rsid w:val="001D643A"/>
    <w:rsid w:val="001D652D"/>
    <w:rsid w:val="001D67A5"/>
    <w:rsid w:val="001D6850"/>
    <w:rsid w:val="001D68D5"/>
    <w:rsid w:val="001D69EB"/>
    <w:rsid w:val="001D6CAB"/>
    <w:rsid w:val="001D6CF9"/>
    <w:rsid w:val="001D6E81"/>
    <w:rsid w:val="001D7170"/>
    <w:rsid w:val="001D727A"/>
    <w:rsid w:val="001D73CF"/>
    <w:rsid w:val="001D74BC"/>
    <w:rsid w:val="001D7603"/>
    <w:rsid w:val="001D781D"/>
    <w:rsid w:val="001D7D22"/>
    <w:rsid w:val="001D7DA6"/>
    <w:rsid w:val="001E005F"/>
    <w:rsid w:val="001E0191"/>
    <w:rsid w:val="001E0497"/>
    <w:rsid w:val="001E05FB"/>
    <w:rsid w:val="001E06EE"/>
    <w:rsid w:val="001E0863"/>
    <w:rsid w:val="001E0A9A"/>
    <w:rsid w:val="001E0F87"/>
    <w:rsid w:val="001E108C"/>
    <w:rsid w:val="001E11AA"/>
    <w:rsid w:val="001E1E30"/>
    <w:rsid w:val="001E1F17"/>
    <w:rsid w:val="001E202A"/>
    <w:rsid w:val="001E21D7"/>
    <w:rsid w:val="001E245F"/>
    <w:rsid w:val="001E26E8"/>
    <w:rsid w:val="001E2A2B"/>
    <w:rsid w:val="001E2C3D"/>
    <w:rsid w:val="001E3080"/>
    <w:rsid w:val="001E37D4"/>
    <w:rsid w:val="001E410F"/>
    <w:rsid w:val="001E4698"/>
    <w:rsid w:val="001E4728"/>
    <w:rsid w:val="001E4863"/>
    <w:rsid w:val="001E49C9"/>
    <w:rsid w:val="001E4E37"/>
    <w:rsid w:val="001E4EB6"/>
    <w:rsid w:val="001E4FD0"/>
    <w:rsid w:val="001E5747"/>
    <w:rsid w:val="001E58D7"/>
    <w:rsid w:val="001E59DF"/>
    <w:rsid w:val="001E6564"/>
    <w:rsid w:val="001E6634"/>
    <w:rsid w:val="001E6C3D"/>
    <w:rsid w:val="001E6C72"/>
    <w:rsid w:val="001E72EE"/>
    <w:rsid w:val="001E751D"/>
    <w:rsid w:val="001E7F77"/>
    <w:rsid w:val="001F03EE"/>
    <w:rsid w:val="001F0922"/>
    <w:rsid w:val="001F0A85"/>
    <w:rsid w:val="001F103D"/>
    <w:rsid w:val="001F12BF"/>
    <w:rsid w:val="001F1383"/>
    <w:rsid w:val="001F140B"/>
    <w:rsid w:val="001F166E"/>
    <w:rsid w:val="001F1B4C"/>
    <w:rsid w:val="001F1F5C"/>
    <w:rsid w:val="001F2276"/>
    <w:rsid w:val="001F2343"/>
    <w:rsid w:val="001F2564"/>
    <w:rsid w:val="001F269C"/>
    <w:rsid w:val="001F2952"/>
    <w:rsid w:val="001F2C20"/>
    <w:rsid w:val="001F2C69"/>
    <w:rsid w:val="001F361C"/>
    <w:rsid w:val="001F3764"/>
    <w:rsid w:val="001F378F"/>
    <w:rsid w:val="001F3940"/>
    <w:rsid w:val="001F3BF6"/>
    <w:rsid w:val="001F3C0A"/>
    <w:rsid w:val="001F3EF3"/>
    <w:rsid w:val="001F3FD6"/>
    <w:rsid w:val="001F42A3"/>
    <w:rsid w:val="001F4904"/>
    <w:rsid w:val="001F4E71"/>
    <w:rsid w:val="001F5CA6"/>
    <w:rsid w:val="001F6567"/>
    <w:rsid w:val="001F6AA1"/>
    <w:rsid w:val="001F6F85"/>
    <w:rsid w:val="001F710B"/>
    <w:rsid w:val="001F7932"/>
    <w:rsid w:val="001F7965"/>
    <w:rsid w:val="001F7AA2"/>
    <w:rsid w:val="001F7C08"/>
    <w:rsid w:val="001F7C2B"/>
    <w:rsid w:val="0020068D"/>
    <w:rsid w:val="002006B1"/>
    <w:rsid w:val="00200980"/>
    <w:rsid w:val="00200FB9"/>
    <w:rsid w:val="002013A1"/>
    <w:rsid w:val="00201552"/>
    <w:rsid w:val="002015DB"/>
    <w:rsid w:val="00201707"/>
    <w:rsid w:val="00201C39"/>
    <w:rsid w:val="00201C49"/>
    <w:rsid w:val="00201E37"/>
    <w:rsid w:val="00201F12"/>
    <w:rsid w:val="00202327"/>
    <w:rsid w:val="00202394"/>
    <w:rsid w:val="0020246D"/>
    <w:rsid w:val="00202656"/>
    <w:rsid w:val="00202F31"/>
    <w:rsid w:val="002032E1"/>
    <w:rsid w:val="00203BF5"/>
    <w:rsid w:val="0020450D"/>
    <w:rsid w:val="00204CDE"/>
    <w:rsid w:val="00204EF2"/>
    <w:rsid w:val="002054C9"/>
    <w:rsid w:val="0020550A"/>
    <w:rsid w:val="00205DE9"/>
    <w:rsid w:val="002060D5"/>
    <w:rsid w:val="002062FA"/>
    <w:rsid w:val="00206902"/>
    <w:rsid w:val="00207263"/>
    <w:rsid w:val="00210C3E"/>
    <w:rsid w:val="00210D4A"/>
    <w:rsid w:val="002111E5"/>
    <w:rsid w:val="002111F6"/>
    <w:rsid w:val="00211A9E"/>
    <w:rsid w:val="00211DFB"/>
    <w:rsid w:val="00211E6E"/>
    <w:rsid w:val="0021203D"/>
    <w:rsid w:val="00212563"/>
    <w:rsid w:val="002128FD"/>
    <w:rsid w:val="00212DBB"/>
    <w:rsid w:val="002135B6"/>
    <w:rsid w:val="00213D6C"/>
    <w:rsid w:val="00213F4B"/>
    <w:rsid w:val="002140D9"/>
    <w:rsid w:val="002140F9"/>
    <w:rsid w:val="002141CD"/>
    <w:rsid w:val="00214568"/>
    <w:rsid w:val="002147AC"/>
    <w:rsid w:val="00214DFB"/>
    <w:rsid w:val="00215034"/>
    <w:rsid w:val="00215187"/>
    <w:rsid w:val="002151F0"/>
    <w:rsid w:val="002155E0"/>
    <w:rsid w:val="002159A2"/>
    <w:rsid w:val="00216211"/>
    <w:rsid w:val="00216519"/>
    <w:rsid w:val="00216C0A"/>
    <w:rsid w:val="00216CFA"/>
    <w:rsid w:val="00217272"/>
    <w:rsid w:val="00220264"/>
    <w:rsid w:val="0022097A"/>
    <w:rsid w:val="00220A90"/>
    <w:rsid w:val="002211D9"/>
    <w:rsid w:val="002215B1"/>
    <w:rsid w:val="00221C0D"/>
    <w:rsid w:val="00221E30"/>
    <w:rsid w:val="002220B4"/>
    <w:rsid w:val="002222A7"/>
    <w:rsid w:val="002222C7"/>
    <w:rsid w:val="002226D1"/>
    <w:rsid w:val="00222B31"/>
    <w:rsid w:val="00222B66"/>
    <w:rsid w:val="00222EBA"/>
    <w:rsid w:val="002237E2"/>
    <w:rsid w:val="00223B34"/>
    <w:rsid w:val="00223BE1"/>
    <w:rsid w:val="00223CC9"/>
    <w:rsid w:val="00223F42"/>
    <w:rsid w:val="00224149"/>
    <w:rsid w:val="002244E6"/>
    <w:rsid w:val="002248C9"/>
    <w:rsid w:val="00224B93"/>
    <w:rsid w:val="00224BD8"/>
    <w:rsid w:val="002254B3"/>
    <w:rsid w:val="002254EA"/>
    <w:rsid w:val="00225554"/>
    <w:rsid w:val="00225626"/>
    <w:rsid w:val="002259A9"/>
    <w:rsid w:val="00225C54"/>
    <w:rsid w:val="00225E5C"/>
    <w:rsid w:val="00225FDD"/>
    <w:rsid w:val="0022615E"/>
    <w:rsid w:val="00226495"/>
    <w:rsid w:val="00227184"/>
    <w:rsid w:val="002275D8"/>
    <w:rsid w:val="002276BF"/>
    <w:rsid w:val="0022775A"/>
    <w:rsid w:val="00230047"/>
    <w:rsid w:val="0023007E"/>
    <w:rsid w:val="0023068D"/>
    <w:rsid w:val="0023085E"/>
    <w:rsid w:val="002314E0"/>
    <w:rsid w:val="0023159D"/>
    <w:rsid w:val="00231644"/>
    <w:rsid w:val="002316A0"/>
    <w:rsid w:val="0023194A"/>
    <w:rsid w:val="00231F7D"/>
    <w:rsid w:val="00231FFB"/>
    <w:rsid w:val="002321C2"/>
    <w:rsid w:val="002321E8"/>
    <w:rsid w:val="00232413"/>
    <w:rsid w:val="00232889"/>
    <w:rsid w:val="00232AD8"/>
    <w:rsid w:val="00232AEA"/>
    <w:rsid w:val="00232F9D"/>
    <w:rsid w:val="002333AD"/>
    <w:rsid w:val="00233528"/>
    <w:rsid w:val="00233921"/>
    <w:rsid w:val="00233A0B"/>
    <w:rsid w:val="00233B39"/>
    <w:rsid w:val="00233BAC"/>
    <w:rsid w:val="00233BCB"/>
    <w:rsid w:val="00233E94"/>
    <w:rsid w:val="00233FC5"/>
    <w:rsid w:val="00234504"/>
    <w:rsid w:val="002345E9"/>
    <w:rsid w:val="0023480E"/>
    <w:rsid w:val="00234A19"/>
    <w:rsid w:val="00234C2A"/>
    <w:rsid w:val="00235B05"/>
    <w:rsid w:val="00235CEC"/>
    <w:rsid w:val="00235D1B"/>
    <w:rsid w:val="00235E3B"/>
    <w:rsid w:val="00236004"/>
    <w:rsid w:val="00236763"/>
    <w:rsid w:val="0023680C"/>
    <w:rsid w:val="002370C2"/>
    <w:rsid w:val="002373DC"/>
    <w:rsid w:val="002377D0"/>
    <w:rsid w:val="00237E2E"/>
    <w:rsid w:val="002402BA"/>
    <w:rsid w:val="0024056A"/>
    <w:rsid w:val="00240809"/>
    <w:rsid w:val="002408E1"/>
    <w:rsid w:val="002409C2"/>
    <w:rsid w:val="0024114D"/>
    <w:rsid w:val="00241210"/>
    <w:rsid w:val="002415B1"/>
    <w:rsid w:val="00241E83"/>
    <w:rsid w:val="00242116"/>
    <w:rsid w:val="00242216"/>
    <w:rsid w:val="002422C3"/>
    <w:rsid w:val="0024264B"/>
    <w:rsid w:val="00242FF3"/>
    <w:rsid w:val="002431D6"/>
    <w:rsid w:val="00243275"/>
    <w:rsid w:val="00243290"/>
    <w:rsid w:val="00243836"/>
    <w:rsid w:val="0024390E"/>
    <w:rsid w:val="00243A79"/>
    <w:rsid w:val="00243B80"/>
    <w:rsid w:val="002442CC"/>
    <w:rsid w:val="002444DD"/>
    <w:rsid w:val="002444F4"/>
    <w:rsid w:val="0024455D"/>
    <w:rsid w:val="00244A35"/>
    <w:rsid w:val="00244DA4"/>
    <w:rsid w:val="0024501A"/>
    <w:rsid w:val="002451A6"/>
    <w:rsid w:val="002456AA"/>
    <w:rsid w:val="00245CC3"/>
    <w:rsid w:val="00245F98"/>
    <w:rsid w:val="00245FDC"/>
    <w:rsid w:val="0024610D"/>
    <w:rsid w:val="002467A9"/>
    <w:rsid w:val="00246B00"/>
    <w:rsid w:val="00246B0C"/>
    <w:rsid w:val="0024705E"/>
    <w:rsid w:val="00247128"/>
    <w:rsid w:val="002478E4"/>
    <w:rsid w:val="00247A33"/>
    <w:rsid w:val="0025100D"/>
    <w:rsid w:val="002516AF"/>
    <w:rsid w:val="00251C62"/>
    <w:rsid w:val="00251CF6"/>
    <w:rsid w:val="002520EA"/>
    <w:rsid w:val="002522D0"/>
    <w:rsid w:val="002523A2"/>
    <w:rsid w:val="00252F12"/>
    <w:rsid w:val="00253022"/>
    <w:rsid w:val="00253457"/>
    <w:rsid w:val="0025367A"/>
    <w:rsid w:val="00253BE7"/>
    <w:rsid w:val="00253EBD"/>
    <w:rsid w:val="002541A9"/>
    <w:rsid w:val="00254421"/>
    <w:rsid w:val="0025487B"/>
    <w:rsid w:val="002549FB"/>
    <w:rsid w:val="00254C2D"/>
    <w:rsid w:val="00254D6C"/>
    <w:rsid w:val="0025553C"/>
    <w:rsid w:val="00255C9D"/>
    <w:rsid w:val="00256014"/>
    <w:rsid w:val="002561BD"/>
    <w:rsid w:val="00256832"/>
    <w:rsid w:val="00256CEF"/>
    <w:rsid w:val="00256DD2"/>
    <w:rsid w:val="00257429"/>
    <w:rsid w:val="00257590"/>
    <w:rsid w:val="00257760"/>
    <w:rsid w:val="00257AD8"/>
    <w:rsid w:val="00260045"/>
    <w:rsid w:val="002607D6"/>
    <w:rsid w:val="00260E8B"/>
    <w:rsid w:val="00260FE5"/>
    <w:rsid w:val="00261597"/>
    <w:rsid w:val="00261CE7"/>
    <w:rsid w:val="00261E25"/>
    <w:rsid w:val="00261F24"/>
    <w:rsid w:val="00262131"/>
    <w:rsid w:val="0026251C"/>
    <w:rsid w:val="0026261F"/>
    <w:rsid w:val="00262787"/>
    <w:rsid w:val="00262807"/>
    <w:rsid w:val="00262A2F"/>
    <w:rsid w:val="00262B48"/>
    <w:rsid w:val="00263016"/>
    <w:rsid w:val="00263767"/>
    <w:rsid w:val="00263BD7"/>
    <w:rsid w:val="00263DC3"/>
    <w:rsid w:val="00263E98"/>
    <w:rsid w:val="00263F4D"/>
    <w:rsid w:val="00264001"/>
    <w:rsid w:val="0026455C"/>
    <w:rsid w:val="00264F1C"/>
    <w:rsid w:val="00264FF4"/>
    <w:rsid w:val="00265FC7"/>
    <w:rsid w:val="002661A4"/>
    <w:rsid w:val="0026632F"/>
    <w:rsid w:val="00266921"/>
    <w:rsid w:val="00266E1C"/>
    <w:rsid w:val="00267196"/>
    <w:rsid w:val="00267314"/>
    <w:rsid w:val="00267551"/>
    <w:rsid w:val="002675BC"/>
    <w:rsid w:val="002676F7"/>
    <w:rsid w:val="00267739"/>
    <w:rsid w:val="00267906"/>
    <w:rsid w:val="00267939"/>
    <w:rsid w:val="00267A42"/>
    <w:rsid w:val="00270294"/>
    <w:rsid w:val="002706CF"/>
    <w:rsid w:val="00270CC8"/>
    <w:rsid w:val="00271642"/>
    <w:rsid w:val="0027177A"/>
    <w:rsid w:val="00271846"/>
    <w:rsid w:val="0027191C"/>
    <w:rsid w:val="00271D2A"/>
    <w:rsid w:val="00271FFA"/>
    <w:rsid w:val="002720A4"/>
    <w:rsid w:val="00272369"/>
    <w:rsid w:val="002725E5"/>
    <w:rsid w:val="002726EE"/>
    <w:rsid w:val="002728FF"/>
    <w:rsid w:val="00272CAE"/>
    <w:rsid w:val="002738EF"/>
    <w:rsid w:val="00273A62"/>
    <w:rsid w:val="002740B4"/>
    <w:rsid w:val="0027433A"/>
    <w:rsid w:val="00275591"/>
    <w:rsid w:val="00275AE1"/>
    <w:rsid w:val="00275BF5"/>
    <w:rsid w:val="00275DFA"/>
    <w:rsid w:val="00276A04"/>
    <w:rsid w:val="00276CD7"/>
    <w:rsid w:val="002770AE"/>
    <w:rsid w:val="002770FB"/>
    <w:rsid w:val="0027775E"/>
    <w:rsid w:val="00277A71"/>
    <w:rsid w:val="00277B3A"/>
    <w:rsid w:val="00277F0E"/>
    <w:rsid w:val="00280228"/>
    <w:rsid w:val="00280453"/>
    <w:rsid w:val="00280A8E"/>
    <w:rsid w:val="00280B4B"/>
    <w:rsid w:val="00281086"/>
    <w:rsid w:val="00281429"/>
    <w:rsid w:val="00281A17"/>
    <w:rsid w:val="00281DE9"/>
    <w:rsid w:val="00282B51"/>
    <w:rsid w:val="00282C66"/>
    <w:rsid w:val="00282D55"/>
    <w:rsid w:val="00282F7B"/>
    <w:rsid w:val="002839F3"/>
    <w:rsid w:val="00283EF6"/>
    <w:rsid w:val="00284209"/>
    <w:rsid w:val="00284D11"/>
    <w:rsid w:val="00284F2D"/>
    <w:rsid w:val="00285104"/>
    <w:rsid w:val="00285231"/>
    <w:rsid w:val="0028568E"/>
    <w:rsid w:val="00285A57"/>
    <w:rsid w:val="00285C64"/>
    <w:rsid w:val="0028625B"/>
    <w:rsid w:val="0028640D"/>
    <w:rsid w:val="0028670D"/>
    <w:rsid w:val="00286942"/>
    <w:rsid w:val="00286A24"/>
    <w:rsid w:val="00286ADB"/>
    <w:rsid w:val="00286E8F"/>
    <w:rsid w:val="00286FEB"/>
    <w:rsid w:val="00287481"/>
    <w:rsid w:val="00287699"/>
    <w:rsid w:val="00287B00"/>
    <w:rsid w:val="002901C2"/>
    <w:rsid w:val="002906CB"/>
    <w:rsid w:val="0029079F"/>
    <w:rsid w:val="00290840"/>
    <w:rsid w:val="00290A04"/>
    <w:rsid w:val="0029123A"/>
    <w:rsid w:val="00291615"/>
    <w:rsid w:val="002918AB"/>
    <w:rsid w:val="00291FEE"/>
    <w:rsid w:val="002920A2"/>
    <w:rsid w:val="0029229C"/>
    <w:rsid w:val="002922C3"/>
    <w:rsid w:val="002929AA"/>
    <w:rsid w:val="002929EB"/>
    <w:rsid w:val="002937AE"/>
    <w:rsid w:val="00293CAA"/>
    <w:rsid w:val="00293E92"/>
    <w:rsid w:val="00294323"/>
    <w:rsid w:val="00294530"/>
    <w:rsid w:val="0029535F"/>
    <w:rsid w:val="002953A0"/>
    <w:rsid w:val="002953F6"/>
    <w:rsid w:val="0029551E"/>
    <w:rsid w:val="00295AFF"/>
    <w:rsid w:val="00295B44"/>
    <w:rsid w:val="002963BF"/>
    <w:rsid w:val="0029643F"/>
    <w:rsid w:val="00296518"/>
    <w:rsid w:val="00296714"/>
    <w:rsid w:val="00296866"/>
    <w:rsid w:val="00296A98"/>
    <w:rsid w:val="002973D9"/>
    <w:rsid w:val="0029761F"/>
    <w:rsid w:val="002A00C9"/>
    <w:rsid w:val="002A050F"/>
    <w:rsid w:val="002A0790"/>
    <w:rsid w:val="002A0A59"/>
    <w:rsid w:val="002A0BAF"/>
    <w:rsid w:val="002A1406"/>
    <w:rsid w:val="002A25D7"/>
    <w:rsid w:val="002A2623"/>
    <w:rsid w:val="002A2748"/>
    <w:rsid w:val="002A2CD6"/>
    <w:rsid w:val="002A35ED"/>
    <w:rsid w:val="002A4520"/>
    <w:rsid w:val="002A4737"/>
    <w:rsid w:val="002A48B6"/>
    <w:rsid w:val="002A4C2F"/>
    <w:rsid w:val="002A5135"/>
    <w:rsid w:val="002A58C5"/>
    <w:rsid w:val="002A5923"/>
    <w:rsid w:val="002A5E17"/>
    <w:rsid w:val="002A5E41"/>
    <w:rsid w:val="002A66FB"/>
    <w:rsid w:val="002A6972"/>
    <w:rsid w:val="002A6BDE"/>
    <w:rsid w:val="002A6FD7"/>
    <w:rsid w:val="002A7239"/>
    <w:rsid w:val="002A7476"/>
    <w:rsid w:val="002A7537"/>
    <w:rsid w:val="002B0C8B"/>
    <w:rsid w:val="002B105E"/>
    <w:rsid w:val="002B1196"/>
    <w:rsid w:val="002B134E"/>
    <w:rsid w:val="002B14D9"/>
    <w:rsid w:val="002B21A1"/>
    <w:rsid w:val="002B2320"/>
    <w:rsid w:val="002B284A"/>
    <w:rsid w:val="002B2CC0"/>
    <w:rsid w:val="002B358E"/>
    <w:rsid w:val="002B39FD"/>
    <w:rsid w:val="002B3B04"/>
    <w:rsid w:val="002B3B5C"/>
    <w:rsid w:val="002B3B6B"/>
    <w:rsid w:val="002B3C3D"/>
    <w:rsid w:val="002B3CE6"/>
    <w:rsid w:val="002B41BA"/>
    <w:rsid w:val="002B47AD"/>
    <w:rsid w:val="002B4A46"/>
    <w:rsid w:val="002B4CE3"/>
    <w:rsid w:val="002B5076"/>
    <w:rsid w:val="002B55D0"/>
    <w:rsid w:val="002B563C"/>
    <w:rsid w:val="002B574E"/>
    <w:rsid w:val="002B59E3"/>
    <w:rsid w:val="002B6661"/>
    <w:rsid w:val="002B7784"/>
    <w:rsid w:val="002B79BF"/>
    <w:rsid w:val="002B7AB0"/>
    <w:rsid w:val="002C0769"/>
    <w:rsid w:val="002C0B34"/>
    <w:rsid w:val="002C0C74"/>
    <w:rsid w:val="002C0E64"/>
    <w:rsid w:val="002C0EB9"/>
    <w:rsid w:val="002C1049"/>
    <w:rsid w:val="002C1076"/>
    <w:rsid w:val="002C1235"/>
    <w:rsid w:val="002C18CF"/>
    <w:rsid w:val="002C1E34"/>
    <w:rsid w:val="002C28EC"/>
    <w:rsid w:val="002C2D8A"/>
    <w:rsid w:val="002C3427"/>
    <w:rsid w:val="002C360F"/>
    <w:rsid w:val="002C3627"/>
    <w:rsid w:val="002C3885"/>
    <w:rsid w:val="002C3A3D"/>
    <w:rsid w:val="002C3B03"/>
    <w:rsid w:val="002C3D3C"/>
    <w:rsid w:val="002C434F"/>
    <w:rsid w:val="002C462D"/>
    <w:rsid w:val="002C4779"/>
    <w:rsid w:val="002C48AD"/>
    <w:rsid w:val="002C4F63"/>
    <w:rsid w:val="002C53C7"/>
    <w:rsid w:val="002C54E3"/>
    <w:rsid w:val="002C5D5D"/>
    <w:rsid w:val="002C5D62"/>
    <w:rsid w:val="002C5E9D"/>
    <w:rsid w:val="002C65E8"/>
    <w:rsid w:val="002C69E6"/>
    <w:rsid w:val="002C6CD7"/>
    <w:rsid w:val="002C76DB"/>
    <w:rsid w:val="002C7944"/>
    <w:rsid w:val="002C7CA2"/>
    <w:rsid w:val="002D00CA"/>
    <w:rsid w:val="002D05F0"/>
    <w:rsid w:val="002D064F"/>
    <w:rsid w:val="002D0F48"/>
    <w:rsid w:val="002D108F"/>
    <w:rsid w:val="002D12F3"/>
    <w:rsid w:val="002D137A"/>
    <w:rsid w:val="002D14F7"/>
    <w:rsid w:val="002D1CF7"/>
    <w:rsid w:val="002D2232"/>
    <w:rsid w:val="002D2758"/>
    <w:rsid w:val="002D283B"/>
    <w:rsid w:val="002D2CE1"/>
    <w:rsid w:val="002D2E42"/>
    <w:rsid w:val="002D327D"/>
    <w:rsid w:val="002D3AB6"/>
    <w:rsid w:val="002D3F48"/>
    <w:rsid w:val="002D406E"/>
    <w:rsid w:val="002D41DD"/>
    <w:rsid w:val="002D4458"/>
    <w:rsid w:val="002D4D6B"/>
    <w:rsid w:val="002D513B"/>
    <w:rsid w:val="002D54ED"/>
    <w:rsid w:val="002D5761"/>
    <w:rsid w:val="002D670E"/>
    <w:rsid w:val="002D70C0"/>
    <w:rsid w:val="002D7573"/>
    <w:rsid w:val="002D7670"/>
    <w:rsid w:val="002D7779"/>
    <w:rsid w:val="002D7792"/>
    <w:rsid w:val="002D7EF3"/>
    <w:rsid w:val="002E0055"/>
    <w:rsid w:val="002E02D4"/>
    <w:rsid w:val="002E0DF4"/>
    <w:rsid w:val="002E10FF"/>
    <w:rsid w:val="002E12F3"/>
    <w:rsid w:val="002E1A60"/>
    <w:rsid w:val="002E20D2"/>
    <w:rsid w:val="002E213C"/>
    <w:rsid w:val="002E2AE8"/>
    <w:rsid w:val="002E2F5E"/>
    <w:rsid w:val="002E3648"/>
    <w:rsid w:val="002E367D"/>
    <w:rsid w:val="002E3AFE"/>
    <w:rsid w:val="002E3C50"/>
    <w:rsid w:val="002E3C64"/>
    <w:rsid w:val="002E3F4A"/>
    <w:rsid w:val="002E4AEB"/>
    <w:rsid w:val="002E4BDF"/>
    <w:rsid w:val="002E4D3F"/>
    <w:rsid w:val="002E593F"/>
    <w:rsid w:val="002E60A4"/>
    <w:rsid w:val="002E60D5"/>
    <w:rsid w:val="002E60E0"/>
    <w:rsid w:val="002E66D0"/>
    <w:rsid w:val="002E6B75"/>
    <w:rsid w:val="002E6B9E"/>
    <w:rsid w:val="002E6C63"/>
    <w:rsid w:val="002E6FD1"/>
    <w:rsid w:val="002E70C1"/>
    <w:rsid w:val="002E74A7"/>
    <w:rsid w:val="002E7FF7"/>
    <w:rsid w:val="002F09FE"/>
    <w:rsid w:val="002F0B78"/>
    <w:rsid w:val="002F0FE9"/>
    <w:rsid w:val="002F1273"/>
    <w:rsid w:val="002F2159"/>
    <w:rsid w:val="002F2353"/>
    <w:rsid w:val="002F2500"/>
    <w:rsid w:val="002F27F0"/>
    <w:rsid w:val="002F3544"/>
    <w:rsid w:val="002F383B"/>
    <w:rsid w:val="002F3D76"/>
    <w:rsid w:val="002F40F2"/>
    <w:rsid w:val="002F4985"/>
    <w:rsid w:val="002F4A12"/>
    <w:rsid w:val="002F4B07"/>
    <w:rsid w:val="002F4D83"/>
    <w:rsid w:val="002F4FC9"/>
    <w:rsid w:val="002F5004"/>
    <w:rsid w:val="002F532A"/>
    <w:rsid w:val="002F56D9"/>
    <w:rsid w:val="002F5A24"/>
    <w:rsid w:val="002F5AF3"/>
    <w:rsid w:val="002F5C1E"/>
    <w:rsid w:val="002F662B"/>
    <w:rsid w:val="002F66D7"/>
    <w:rsid w:val="002F6840"/>
    <w:rsid w:val="002F696D"/>
    <w:rsid w:val="002F698E"/>
    <w:rsid w:val="002F6B4F"/>
    <w:rsid w:val="002F6F61"/>
    <w:rsid w:val="002F719A"/>
    <w:rsid w:val="002F74B5"/>
    <w:rsid w:val="002F756A"/>
    <w:rsid w:val="002F7A24"/>
    <w:rsid w:val="002F7A41"/>
    <w:rsid w:val="002F7F04"/>
    <w:rsid w:val="0030009F"/>
    <w:rsid w:val="00300321"/>
    <w:rsid w:val="00300C1C"/>
    <w:rsid w:val="00301611"/>
    <w:rsid w:val="00301C84"/>
    <w:rsid w:val="00301DD0"/>
    <w:rsid w:val="0030221B"/>
    <w:rsid w:val="00302260"/>
    <w:rsid w:val="00302310"/>
    <w:rsid w:val="003023BC"/>
    <w:rsid w:val="0030250E"/>
    <w:rsid w:val="00302744"/>
    <w:rsid w:val="003030A0"/>
    <w:rsid w:val="00303417"/>
    <w:rsid w:val="003034E6"/>
    <w:rsid w:val="00303929"/>
    <w:rsid w:val="00303B99"/>
    <w:rsid w:val="00304751"/>
    <w:rsid w:val="00304907"/>
    <w:rsid w:val="003053ED"/>
    <w:rsid w:val="0030576A"/>
    <w:rsid w:val="00305907"/>
    <w:rsid w:val="00305B4E"/>
    <w:rsid w:val="00305FFE"/>
    <w:rsid w:val="0030603B"/>
    <w:rsid w:val="0030612E"/>
    <w:rsid w:val="0030643F"/>
    <w:rsid w:val="0030651E"/>
    <w:rsid w:val="00306CEA"/>
    <w:rsid w:val="003077DD"/>
    <w:rsid w:val="003078D3"/>
    <w:rsid w:val="00307944"/>
    <w:rsid w:val="00307D60"/>
    <w:rsid w:val="00307F40"/>
    <w:rsid w:val="003100BD"/>
    <w:rsid w:val="00310891"/>
    <w:rsid w:val="00311073"/>
    <w:rsid w:val="003111C6"/>
    <w:rsid w:val="0031123B"/>
    <w:rsid w:val="003115C0"/>
    <w:rsid w:val="003115CC"/>
    <w:rsid w:val="00311A10"/>
    <w:rsid w:val="00311B5B"/>
    <w:rsid w:val="00312065"/>
    <w:rsid w:val="0031242C"/>
    <w:rsid w:val="003126D6"/>
    <w:rsid w:val="003127A4"/>
    <w:rsid w:val="00312CF0"/>
    <w:rsid w:val="0031322E"/>
    <w:rsid w:val="00313955"/>
    <w:rsid w:val="00313B6C"/>
    <w:rsid w:val="003141CA"/>
    <w:rsid w:val="00314760"/>
    <w:rsid w:val="003148CF"/>
    <w:rsid w:val="00314E15"/>
    <w:rsid w:val="00315183"/>
    <w:rsid w:val="00315209"/>
    <w:rsid w:val="0031537E"/>
    <w:rsid w:val="003157A1"/>
    <w:rsid w:val="00315896"/>
    <w:rsid w:val="003159DE"/>
    <w:rsid w:val="00315C04"/>
    <w:rsid w:val="00315CCF"/>
    <w:rsid w:val="003164BB"/>
    <w:rsid w:val="003164CA"/>
    <w:rsid w:val="00316547"/>
    <w:rsid w:val="00316676"/>
    <w:rsid w:val="0031691A"/>
    <w:rsid w:val="00316BCB"/>
    <w:rsid w:val="00317261"/>
    <w:rsid w:val="00317662"/>
    <w:rsid w:val="0031766F"/>
    <w:rsid w:val="00317D73"/>
    <w:rsid w:val="003209A0"/>
    <w:rsid w:val="00320B59"/>
    <w:rsid w:val="00320BB5"/>
    <w:rsid w:val="003217CA"/>
    <w:rsid w:val="00321A40"/>
    <w:rsid w:val="00321F30"/>
    <w:rsid w:val="00321FCB"/>
    <w:rsid w:val="00322351"/>
    <w:rsid w:val="00322BE8"/>
    <w:rsid w:val="00322FF3"/>
    <w:rsid w:val="00323172"/>
    <w:rsid w:val="003237A2"/>
    <w:rsid w:val="00323811"/>
    <w:rsid w:val="00324691"/>
    <w:rsid w:val="00324844"/>
    <w:rsid w:val="00324D16"/>
    <w:rsid w:val="00324EEF"/>
    <w:rsid w:val="00324F04"/>
    <w:rsid w:val="003251CE"/>
    <w:rsid w:val="0032531A"/>
    <w:rsid w:val="00325808"/>
    <w:rsid w:val="003258A3"/>
    <w:rsid w:val="00325974"/>
    <w:rsid w:val="00325B4F"/>
    <w:rsid w:val="00325D57"/>
    <w:rsid w:val="00325D88"/>
    <w:rsid w:val="00325E65"/>
    <w:rsid w:val="00325E71"/>
    <w:rsid w:val="00325E9B"/>
    <w:rsid w:val="00325FA3"/>
    <w:rsid w:val="00326251"/>
    <w:rsid w:val="0032651B"/>
    <w:rsid w:val="00327969"/>
    <w:rsid w:val="00327A04"/>
    <w:rsid w:val="00330200"/>
    <w:rsid w:val="003302EA"/>
    <w:rsid w:val="00330686"/>
    <w:rsid w:val="003306AC"/>
    <w:rsid w:val="00330779"/>
    <w:rsid w:val="00330BFF"/>
    <w:rsid w:val="003311D4"/>
    <w:rsid w:val="00331222"/>
    <w:rsid w:val="00331259"/>
    <w:rsid w:val="0033129C"/>
    <w:rsid w:val="00331C3D"/>
    <w:rsid w:val="00331D91"/>
    <w:rsid w:val="00332013"/>
    <w:rsid w:val="00332273"/>
    <w:rsid w:val="00332540"/>
    <w:rsid w:val="00332684"/>
    <w:rsid w:val="00332F3A"/>
    <w:rsid w:val="00333544"/>
    <w:rsid w:val="003335A5"/>
    <w:rsid w:val="003338F9"/>
    <w:rsid w:val="00333912"/>
    <w:rsid w:val="0033391A"/>
    <w:rsid w:val="00333FA1"/>
    <w:rsid w:val="0033449C"/>
    <w:rsid w:val="003347A1"/>
    <w:rsid w:val="0033484F"/>
    <w:rsid w:val="00335057"/>
    <w:rsid w:val="00335630"/>
    <w:rsid w:val="00335A66"/>
    <w:rsid w:val="00335A94"/>
    <w:rsid w:val="003362EA"/>
    <w:rsid w:val="00336465"/>
    <w:rsid w:val="00337B20"/>
    <w:rsid w:val="00337C58"/>
    <w:rsid w:val="003404B5"/>
    <w:rsid w:val="00340C2D"/>
    <w:rsid w:val="003411D9"/>
    <w:rsid w:val="00342037"/>
    <w:rsid w:val="0034215F"/>
    <w:rsid w:val="00342198"/>
    <w:rsid w:val="003423B3"/>
    <w:rsid w:val="003424E8"/>
    <w:rsid w:val="0034251B"/>
    <w:rsid w:val="00342943"/>
    <w:rsid w:val="00342955"/>
    <w:rsid w:val="00342AD4"/>
    <w:rsid w:val="003430DD"/>
    <w:rsid w:val="00343C26"/>
    <w:rsid w:val="00343C68"/>
    <w:rsid w:val="00343ED8"/>
    <w:rsid w:val="00343F6B"/>
    <w:rsid w:val="00344A70"/>
    <w:rsid w:val="00344B66"/>
    <w:rsid w:val="00345052"/>
    <w:rsid w:val="003451EF"/>
    <w:rsid w:val="00345AF7"/>
    <w:rsid w:val="00345DC4"/>
    <w:rsid w:val="00345E29"/>
    <w:rsid w:val="00346737"/>
    <w:rsid w:val="00346D40"/>
    <w:rsid w:val="0034708D"/>
    <w:rsid w:val="00347690"/>
    <w:rsid w:val="00347CDA"/>
    <w:rsid w:val="00347CFC"/>
    <w:rsid w:val="00350351"/>
    <w:rsid w:val="003509C8"/>
    <w:rsid w:val="00350B49"/>
    <w:rsid w:val="00350BC6"/>
    <w:rsid w:val="0035156A"/>
    <w:rsid w:val="003519F6"/>
    <w:rsid w:val="00351EA9"/>
    <w:rsid w:val="00352119"/>
    <w:rsid w:val="003523A3"/>
    <w:rsid w:val="003526C6"/>
    <w:rsid w:val="00352F2E"/>
    <w:rsid w:val="00353C08"/>
    <w:rsid w:val="00353D4F"/>
    <w:rsid w:val="003540BF"/>
    <w:rsid w:val="00354427"/>
    <w:rsid w:val="0035454E"/>
    <w:rsid w:val="00354587"/>
    <w:rsid w:val="00354FC7"/>
    <w:rsid w:val="00355266"/>
    <w:rsid w:val="0035563E"/>
    <w:rsid w:val="00355996"/>
    <w:rsid w:val="00355AA1"/>
    <w:rsid w:val="00355C00"/>
    <w:rsid w:val="0035651E"/>
    <w:rsid w:val="00356B53"/>
    <w:rsid w:val="00356C59"/>
    <w:rsid w:val="00356CC6"/>
    <w:rsid w:val="00356DFE"/>
    <w:rsid w:val="003571C5"/>
    <w:rsid w:val="00357270"/>
    <w:rsid w:val="00357599"/>
    <w:rsid w:val="00357BF0"/>
    <w:rsid w:val="0036035F"/>
    <w:rsid w:val="003603C4"/>
    <w:rsid w:val="003606F1"/>
    <w:rsid w:val="003607D4"/>
    <w:rsid w:val="00360860"/>
    <w:rsid w:val="003609E9"/>
    <w:rsid w:val="00360B4E"/>
    <w:rsid w:val="0036138E"/>
    <w:rsid w:val="0036207E"/>
    <w:rsid w:val="00362B8F"/>
    <w:rsid w:val="0036318D"/>
    <w:rsid w:val="00363278"/>
    <w:rsid w:val="00363731"/>
    <w:rsid w:val="0036394C"/>
    <w:rsid w:val="0036402F"/>
    <w:rsid w:val="00364213"/>
    <w:rsid w:val="00364221"/>
    <w:rsid w:val="00364434"/>
    <w:rsid w:val="003649D9"/>
    <w:rsid w:val="00364A4A"/>
    <w:rsid w:val="00364AE5"/>
    <w:rsid w:val="00365341"/>
    <w:rsid w:val="00365349"/>
    <w:rsid w:val="0036565F"/>
    <w:rsid w:val="00365B5A"/>
    <w:rsid w:val="003663BA"/>
    <w:rsid w:val="00366464"/>
    <w:rsid w:val="003666C7"/>
    <w:rsid w:val="0036693C"/>
    <w:rsid w:val="00366A5C"/>
    <w:rsid w:val="00366BBF"/>
    <w:rsid w:val="00366FDB"/>
    <w:rsid w:val="00367BCC"/>
    <w:rsid w:val="0037083F"/>
    <w:rsid w:val="00370E43"/>
    <w:rsid w:val="003715CF"/>
    <w:rsid w:val="00371747"/>
    <w:rsid w:val="00371945"/>
    <w:rsid w:val="00372381"/>
    <w:rsid w:val="00372841"/>
    <w:rsid w:val="00372A87"/>
    <w:rsid w:val="00372CB7"/>
    <w:rsid w:val="003730D1"/>
    <w:rsid w:val="00373382"/>
    <w:rsid w:val="00373435"/>
    <w:rsid w:val="0037358F"/>
    <w:rsid w:val="003735C9"/>
    <w:rsid w:val="00373629"/>
    <w:rsid w:val="003738D1"/>
    <w:rsid w:val="00373939"/>
    <w:rsid w:val="00373B0F"/>
    <w:rsid w:val="00373B45"/>
    <w:rsid w:val="00373C33"/>
    <w:rsid w:val="003743CA"/>
    <w:rsid w:val="003744D4"/>
    <w:rsid w:val="00374997"/>
    <w:rsid w:val="00374C94"/>
    <w:rsid w:val="00375024"/>
    <w:rsid w:val="00375C15"/>
    <w:rsid w:val="00376364"/>
    <w:rsid w:val="0037651B"/>
    <w:rsid w:val="00376DB6"/>
    <w:rsid w:val="00376FD4"/>
    <w:rsid w:val="00377029"/>
    <w:rsid w:val="00377125"/>
    <w:rsid w:val="003774BF"/>
    <w:rsid w:val="00377788"/>
    <w:rsid w:val="00377A5E"/>
    <w:rsid w:val="00377BDE"/>
    <w:rsid w:val="00377C46"/>
    <w:rsid w:val="00377D7C"/>
    <w:rsid w:val="00377FDE"/>
    <w:rsid w:val="0038032E"/>
    <w:rsid w:val="00380496"/>
    <w:rsid w:val="003804D5"/>
    <w:rsid w:val="00381081"/>
    <w:rsid w:val="0038134A"/>
    <w:rsid w:val="003814A6"/>
    <w:rsid w:val="0038155B"/>
    <w:rsid w:val="00381A8D"/>
    <w:rsid w:val="00381D88"/>
    <w:rsid w:val="00381EDB"/>
    <w:rsid w:val="00382776"/>
    <w:rsid w:val="003834F4"/>
    <w:rsid w:val="00383587"/>
    <w:rsid w:val="003837D5"/>
    <w:rsid w:val="00383A91"/>
    <w:rsid w:val="00383CBC"/>
    <w:rsid w:val="00383E91"/>
    <w:rsid w:val="003840C6"/>
    <w:rsid w:val="003840E0"/>
    <w:rsid w:val="003842AA"/>
    <w:rsid w:val="00384488"/>
    <w:rsid w:val="00384837"/>
    <w:rsid w:val="00384DB0"/>
    <w:rsid w:val="00384E60"/>
    <w:rsid w:val="0038515F"/>
    <w:rsid w:val="00385250"/>
    <w:rsid w:val="003854C1"/>
    <w:rsid w:val="003856CC"/>
    <w:rsid w:val="00385CBE"/>
    <w:rsid w:val="00385E8E"/>
    <w:rsid w:val="00386271"/>
    <w:rsid w:val="003862A2"/>
    <w:rsid w:val="00386335"/>
    <w:rsid w:val="0038688B"/>
    <w:rsid w:val="00386EF7"/>
    <w:rsid w:val="00387711"/>
    <w:rsid w:val="00387E72"/>
    <w:rsid w:val="0039002F"/>
    <w:rsid w:val="003910B8"/>
    <w:rsid w:val="0039136E"/>
    <w:rsid w:val="00391522"/>
    <w:rsid w:val="0039194A"/>
    <w:rsid w:val="00391D56"/>
    <w:rsid w:val="00391D98"/>
    <w:rsid w:val="0039206A"/>
    <w:rsid w:val="003923DC"/>
    <w:rsid w:val="00392B61"/>
    <w:rsid w:val="00392E35"/>
    <w:rsid w:val="00392FEB"/>
    <w:rsid w:val="00393767"/>
    <w:rsid w:val="00393D2D"/>
    <w:rsid w:val="00393D8B"/>
    <w:rsid w:val="00394036"/>
    <w:rsid w:val="003940E5"/>
    <w:rsid w:val="00394180"/>
    <w:rsid w:val="00394241"/>
    <w:rsid w:val="003946C6"/>
    <w:rsid w:val="00394FF9"/>
    <w:rsid w:val="0039509B"/>
    <w:rsid w:val="003953DF"/>
    <w:rsid w:val="00395572"/>
    <w:rsid w:val="00396968"/>
    <w:rsid w:val="00396CDD"/>
    <w:rsid w:val="003971B4"/>
    <w:rsid w:val="0039776A"/>
    <w:rsid w:val="00397770"/>
    <w:rsid w:val="00397F5F"/>
    <w:rsid w:val="00397F93"/>
    <w:rsid w:val="003A0B74"/>
    <w:rsid w:val="003A0C4D"/>
    <w:rsid w:val="003A0E19"/>
    <w:rsid w:val="003A13BB"/>
    <w:rsid w:val="003A1461"/>
    <w:rsid w:val="003A1BBA"/>
    <w:rsid w:val="003A1E01"/>
    <w:rsid w:val="003A2117"/>
    <w:rsid w:val="003A218A"/>
    <w:rsid w:val="003A24EC"/>
    <w:rsid w:val="003A26AE"/>
    <w:rsid w:val="003A26E5"/>
    <w:rsid w:val="003A2926"/>
    <w:rsid w:val="003A3138"/>
    <w:rsid w:val="003A3648"/>
    <w:rsid w:val="003A3A6D"/>
    <w:rsid w:val="003A3D6F"/>
    <w:rsid w:val="003A4074"/>
    <w:rsid w:val="003A42F4"/>
    <w:rsid w:val="003A4366"/>
    <w:rsid w:val="003A4548"/>
    <w:rsid w:val="003A4655"/>
    <w:rsid w:val="003A5232"/>
    <w:rsid w:val="003A5241"/>
    <w:rsid w:val="003A5A50"/>
    <w:rsid w:val="003A6199"/>
    <w:rsid w:val="003A61FC"/>
    <w:rsid w:val="003A6251"/>
    <w:rsid w:val="003A690C"/>
    <w:rsid w:val="003A6A8D"/>
    <w:rsid w:val="003A739D"/>
    <w:rsid w:val="003A73D3"/>
    <w:rsid w:val="003A79F1"/>
    <w:rsid w:val="003A7A45"/>
    <w:rsid w:val="003A7A95"/>
    <w:rsid w:val="003A7F74"/>
    <w:rsid w:val="003B0A47"/>
    <w:rsid w:val="003B0A9A"/>
    <w:rsid w:val="003B0B2E"/>
    <w:rsid w:val="003B0FA0"/>
    <w:rsid w:val="003B1832"/>
    <w:rsid w:val="003B19FB"/>
    <w:rsid w:val="003B28ED"/>
    <w:rsid w:val="003B2EC9"/>
    <w:rsid w:val="003B319B"/>
    <w:rsid w:val="003B3287"/>
    <w:rsid w:val="003B33C8"/>
    <w:rsid w:val="003B3431"/>
    <w:rsid w:val="003B3676"/>
    <w:rsid w:val="003B377C"/>
    <w:rsid w:val="003B413E"/>
    <w:rsid w:val="003B4588"/>
    <w:rsid w:val="003B51B6"/>
    <w:rsid w:val="003B5225"/>
    <w:rsid w:val="003B5299"/>
    <w:rsid w:val="003B5722"/>
    <w:rsid w:val="003B5CC6"/>
    <w:rsid w:val="003B5F98"/>
    <w:rsid w:val="003B64EB"/>
    <w:rsid w:val="003B6B14"/>
    <w:rsid w:val="003B6C82"/>
    <w:rsid w:val="003B6FAB"/>
    <w:rsid w:val="003B7480"/>
    <w:rsid w:val="003B792B"/>
    <w:rsid w:val="003B79A9"/>
    <w:rsid w:val="003B79EF"/>
    <w:rsid w:val="003B7AAE"/>
    <w:rsid w:val="003B7D38"/>
    <w:rsid w:val="003B7DF0"/>
    <w:rsid w:val="003B7E5F"/>
    <w:rsid w:val="003B7EF5"/>
    <w:rsid w:val="003C02D0"/>
    <w:rsid w:val="003C04CD"/>
    <w:rsid w:val="003C08BD"/>
    <w:rsid w:val="003C0CC6"/>
    <w:rsid w:val="003C0DC7"/>
    <w:rsid w:val="003C0E84"/>
    <w:rsid w:val="003C16A7"/>
    <w:rsid w:val="003C1761"/>
    <w:rsid w:val="003C1A10"/>
    <w:rsid w:val="003C1D00"/>
    <w:rsid w:val="003C223C"/>
    <w:rsid w:val="003C284B"/>
    <w:rsid w:val="003C29F5"/>
    <w:rsid w:val="003C2B46"/>
    <w:rsid w:val="003C2FD6"/>
    <w:rsid w:val="003C301E"/>
    <w:rsid w:val="003C317A"/>
    <w:rsid w:val="003C31D1"/>
    <w:rsid w:val="003C331E"/>
    <w:rsid w:val="003C3483"/>
    <w:rsid w:val="003C3523"/>
    <w:rsid w:val="003C3CB1"/>
    <w:rsid w:val="003C3E52"/>
    <w:rsid w:val="003C4457"/>
    <w:rsid w:val="003C477C"/>
    <w:rsid w:val="003C488D"/>
    <w:rsid w:val="003C499D"/>
    <w:rsid w:val="003C4C3B"/>
    <w:rsid w:val="003C563C"/>
    <w:rsid w:val="003C5C02"/>
    <w:rsid w:val="003C5E82"/>
    <w:rsid w:val="003C5EE4"/>
    <w:rsid w:val="003C61E9"/>
    <w:rsid w:val="003C6502"/>
    <w:rsid w:val="003C6C01"/>
    <w:rsid w:val="003C6F2F"/>
    <w:rsid w:val="003C731A"/>
    <w:rsid w:val="003C76DC"/>
    <w:rsid w:val="003C7B8D"/>
    <w:rsid w:val="003C7F3E"/>
    <w:rsid w:val="003D0574"/>
    <w:rsid w:val="003D1862"/>
    <w:rsid w:val="003D1D22"/>
    <w:rsid w:val="003D1ECE"/>
    <w:rsid w:val="003D1F5F"/>
    <w:rsid w:val="003D23D2"/>
    <w:rsid w:val="003D279E"/>
    <w:rsid w:val="003D27AC"/>
    <w:rsid w:val="003D2A14"/>
    <w:rsid w:val="003D33F2"/>
    <w:rsid w:val="003D35E6"/>
    <w:rsid w:val="003D3823"/>
    <w:rsid w:val="003D415C"/>
    <w:rsid w:val="003D4185"/>
    <w:rsid w:val="003D44D2"/>
    <w:rsid w:val="003D4917"/>
    <w:rsid w:val="003D4AF3"/>
    <w:rsid w:val="003D4D5A"/>
    <w:rsid w:val="003D542B"/>
    <w:rsid w:val="003D5EF5"/>
    <w:rsid w:val="003D6821"/>
    <w:rsid w:val="003D6C0E"/>
    <w:rsid w:val="003D6CA3"/>
    <w:rsid w:val="003D6E98"/>
    <w:rsid w:val="003D7101"/>
    <w:rsid w:val="003D761B"/>
    <w:rsid w:val="003D7678"/>
    <w:rsid w:val="003D7758"/>
    <w:rsid w:val="003D7A1F"/>
    <w:rsid w:val="003E0140"/>
    <w:rsid w:val="003E01D7"/>
    <w:rsid w:val="003E032E"/>
    <w:rsid w:val="003E0448"/>
    <w:rsid w:val="003E052D"/>
    <w:rsid w:val="003E0668"/>
    <w:rsid w:val="003E0AD1"/>
    <w:rsid w:val="003E0D70"/>
    <w:rsid w:val="003E120C"/>
    <w:rsid w:val="003E1463"/>
    <w:rsid w:val="003E1705"/>
    <w:rsid w:val="003E1BEC"/>
    <w:rsid w:val="003E1E57"/>
    <w:rsid w:val="003E1F83"/>
    <w:rsid w:val="003E2A7B"/>
    <w:rsid w:val="003E2B71"/>
    <w:rsid w:val="003E2C5E"/>
    <w:rsid w:val="003E2F0D"/>
    <w:rsid w:val="003E344E"/>
    <w:rsid w:val="003E34E4"/>
    <w:rsid w:val="003E3ABA"/>
    <w:rsid w:val="003E3DDE"/>
    <w:rsid w:val="003E3F17"/>
    <w:rsid w:val="003E3F71"/>
    <w:rsid w:val="003E4684"/>
    <w:rsid w:val="003E47E8"/>
    <w:rsid w:val="003E4955"/>
    <w:rsid w:val="003E4AF8"/>
    <w:rsid w:val="003E5121"/>
    <w:rsid w:val="003E5350"/>
    <w:rsid w:val="003E545E"/>
    <w:rsid w:val="003E5860"/>
    <w:rsid w:val="003E5957"/>
    <w:rsid w:val="003E6102"/>
    <w:rsid w:val="003E6141"/>
    <w:rsid w:val="003E64F5"/>
    <w:rsid w:val="003E6852"/>
    <w:rsid w:val="003E6BC0"/>
    <w:rsid w:val="003E6C77"/>
    <w:rsid w:val="003E6EB0"/>
    <w:rsid w:val="003E73E9"/>
    <w:rsid w:val="003E7D49"/>
    <w:rsid w:val="003E7ED1"/>
    <w:rsid w:val="003F0341"/>
    <w:rsid w:val="003F047B"/>
    <w:rsid w:val="003F090E"/>
    <w:rsid w:val="003F0B43"/>
    <w:rsid w:val="003F0C9A"/>
    <w:rsid w:val="003F0DAA"/>
    <w:rsid w:val="003F0F73"/>
    <w:rsid w:val="003F100B"/>
    <w:rsid w:val="003F185F"/>
    <w:rsid w:val="003F1A55"/>
    <w:rsid w:val="003F1B9B"/>
    <w:rsid w:val="003F20AC"/>
    <w:rsid w:val="003F23B2"/>
    <w:rsid w:val="003F25EC"/>
    <w:rsid w:val="003F2A08"/>
    <w:rsid w:val="003F2E2C"/>
    <w:rsid w:val="003F2ED6"/>
    <w:rsid w:val="003F2F31"/>
    <w:rsid w:val="003F31E2"/>
    <w:rsid w:val="003F32F0"/>
    <w:rsid w:val="003F38B2"/>
    <w:rsid w:val="003F3975"/>
    <w:rsid w:val="003F3B2D"/>
    <w:rsid w:val="003F4384"/>
    <w:rsid w:val="003F4B37"/>
    <w:rsid w:val="003F4ECC"/>
    <w:rsid w:val="003F57E5"/>
    <w:rsid w:val="003F599A"/>
    <w:rsid w:val="003F5AC3"/>
    <w:rsid w:val="003F5C4E"/>
    <w:rsid w:val="003F5FAB"/>
    <w:rsid w:val="003F63B0"/>
    <w:rsid w:val="003F6875"/>
    <w:rsid w:val="003F6B15"/>
    <w:rsid w:val="003F7188"/>
    <w:rsid w:val="003F71EB"/>
    <w:rsid w:val="003F75D3"/>
    <w:rsid w:val="003F76A4"/>
    <w:rsid w:val="003F7780"/>
    <w:rsid w:val="003F79C1"/>
    <w:rsid w:val="003F7BE1"/>
    <w:rsid w:val="003F7E27"/>
    <w:rsid w:val="00400541"/>
    <w:rsid w:val="00401360"/>
    <w:rsid w:val="00401439"/>
    <w:rsid w:val="00401C88"/>
    <w:rsid w:val="00401E05"/>
    <w:rsid w:val="00401E7B"/>
    <w:rsid w:val="0040203F"/>
    <w:rsid w:val="004021B9"/>
    <w:rsid w:val="004027C2"/>
    <w:rsid w:val="004027FE"/>
    <w:rsid w:val="004028D1"/>
    <w:rsid w:val="00402C04"/>
    <w:rsid w:val="00403261"/>
    <w:rsid w:val="004032D6"/>
    <w:rsid w:val="004035EA"/>
    <w:rsid w:val="004038BC"/>
    <w:rsid w:val="004043CF"/>
    <w:rsid w:val="0040452D"/>
    <w:rsid w:val="00404F77"/>
    <w:rsid w:val="004050FC"/>
    <w:rsid w:val="004051D2"/>
    <w:rsid w:val="0040541B"/>
    <w:rsid w:val="00405BEA"/>
    <w:rsid w:val="00405C54"/>
    <w:rsid w:val="00405F88"/>
    <w:rsid w:val="00406095"/>
    <w:rsid w:val="00406678"/>
    <w:rsid w:val="00406B0C"/>
    <w:rsid w:val="00406F3C"/>
    <w:rsid w:val="0040756F"/>
    <w:rsid w:val="00407600"/>
    <w:rsid w:val="00407662"/>
    <w:rsid w:val="004077E1"/>
    <w:rsid w:val="00407EA0"/>
    <w:rsid w:val="00407EB5"/>
    <w:rsid w:val="004102B7"/>
    <w:rsid w:val="00411398"/>
    <w:rsid w:val="0041187C"/>
    <w:rsid w:val="00411AD2"/>
    <w:rsid w:val="00411BC0"/>
    <w:rsid w:val="00411C61"/>
    <w:rsid w:val="004122FF"/>
    <w:rsid w:val="00412B7E"/>
    <w:rsid w:val="00412B95"/>
    <w:rsid w:val="004131BA"/>
    <w:rsid w:val="004139A6"/>
    <w:rsid w:val="00413B89"/>
    <w:rsid w:val="00413E13"/>
    <w:rsid w:val="00413EFC"/>
    <w:rsid w:val="00414904"/>
    <w:rsid w:val="00414EAE"/>
    <w:rsid w:val="00415372"/>
    <w:rsid w:val="00415482"/>
    <w:rsid w:val="00415567"/>
    <w:rsid w:val="00415A10"/>
    <w:rsid w:val="00415EA9"/>
    <w:rsid w:val="0041610C"/>
    <w:rsid w:val="004165A1"/>
    <w:rsid w:val="004166C5"/>
    <w:rsid w:val="00416878"/>
    <w:rsid w:val="00416AFA"/>
    <w:rsid w:val="00416B14"/>
    <w:rsid w:val="00416FF9"/>
    <w:rsid w:val="00417183"/>
    <w:rsid w:val="0041740A"/>
    <w:rsid w:val="0042049D"/>
    <w:rsid w:val="004204A2"/>
    <w:rsid w:val="004208C7"/>
    <w:rsid w:val="00420EAE"/>
    <w:rsid w:val="0042112E"/>
    <w:rsid w:val="004211BE"/>
    <w:rsid w:val="00421283"/>
    <w:rsid w:val="004214C7"/>
    <w:rsid w:val="00421613"/>
    <w:rsid w:val="004216CE"/>
    <w:rsid w:val="00422361"/>
    <w:rsid w:val="00422561"/>
    <w:rsid w:val="00422973"/>
    <w:rsid w:val="00422F7E"/>
    <w:rsid w:val="00423CC6"/>
    <w:rsid w:val="00423EB7"/>
    <w:rsid w:val="00424516"/>
    <w:rsid w:val="00425425"/>
    <w:rsid w:val="0042593B"/>
    <w:rsid w:val="00425948"/>
    <w:rsid w:val="00425C2C"/>
    <w:rsid w:val="00425E92"/>
    <w:rsid w:val="004268F9"/>
    <w:rsid w:val="0042708C"/>
    <w:rsid w:val="004275F9"/>
    <w:rsid w:val="00427BEA"/>
    <w:rsid w:val="00427FAC"/>
    <w:rsid w:val="0043038C"/>
    <w:rsid w:val="004307FC"/>
    <w:rsid w:val="00430972"/>
    <w:rsid w:val="00431A1E"/>
    <w:rsid w:val="00431EA9"/>
    <w:rsid w:val="0043242E"/>
    <w:rsid w:val="0043263F"/>
    <w:rsid w:val="00432B1A"/>
    <w:rsid w:val="00432E66"/>
    <w:rsid w:val="00433083"/>
    <w:rsid w:val="004332A6"/>
    <w:rsid w:val="0043337A"/>
    <w:rsid w:val="00433B2E"/>
    <w:rsid w:val="00433D7E"/>
    <w:rsid w:val="00433F15"/>
    <w:rsid w:val="00433F35"/>
    <w:rsid w:val="004341B3"/>
    <w:rsid w:val="004341BA"/>
    <w:rsid w:val="00434574"/>
    <w:rsid w:val="004346FC"/>
    <w:rsid w:val="00434A03"/>
    <w:rsid w:val="00434BAA"/>
    <w:rsid w:val="00434DD8"/>
    <w:rsid w:val="00435230"/>
    <w:rsid w:val="00435419"/>
    <w:rsid w:val="004356A2"/>
    <w:rsid w:val="004357D5"/>
    <w:rsid w:val="0043585F"/>
    <w:rsid w:val="00436266"/>
    <w:rsid w:val="004366AB"/>
    <w:rsid w:val="004368A9"/>
    <w:rsid w:val="00437102"/>
    <w:rsid w:val="00437472"/>
    <w:rsid w:val="00437670"/>
    <w:rsid w:val="00437C12"/>
    <w:rsid w:val="00437FC6"/>
    <w:rsid w:val="0044032D"/>
    <w:rsid w:val="00440644"/>
    <w:rsid w:val="0044065F"/>
    <w:rsid w:val="00440671"/>
    <w:rsid w:val="004407BA"/>
    <w:rsid w:val="00440D00"/>
    <w:rsid w:val="00441055"/>
    <w:rsid w:val="00441422"/>
    <w:rsid w:val="00441500"/>
    <w:rsid w:val="00441ACD"/>
    <w:rsid w:val="004420D4"/>
    <w:rsid w:val="004421E3"/>
    <w:rsid w:val="004423B5"/>
    <w:rsid w:val="004424B1"/>
    <w:rsid w:val="004426F9"/>
    <w:rsid w:val="0044286D"/>
    <w:rsid w:val="00442DF1"/>
    <w:rsid w:val="004433E1"/>
    <w:rsid w:val="0044349E"/>
    <w:rsid w:val="00443A39"/>
    <w:rsid w:val="0044406B"/>
    <w:rsid w:val="00444259"/>
    <w:rsid w:val="00444FE3"/>
    <w:rsid w:val="004451A5"/>
    <w:rsid w:val="00445452"/>
    <w:rsid w:val="004454DB"/>
    <w:rsid w:val="00445679"/>
    <w:rsid w:val="004459C0"/>
    <w:rsid w:val="00445A1E"/>
    <w:rsid w:val="00445E68"/>
    <w:rsid w:val="004464EB"/>
    <w:rsid w:val="00446A0D"/>
    <w:rsid w:val="00446F12"/>
    <w:rsid w:val="00447509"/>
    <w:rsid w:val="00447B72"/>
    <w:rsid w:val="00447E7F"/>
    <w:rsid w:val="00450019"/>
    <w:rsid w:val="0045006B"/>
    <w:rsid w:val="00450813"/>
    <w:rsid w:val="00450CC7"/>
    <w:rsid w:val="0045110D"/>
    <w:rsid w:val="0045133E"/>
    <w:rsid w:val="00451577"/>
    <w:rsid w:val="004517F5"/>
    <w:rsid w:val="00451BB1"/>
    <w:rsid w:val="00451C17"/>
    <w:rsid w:val="00451CFF"/>
    <w:rsid w:val="004523E4"/>
    <w:rsid w:val="00452B81"/>
    <w:rsid w:val="00452E24"/>
    <w:rsid w:val="004534CC"/>
    <w:rsid w:val="0045384B"/>
    <w:rsid w:val="00453870"/>
    <w:rsid w:val="00453C2A"/>
    <w:rsid w:val="004542BC"/>
    <w:rsid w:val="0045484F"/>
    <w:rsid w:val="00454FFE"/>
    <w:rsid w:val="0045507B"/>
    <w:rsid w:val="004555D3"/>
    <w:rsid w:val="00455E12"/>
    <w:rsid w:val="00455E8B"/>
    <w:rsid w:val="00456125"/>
    <w:rsid w:val="0045784B"/>
    <w:rsid w:val="00457A35"/>
    <w:rsid w:val="00457B73"/>
    <w:rsid w:val="00457C2E"/>
    <w:rsid w:val="00460563"/>
    <w:rsid w:val="0046098F"/>
    <w:rsid w:val="00460EAD"/>
    <w:rsid w:val="00461050"/>
    <w:rsid w:val="004616FC"/>
    <w:rsid w:val="00461D31"/>
    <w:rsid w:val="0046240C"/>
    <w:rsid w:val="00462ADD"/>
    <w:rsid w:val="00463251"/>
    <w:rsid w:val="00463542"/>
    <w:rsid w:val="0046394F"/>
    <w:rsid w:val="00463971"/>
    <w:rsid w:val="00463A02"/>
    <w:rsid w:val="00464370"/>
    <w:rsid w:val="0046458E"/>
    <w:rsid w:val="00464682"/>
    <w:rsid w:val="00464881"/>
    <w:rsid w:val="0046503A"/>
    <w:rsid w:val="004650F8"/>
    <w:rsid w:val="00465604"/>
    <w:rsid w:val="00466474"/>
    <w:rsid w:val="004666A4"/>
    <w:rsid w:val="00466A33"/>
    <w:rsid w:val="00467007"/>
    <w:rsid w:val="00467949"/>
    <w:rsid w:val="00467B4B"/>
    <w:rsid w:val="00467E70"/>
    <w:rsid w:val="00470763"/>
    <w:rsid w:val="00470BC9"/>
    <w:rsid w:val="00470C21"/>
    <w:rsid w:val="00470C85"/>
    <w:rsid w:val="00471099"/>
    <w:rsid w:val="0047165C"/>
    <w:rsid w:val="004718FE"/>
    <w:rsid w:val="00471D3F"/>
    <w:rsid w:val="00472D25"/>
    <w:rsid w:val="004730B9"/>
    <w:rsid w:val="00473424"/>
    <w:rsid w:val="00473E9E"/>
    <w:rsid w:val="004740E0"/>
    <w:rsid w:val="004743A9"/>
    <w:rsid w:val="00474793"/>
    <w:rsid w:val="00474898"/>
    <w:rsid w:val="00474C91"/>
    <w:rsid w:val="00474D90"/>
    <w:rsid w:val="00474DE2"/>
    <w:rsid w:val="004753A7"/>
    <w:rsid w:val="00475740"/>
    <w:rsid w:val="00475921"/>
    <w:rsid w:val="00475A89"/>
    <w:rsid w:val="00475AF0"/>
    <w:rsid w:val="0047602B"/>
    <w:rsid w:val="00476067"/>
    <w:rsid w:val="00477075"/>
    <w:rsid w:val="004772F0"/>
    <w:rsid w:val="00477955"/>
    <w:rsid w:val="004779F9"/>
    <w:rsid w:val="00477F84"/>
    <w:rsid w:val="004802BF"/>
    <w:rsid w:val="004805F6"/>
    <w:rsid w:val="00480886"/>
    <w:rsid w:val="00480A7A"/>
    <w:rsid w:val="00480D5E"/>
    <w:rsid w:val="004817C7"/>
    <w:rsid w:val="00481A16"/>
    <w:rsid w:val="00481C28"/>
    <w:rsid w:val="00481C42"/>
    <w:rsid w:val="00481DDF"/>
    <w:rsid w:val="00481E7D"/>
    <w:rsid w:val="004821E9"/>
    <w:rsid w:val="0048221D"/>
    <w:rsid w:val="004829FB"/>
    <w:rsid w:val="004833F3"/>
    <w:rsid w:val="0048343B"/>
    <w:rsid w:val="00483632"/>
    <w:rsid w:val="00483808"/>
    <w:rsid w:val="004838BD"/>
    <w:rsid w:val="00483929"/>
    <w:rsid w:val="00483A38"/>
    <w:rsid w:val="00483A7E"/>
    <w:rsid w:val="00483C2D"/>
    <w:rsid w:val="00483D7F"/>
    <w:rsid w:val="00484127"/>
    <w:rsid w:val="0048418C"/>
    <w:rsid w:val="00484334"/>
    <w:rsid w:val="00484341"/>
    <w:rsid w:val="004844C2"/>
    <w:rsid w:val="00484908"/>
    <w:rsid w:val="00484F86"/>
    <w:rsid w:val="00484FE0"/>
    <w:rsid w:val="0048510A"/>
    <w:rsid w:val="00485394"/>
    <w:rsid w:val="00486211"/>
    <w:rsid w:val="0048646A"/>
    <w:rsid w:val="0048651D"/>
    <w:rsid w:val="00486CE7"/>
    <w:rsid w:val="00486E92"/>
    <w:rsid w:val="0048779F"/>
    <w:rsid w:val="00487A1D"/>
    <w:rsid w:val="00487B6E"/>
    <w:rsid w:val="00487C96"/>
    <w:rsid w:val="0049034E"/>
    <w:rsid w:val="004903E9"/>
    <w:rsid w:val="00490507"/>
    <w:rsid w:val="00490CE6"/>
    <w:rsid w:val="00491D20"/>
    <w:rsid w:val="00491D4B"/>
    <w:rsid w:val="00491E2E"/>
    <w:rsid w:val="00492639"/>
    <w:rsid w:val="004929AA"/>
    <w:rsid w:val="00492D21"/>
    <w:rsid w:val="00493147"/>
    <w:rsid w:val="00493437"/>
    <w:rsid w:val="004936A9"/>
    <w:rsid w:val="004937B9"/>
    <w:rsid w:val="00493817"/>
    <w:rsid w:val="004939DD"/>
    <w:rsid w:val="004939FE"/>
    <w:rsid w:val="00493AA1"/>
    <w:rsid w:val="00493BA6"/>
    <w:rsid w:val="004943EA"/>
    <w:rsid w:val="00494482"/>
    <w:rsid w:val="00494721"/>
    <w:rsid w:val="00494927"/>
    <w:rsid w:val="00494E44"/>
    <w:rsid w:val="00495265"/>
    <w:rsid w:val="0049533E"/>
    <w:rsid w:val="004955DB"/>
    <w:rsid w:val="004959E4"/>
    <w:rsid w:val="004963FB"/>
    <w:rsid w:val="004968BA"/>
    <w:rsid w:val="00497785"/>
    <w:rsid w:val="0049779E"/>
    <w:rsid w:val="00497920"/>
    <w:rsid w:val="00497B16"/>
    <w:rsid w:val="004A00AA"/>
    <w:rsid w:val="004A03E4"/>
    <w:rsid w:val="004A04E8"/>
    <w:rsid w:val="004A050E"/>
    <w:rsid w:val="004A0A43"/>
    <w:rsid w:val="004A0BBF"/>
    <w:rsid w:val="004A0C9C"/>
    <w:rsid w:val="004A0E67"/>
    <w:rsid w:val="004A113E"/>
    <w:rsid w:val="004A1755"/>
    <w:rsid w:val="004A18D2"/>
    <w:rsid w:val="004A18ED"/>
    <w:rsid w:val="004A1A01"/>
    <w:rsid w:val="004A1B53"/>
    <w:rsid w:val="004A1C05"/>
    <w:rsid w:val="004A1C7A"/>
    <w:rsid w:val="004A1D66"/>
    <w:rsid w:val="004A21C9"/>
    <w:rsid w:val="004A21E4"/>
    <w:rsid w:val="004A23FA"/>
    <w:rsid w:val="004A29A9"/>
    <w:rsid w:val="004A2B31"/>
    <w:rsid w:val="004A2CD8"/>
    <w:rsid w:val="004A2D6A"/>
    <w:rsid w:val="004A2E89"/>
    <w:rsid w:val="004A36CD"/>
    <w:rsid w:val="004A404C"/>
    <w:rsid w:val="004A42B2"/>
    <w:rsid w:val="004A455A"/>
    <w:rsid w:val="004A4B1F"/>
    <w:rsid w:val="004A4D91"/>
    <w:rsid w:val="004A4FB7"/>
    <w:rsid w:val="004A5150"/>
    <w:rsid w:val="004A5B43"/>
    <w:rsid w:val="004A5C78"/>
    <w:rsid w:val="004A6741"/>
    <w:rsid w:val="004A6BC3"/>
    <w:rsid w:val="004A6F22"/>
    <w:rsid w:val="004A72B1"/>
    <w:rsid w:val="004A735D"/>
    <w:rsid w:val="004A754D"/>
    <w:rsid w:val="004A7947"/>
    <w:rsid w:val="004A7B6F"/>
    <w:rsid w:val="004A7CB5"/>
    <w:rsid w:val="004B0743"/>
    <w:rsid w:val="004B076E"/>
    <w:rsid w:val="004B280F"/>
    <w:rsid w:val="004B29E1"/>
    <w:rsid w:val="004B2BA4"/>
    <w:rsid w:val="004B3208"/>
    <w:rsid w:val="004B3322"/>
    <w:rsid w:val="004B35E5"/>
    <w:rsid w:val="004B39F6"/>
    <w:rsid w:val="004B3E89"/>
    <w:rsid w:val="004B4161"/>
    <w:rsid w:val="004B4A45"/>
    <w:rsid w:val="004B4DD0"/>
    <w:rsid w:val="004B4E5A"/>
    <w:rsid w:val="004B552B"/>
    <w:rsid w:val="004B554B"/>
    <w:rsid w:val="004B5A97"/>
    <w:rsid w:val="004B609C"/>
    <w:rsid w:val="004B60A6"/>
    <w:rsid w:val="004B6137"/>
    <w:rsid w:val="004B63A1"/>
    <w:rsid w:val="004B6586"/>
    <w:rsid w:val="004B6F7E"/>
    <w:rsid w:val="004B70AC"/>
    <w:rsid w:val="004B71FB"/>
    <w:rsid w:val="004B78D2"/>
    <w:rsid w:val="004B7BBA"/>
    <w:rsid w:val="004B7C16"/>
    <w:rsid w:val="004B7CE5"/>
    <w:rsid w:val="004B7EE8"/>
    <w:rsid w:val="004C0187"/>
    <w:rsid w:val="004C0470"/>
    <w:rsid w:val="004C05F2"/>
    <w:rsid w:val="004C077F"/>
    <w:rsid w:val="004C08BE"/>
    <w:rsid w:val="004C0BD3"/>
    <w:rsid w:val="004C0C20"/>
    <w:rsid w:val="004C0E7E"/>
    <w:rsid w:val="004C0F2E"/>
    <w:rsid w:val="004C0F50"/>
    <w:rsid w:val="004C1284"/>
    <w:rsid w:val="004C15A4"/>
    <w:rsid w:val="004C162A"/>
    <w:rsid w:val="004C1DF7"/>
    <w:rsid w:val="004C1F60"/>
    <w:rsid w:val="004C22DF"/>
    <w:rsid w:val="004C364C"/>
    <w:rsid w:val="004C367D"/>
    <w:rsid w:val="004C3682"/>
    <w:rsid w:val="004C3723"/>
    <w:rsid w:val="004C39EC"/>
    <w:rsid w:val="004C425F"/>
    <w:rsid w:val="004C4373"/>
    <w:rsid w:val="004C43D8"/>
    <w:rsid w:val="004C448F"/>
    <w:rsid w:val="004C46A7"/>
    <w:rsid w:val="004C4C46"/>
    <w:rsid w:val="004C5CBB"/>
    <w:rsid w:val="004C5EE2"/>
    <w:rsid w:val="004C6472"/>
    <w:rsid w:val="004C66CA"/>
    <w:rsid w:val="004C6F99"/>
    <w:rsid w:val="004C6FBC"/>
    <w:rsid w:val="004C71D6"/>
    <w:rsid w:val="004C7296"/>
    <w:rsid w:val="004C7583"/>
    <w:rsid w:val="004C795D"/>
    <w:rsid w:val="004C7E44"/>
    <w:rsid w:val="004C7F41"/>
    <w:rsid w:val="004D05C3"/>
    <w:rsid w:val="004D1EE5"/>
    <w:rsid w:val="004D203A"/>
    <w:rsid w:val="004D26D3"/>
    <w:rsid w:val="004D2DAD"/>
    <w:rsid w:val="004D33F2"/>
    <w:rsid w:val="004D38C3"/>
    <w:rsid w:val="004D3ADD"/>
    <w:rsid w:val="004D3D61"/>
    <w:rsid w:val="004D4503"/>
    <w:rsid w:val="004D45AA"/>
    <w:rsid w:val="004D4B60"/>
    <w:rsid w:val="004D57E0"/>
    <w:rsid w:val="004D583F"/>
    <w:rsid w:val="004D5F4C"/>
    <w:rsid w:val="004D6165"/>
    <w:rsid w:val="004D6515"/>
    <w:rsid w:val="004D651B"/>
    <w:rsid w:val="004D6B70"/>
    <w:rsid w:val="004D6C30"/>
    <w:rsid w:val="004D71A3"/>
    <w:rsid w:val="004D74C3"/>
    <w:rsid w:val="004D7659"/>
    <w:rsid w:val="004D7786"/>
    <w:rsid w:val="004D7B36"/>
    <w:rsid w:val="004D7D11"/>
    <w:rsid w:val="004E1567"/>
    <w:rsid w:val="004E179A"/>
    <w:rsid w:val="004E1CF4"/>
    <w:rsid w:val="004E233D"/>
    <w:rsid w:val="004E2542"/>
    <w:rsid w:val="004E257B"/>
    <w:rsid w:val="004E2C9C"/>
    <w:rsid w:val="004E2F54"/>
    <w:rsid w:val="004E353E"/>
    <w:rsid w:val="004E3697"/>
    <w:rsid w:val="004E3940"/>
    <w:rsid w:val="004E3B0B"/>
    <w:rsid w:val="004E3E81"/>
    <w:rsid w:val="004E3E8C"/>
    <w:rsid w:val="004E40A8"/>
    <w:rsid w:val="004E417C"/>
    <w:rsid w:val="004E4548"/>
    <w:rsid w:val="004E4D42"/>
    <w:rsid w:val="004E52E3"/>
    <w:rsid w:val="004E578F"/>
    <w:rsid w:val="004E5A5D"/>
    <w:rsid w:val="004E5C67"/>
    <w:rsid w:val="004E5C82"/>
    <w:rsid w:val="004E5CD1"/>
    <w:rsid w:val="004E65A4"/>
    <w:rsid w:val="004E6609"/>
    <w:rsid w:val="004E66EE"/>
    <w:rsid w:val="004E67D2"/>
    <w:rsid w:val="004E685E"/>
    <w:rsid w:val="004E72A9"/>
    <w:rsid w:val="004E7586"/>
    <w:rsid w:val="004E779F"/>
    <w:rsid w:val="004E7E99"/>
    <w:rsid w:val="004F02B3"/>
    <w:rsid w:val="004F02BB"/>
    <w:rsid w:val="004F0864"/>
    <w:rsid w:val="004F12F7"/>
    <w:rsid w:val="004F1578"/>
    <w:rsid w:val="004F1772"/>
    <w:rsid w:val="004F187C"/>
    <w:rsid w:val="004F1953"/>
    <w:rsid w:val="004F1D4F"/>
    <w:rsid w:val="004F1F24"/>
    <w:rsid w:val="004F2832"/>
    <w:rsid w:val="004F285D"/>
    <w:rsid w:val="004F2C4C"/>
    <w:rsid w:val="004F36FC"/>
    <w:rsid w:val="004F3E30"/>
    <w:rsid w:val="004F41BD"/>
    <w:rsid w:val="004F439F"/>
    <w:rsid w:val="004F44B1"/>
    <w:rsid w:val="004F4658"/>
    <w:rsid w:val="004F4DE7"/>
    <w:rsid w:val="004F5158"/>
    <w:rsid w:val="004F54AD"/>
    <w:rsid w:val="004F54DC"/>
    <w:rsid w:val="004F594D"/>
    <w:rsid w:val="004F6318"/>
    <w:rsid w:val="004F6B47"/>
    <w:rsid w:val="004F6E25"/>
    <w:rsid w:val="004F73A5"/>
    <w:rsid w:val="00500704"/>
    <w:rsid w:val="00500948"/>
    <w:rsid w:val="00500A57"/>
    <w:rsid w:val="00500C3E"/>
    <w:rsid w:val="00501442"/>
    <w:rsid w:val="0050277D"/>
    <w:rsid w:val="0050279C"/>
    <w:rsid w:val="0050289E"/>
    <w:rsid w:val="00502FE8"/>
    <w:rsid w:val="00503067"/>
    <w:rsid w:val="0050306F"/>
    <w:rsid w:val="0050318F"/>
    <w:rsid w:val="005031C5"/>
    <w:rsid w:val="005033FC"/>
    <w:rsid w:val="005039B4"/>
    <w:rsid w:val="00503CAB"/>
    <w:rsid w:val="0050455A"/>
    <w:rsid w:val="005048DC"/>
    <w:rsid w:val="00504A50"/>
    <w:rsid w:val="00504AE4"/>
    <w:rsid w:val="00504DDF"/>
    <w:rsid w:val="00504DE6"/>
    <w:rsid w:val="005057C3"/>
    <w:rsid w:val="00505C42"/>
    <w:rsid w:val="0050630C"/>
    <w:rsid w:val="00506552"/>
    <w:rsid w:val="005066D2"/>
    <w:rsid w:val="00506923"/>
    <w:rsid w:val="00506E68"/>
    <w:rsid w:val="005070CF"/>
    <w:rsid w:val="005074C3"/>
    <w:rsid w:val="00511B62"/>
    <w:rsid w:val="00511E91"/>
    <w:rsid w:val="00511F1D"/>
    <w:rsid w:val="005127F9"/>
    <w:rsid w:val="00512AB2"/>
    <w:rsid w:val="00512C6C"/>
    <w:rsid w:val="00512E6E"/>
    <w:rsid w:val="00512F1C"/>
    <w:rsid w:val="005136EE"/>
    <w:rsid w:val="0051376F"/>
    <w:rsid w:val="00514260"/>
    <w:rsid w:val="00514289"/>
    <w:rsid w:val="00514C50"/>
    <w:rsid w:val="00514DCC"/>
    <w:rsid w:val="00514E7F"/>
    <w:rsid w:val="00514E8D"/>
    <w:rsid w:val="005150A3"/>
    <w:rsid w:val="00515568"/>
    <w:rsid w:val="005159D8"/>
    <w:rsid w:val="00515BC4"/>
    <w:rsid w:val="005160BB"/>
    <w:rsid w:val="005162F8"/>
    <w:rsid w:val="00516340"/>
    <w:rsid w:val="00517123"/>
    <w:rsid w:val="00517CCD"/>
    <w:rsid w:val="00517FC4"/>
    <w:rsid w:val="0052000A"/>
    <w:rsid w:val="00520BA5"/>
    <w:rsid w:val="00520C69"/>
    <w:rsid w:val="00521550"/>
    <w:rsid w:val="00521698"/>
    <w:rsid w:val="00521920"/>
    <w:rsid w:val="00521CA1"/>
    <w:rsid w:val="0052266E"/>
    <w:rsid w:val="00522866"/>
    <w:rsid w:val="00522C48"/>
    <w:rsid w:val="00522F57"/>
    <w:rsid w:val="0052347E"/>
    <w:rsid w:val="005237FC"/>
    <w:rsid w:val="00523944"/>
    <w:rsid w:val="00523F87"/>
    <w:rsid w:val="0052404F"/>
    <w:rsid w:val="005242A1"/>
    <w:rsid w:val="00524C10"/>
    <w:rsid w:val="00524CCD"/>
    <w:rsid w:val="0052543B"/>
    <w:rsid w:val="00525892"/>
    <w:rsid w:val="00525C91"/>
    <w:rsid w:val="005261EC"/>
    <w:rsid w:val="005265BF"/>
    <w:rsid w:val="005275EC"/>
    <w:rsid w:val="00527F46"/>
    <w:rsid w:val="00527FF2"/>
    <w:rsid w:val="005300E5"/>
    <w:rsid w:val="005300F7"/>
    <w:rsid w:val="0053020C"/>
    <w:rsid w:val="005305B3"/>
    <w:rsid w:val="00530F9F"/>
    <w:rsid w:val="00531410"/>
    <w:rsid w:val="005317EB"/>
    <w:rsid w:val="00531DE3"/>
    <w:rsid w:val="0053207B"/>
    <w:rsid w:val="0053215C"/>
    <w:rsid w:val="00532987"/>
    <w:rsid w:val="00532989"/>
    <w:rsid w:val="00532A8D"/>
    <w:rsid w:val="00532AF1"/>
    <w:rsid w:val="00532F4E"/>
    <w:rsid w:val="00532FDF"/>
    <w:rsid w:val="005335E6"/>
    <w:rsid w:val="005339AD"/>
    <w:rsid w:val="0053461F"/>
    <w:rsid w:val="0053499B"/>
    <w:rsid w:val="00534A9A"/>
    <w:rsid w:val="0053510F"/>
    <w:rsid w:val="00535182"/>
    <w:rsid w:val="005351E9"/>
    <w:rsid w:val="005352FE"/>
    <w:rsid w:val="0053541A"/>
    <w:rsid w:val="005354DC"/>
    <w:rsid w:val="00535576"/>
    <w:rsid w:val="005355C1"/>
    <w:rsid w:val="005358D5"/>
    <w:rsid w:val="00535B1A"/>
    <w:rsid w:val="00535B1F"/>
    <w:rsid w:val="00535B7C"/>
    <w:rsid w:val="005362B6"/>
    <w:rsid w:val="00536721"/>
    <w:rsid w:val="00536DDD"/>
    <w:rsid w:val="00537126"/>
    <w:rsid w:val="005372DD"/>
    <w:rsid w:val="005377F9"/>
    <w:rsid w:val="0053794C"/>
    <w:rsid w:val="00537BE3"/>
    <w:rsid w:val="0054039E"/>
    <w:rsid w:val="0054050E"/>
    <w:rsid w:val="00540551"/>
    <w:rsid w:val="00540664"/>
    <w:rsid w:val="0054069E"/>
    <w:rsid w:val="00540EB8"/>
    <w:rsid w:val="00541106"/>
    <w:rsid w:val="00541591"/>
    <w:rsid w:val="00541A26"/>
    <w:rsid w:val="00541D3A"/>
    <w:rsid w:val="00541E3B"/>
    <w:rsid w:val="0054213A"/>
    <w:rsid w:val="005424D1"/>
    <w:rsid w:val="005428A3"/>
    <w:rsid w:val="00542B30"/>
    <w:rsid w:val="00542C93"/>
    <w:rsid w:val="00542DCF"/>
    <w:rsid w:val="0054334A"/>
    <w:rsid w:val="005433C5"/>
    <w:rsid w:val="00544545"/>
    <w:rsid w:val="00544A45"/>
    <w:rsid w:val="005450ED"/>
    <w:rsid w:val="005458A0"/>
    <w:rsid w:val="00545936"/>
    <w:rsid w:val="00545B86"/>
    <w:rsid w:val="00545ECC"/>
    <w:rsid w:val="00545F82"/>
    <w:rsid w:val="005461DA"/>
    <w:rsid w:val="005461F9"/>
    <w:rsid w:val="00546B1D"/>
    <w:rsid w:val="00547242"/>
    <w:rsid w:val="00547B41"/>
    <w:rsid w:val="00547B97"/>
    <w:rsid w:val="0055088F"/>
    <w:rsid w:val="00551114"/>
    <w:rsid w:val="00551EE9"/>
    <w:rsid w:val="00552044"/>
    <w:rsid w:val="005522D0"/>
    <w:rsid w:val="00552509"/>
    <w:rsid w:val="00552543"/>
    <w:rsid w:val="00552A20"/>
    <w:rsid w:val="00552EA4"/>
    <w:rsid w:val="00552F96"/>
    <w:rsid w:val="00553642"/>
    <w:rsid w:val="00553F52"/>
    <w:rsid w:val="0055413A"/>
    <w:rsid w:val="00554230"/>
    <w:rsid w:val="00554270"/>
    <w:rsid w:val="00554719"/>
    <w:rsid w:val="00554E75"/>
    <w:rsid w:val="00555772"/>
    <w:rsid w:val="00555E1D"/>
    <w:rsid w:val="00555FCB"/>
    <w:rsid w:val="00556495"/>
    <w:rsid w:val="00556A86"/>
    <w:rsid w:val="00556B01"/>
    <w:rsid w:val="00556C95"/>
    <w:rsid w:val="00556CC2"/>
    <w:rsid w:val="0055730F"/>
    <w:rsid w:val="005576D7"/>
    <w:rsid w:val="00557C7B"/>
    <w:rsid w:val="00557D4D"/>
    <w:rsid w:val="00557DD0"/>
    <w:rsid w:val="00560446"/>
    <w:rsid w:val="00560750"/>
    <w:rsid w:val="0056085B"/>
    <w:rsid w:val="00560C62"/>
    <w:rsid w:val="005614BC"/>
    <w:rsid w:val="005615BC"/>
    <w:rsid w:val="00561D7C"/>
    <w:rsid w:val="00561F63"/>
    <w:rsid w:val="0056213E"/>
    <w:rsid w:val="0056262D"/>
    <w:rsid w:val="00562B6A"/>
    <w:rsid w:val="00562BCB"/>
    <w:rsid w:val="00562CB7"/>
    <w:rsid w:val="00562F56"/>
    <w:rsid w:val="0056370A"/>
    <w:rsid w:val="00563BEB"/>
    <w:rsid w:val="00563E45"/>
    <w:rsid w:val="00564055"/>
    <w:rsid w:val="005642CD"/>
    <w:rsid w:val="005646A2"/>
    <w:rsid w:val="0056574C"/>
    <w:rsid w:val="00565AC6"/>
    <w:rsid w:val="00566089"/>
    <w:rsid w:val="0056625A"/>
    <w:rsid w:val="0056696F"/>
    <w:rsid w:val="00566FE2"/>
    <w:rsid w:val="005670E3"/>
    <w:rsid w:val="00567912"/>
    <w:rsid w:val="00567AE8"/>
    <w:rsid w:val="00567B19"/>
    <w:rsid w:val="005700EA"/>
    <w:rsid w:val="0057043C"/>
    <w:rsid w:val="005707B6"/>
    <w:rsid w:val="005707EF"/>
    <w:rsid w:val="00570ADB"/>
    <w:rsid w:val="00570BA1"/>
    <w:rsid w:val="00570BB1"/>
    <w:rsid w:val="00570F88"/>
    <w:rsid w:val="00571528"/>
    <w:rsid w:val="005716B2"/>
    <w:rsid w:val="00571A5F"/>
    <w:rsid w:val="00571D43"/>
    <w:rsid w:val="00572051"/>
    <w:rsid w:val="005720EE"/>
    <w:rsid w:val="0057269C"/>
    <w:rsid w:val="005727F7"/>
    <w:rsid w:val="0057299A"/>
    <w:rsid w:val="005730DA"/>
    <w:rsid w:val="005734A6"/>
    <w:rsid w:val="00573DEC"/>
    <w:rsid w:val="00573E18"/>
    <w:rsid w:val="00573FF2"/>
    <w:rsid w:val="00574203"/>
    <w:rsid w:val="00574420"/>
    <w:rsid w:val="005744E1"/>
    <w:rsid w:val="00574629"/>
    <w:rsid w:val="00574B58"/>
    <w:rsid w:val="00575BC1"/>
    <w:rsid w:val="00575FF1"/>
    <w:rsid w:val="00576013"/>
    <w:rsid w:val="00576861"/>
    <w:rsid w:val="005769EC"/>
    <w:rsid w:val="00577AA4"/>
    <w:rsid w:val="00580775"/>
    <w:rsid w:val="00580876"/>
    <w:rsid w:val="00580C16"/>
    <w:rsid w:val="00580C70"/>
    <w:rsid w:val="005810E8"/>
    <w:rsid w:val="00581421"/>
    <w:rsid w:val="005816F7"/>
    <w:rsid w:val="00581708"/>
    <w:rsid w:val="00581EA2"/>
    <w:rsid w:val="00582191"/>
    <w:rsid w:val="00582215"/>
    <w:rsid w:val="0058239C"/>
    <w:rsid w:val="0058258A"/>
    <w:rsid w:val="00582806"/>
    <w:rsid w:val="00582953"/>
    <w:rsid w:val="00582EFC"/>
    <w:rsid w:val="005839E3"/>
    <w:rsid w:val="00583A55"/>
    <w:rsid w:val="00583C64"/>
    <w:rsid w:val="00584186"/>
    <w:rsid w:val="0058478B"/>
    <w:rsid w:val="00584D85"/>
    <w:rsid w:val="0058508D"/>
    <w:rsid w:val="0058512A"/>
    <w:rsid w:val="005851E6"/>
    <w:rsid w:val="00585BEE"/>
    <w:rsid w:val="00585D65"/>
    <w:rsid w:val="00585D92"/>
    <w:rsid w:val="00586214"/>
    <w:rsid w:val="00586359"/>
    <w:rsid w:val="0058659A"/>
    <w:rsid w:val="005868E7"/>
    <w:rsid w:val="00586A79"/>
    <w:rsid w:val="005875DF"/>
    <w:rsid w:val="00587C71"/>
    <w:rsid w:val="00587D72"/>
    <w:rsid w:val="00587D99"/>
    <w:rsid w:val="00590246"/>
    <w:rsid w:val="0059050D"/>
    <w:rsid w:val="00590564"/>
    <w:rsid w:val="005906AD"/>
    <w:rsid w:val="0059093A"/>
    <w:rsid w:val="00590AEC"/>
    <w:rsid w:val="00590B35"/>
    <w:rsid w:val="00590ECE"/>
    <w:rsid w:val="00591625"/>
    <w:rsid w:val="00591674"/>
    <w:rsid w:val="00591940"/>
    <w:rsid w:val="00591A98"/>
    <w:rsid w:val="00591F20"/>
    <w:rsid w:val="00591FD5"/>
    <w:rsid w:val="005928C5"/>
    <w:rsid w:val="00592C0C"/>
    <w:rsid w:val="00592CE1"/>
    <w:rsid w:val="005931C0"/>
    <w:rsid w:val="00593415"/>
    <w:rsid w:val="00593492"/>
    <w:rsid w:val="00593C41"/>
    <w:rsid w:val="00594119"/>
    <w:rsid w:val="00594324"/>
    <w:rsid w:val="0059474F"/>
    <w:rsid w:val="00594BA7"/>
    <w:rsid w:val="00594C11"/>
    <w:rsid w:val="00595112"/>
    <w:rsid w:val="00595258"/>
    <w:rsid w:val="005954FF"/>
    <w:rsid w:val="00595710"/>
    <w:rsid w:val="00595879"/>
    <w:rsid w:val="00595F40"/>
    <w:rsid w:val="005967FE"/>
    <w:rsid w:val="00596B1B"/>
    <w:rsid w:val="00596D81"/>
    <w:rsid w:val="0059706E"/>
    <w:rsid w:val="00597232"/>
    <w:rsid w:val="00597306"/>
    <w:rsid w:val="0059754A"/>
    <w:rsid w:val="00597D07"/>
    <w:rsid w:val="005A0418"/>
    <w:rsid w:val="005A0420"/>
    <w:rsid w:val="005A0447"/>
    <w:rsid w:val="005A0861"/>
    <w:rsid w:val="005A1195"/>
    <w:rsid w:val="005A1A7D"/>
    <w:rsid w:val="005A1A9D"/>
    <w:rsid w:val="005A1D26"/>
    <w:rsid w:val="005A1F21"/>
    <w:rsid w:val="005A2698"/>
    <w:rsid w:val="005A2D30"/>
    <w:rsid w:val="005A2D41"/>
    <w:rsid w:val="005A2F5E"/>
    <w:rsid w:val="005A3408"/>
    <w:rsid w:val="005A419C"/>
    <w:rsid w:val="005A4399"/>
    <w:rsid w:val="005A44B0"/>
    <w:rsid w:val="005A46FE"/>
    <w:rsid w:val="005A5546"/>
    <w:rsid w:val="005A5804"/>
    <w:rsid w:val="005A588A"/>
    <w:rsid w:val="005A58E0"/>
    <w:rsid w:val="005A5BDE"/>
    <w:rsid w:val="005A67B2"/>
    <w:rsid w:val="005A6D20"/>
    <w:rsid w:val="005A6D99"/>
    <w:rsid w:val="005A7896"/>
    <w:rsid w:val="005A7B58"/>
    <w:rsid w:val="005A7C3B"/>
    <w:rsid w:val="005A7CFF"/>
    <w:rsid w:val="005A7F79"/>
    <w:rsid w:val="005B080C"/>
    <w:rsid w:val="005B0AC3"/>
    <w:rsid w:val="005B0CB2"/>
    <w:rsid w:val="005B0DAC"/>
    <w:rsid w:val="005B0F16"/>
    <w:rsid w:val="005B0FAC"/>
    <w:rsid w:val="005B1DEA"/>
    <w:rsid w:val="005B224F"/>
    <w:rsid w:val="005B22EB"/>
    <w:rsid w:val="005B311A"/>
    <w:rsid w:val="005B33D4"/>
    <w:rsid w:val="005B35CB"/>
    <w:rsid w:val="005B41F9"/>
    <w:rsid w:val="005B4309"/>
    <w:rsid w:val="005B4DE2"/>
    <w:rsid w:val="005B51C4"/>
    <w:rsid w:val="005B54F1"/>
    <w:rsid w:val="005B556C"/>
    <w:rsid w:val="005B57A8"/>
    <w:rsid w:val="005B57E8"/>
    <w:rsid w:val="005B57F5"/>
    <w:rsid w:val="005B5845"/>
    <w:rsid w:val="005B5D6D"/>
    <w:rsid w:val="005B5D81"/>
    <w:rsid w:val="005B6028"/>
    <w:rsid w:val="005B6058"/>
    <w:rsid w:val="005B616E"/>
    <w:rsid w:val="005B647E"/>
    <w:rsid w:val="005B678D"/>
    <w:rsid w:val="005B69FE"/>
    <w:rsid w:val="005B6ECC"/>
    <w:rsid w:val="005B70A3"/>
    <w:rsid w:val="005B7148"/>
    <w:rsid w:val="005B75D4"/>
    <w:rsid w:val="005B76CE"/>
    <w:rsid w:val="005B78FD"/>
    <w:rsid w:val="005B7988"/>
    <w:rsid w:val="005B7FCA"/>
    <w:rsid w:val="005C020F"/>
    <w:rsid w:val="005C028A"/>
    <w:rsid w:val="005C05EC"/>
    <w:rsid w:val="005C0D20"/>
    <w:rsid w:val="005C111C"/>
    <w:rsid w:val="005C16D2"/>
    <w:rsid w:val="005C1866"/>
    <w:rsid w:val="005C1C08"/>
    <w:rsid w:val="005C1C49"/>
    <w:rsid w:val="005C1ED8"/>
    <w:rsid w:val="005C22B1"/>
    <w:rsid w:val="005C2623"/>
    <w:rsid w:val="005C29A3"/>
    <w:rsid w:val="005C3151"/>
    <w:rsid w:val="005C326F"/>
    <w:rsid w:val="005C3872"/>
    <w:rsid w:val="005C388A"/>
    <w:rsid w:val="005C4539"/>
    <w:rsid w:val="005C474C"/>
    <w:rsid w:val="005C4E68"/>
    <w:rsid w:val="005C5AC3"/>
    <w:rsid w:val="005C5BCA"/>
    <w:rsid w:val="005C5D3E"/>
    <w:rsid w:val="005C5E0B"/>
    <w:rsid w:val="005C61A3"/>
    <w:rsid w:val="005C6606"/>
    <w:rsid w:val="005C6625"/>
    <w:rsid w:val="005C683A"/>
    <w:rsid w:val="005C6D90"/>
    <w:rsid w:val="005C7030"/>
    <w:rsid w:val="005C715A"/>
    <w:rsid w:val="005C733A"/>
    <w:rsid w:val="005C74FF"/>
    <w:rsid w:val="005C7629"/>
    <w:rsid w:val="005C7638"/>
    <w:rsid w:val="005C7692"/>
    <w:rsid w:val="005C769E"/>
    <w:rsid w:val="005C7B9D"/>
    <w:rsid w:val="005D05B3"/>
    <w:rsid w:val="005D0EB1"/>
    <w:rsid w:val="005D124F"/>
    <w:rsid w:val="005D131C"/>
    <w:rsid w:val="005D1C9E"/>
    <w:rsid w:val="005D1D0D"/>
    <w:rsid w:val="005D20A4"/>
    <w:rsid w:val="005D2269"/>
    <w:rsid w:val="005D24B3"/>
    <w:rsid w:val="005D25D8"/>
    <w:rsid w:val="005D2844"/>
    <w:rsid w:val="005D2ABC"/>
    <w:rsid w:val="005D2AE1"/>
    <w:rsid w:val="005D2F55"/>
    <w:rsid w:val="005D3106"/>
    <w:rsid w:val="005D3349"/>
    <w:rsid w:val="005D33E0"/>
    <w:rsid w:val="005D34C0"/>
    <w:rsid w:val="005D3533"/>
    <w:rsid w:val="005D365A"/>
    <w:rsid w:val="005D3AE5"/>
    <w:rsid w:val="005D3C0E"/>
    <w:rsid w:val="005D3C60"/>
    <w:rsid w:val="005D3E33"/>
    <w:rsid w:val="005D40B2"/>
    <w:rsid w:val="005D41CF"/>
    <w:rsid w:val="005D4702"/>
    <w:rsid w:val="005D4CB4"/>
    <w:rsid w:val="005D4D80"/>
    <w:rsid w:val="005D4DE8"/>
    <w:rsid w:val="005D5029"/>
    <w:rsid w:val="005D5718"/>
    <w:rsid w:val="005D5874"/>
    <w:rsid w:val="005D58C8"/>
    <w:rsid w:val="005D5C1E"/>
    <w:rsid w:val="005D5E2A"/>
    <w:rsid w:val="005D5F70"/>
    <w:rsid w:val="005D611D"/>
    <w:rsid w:val="005D6451"/>
    <w:rsid w:val="005D6514"/>
    <w:rsid w:val="005D67E0"/>
    <w:rsid w:val="005D692D"/>
    <w:rsid w:val="005D6AD6"/>
    <w:rsid w:val="005D74DC"/>
    <w:rsid w:val="005D7B6D"/>
    <w:rsid w:val="005D7CD2"/>
    <w:rsid w:val="005E0C56"/>
    <w:rsid w:val="005E0D11"/>
    <w:rsid w:val="005E0ECC"/>
    <w:rsid w:val="005E127D"/>
    <w:rsid w:val="005E172B"/>
    <w:rsid w:val="005E1BC9"/>
    <w:rsid w:val="005E1BDF"/>
    <w:rsid w:val="005E1F1B"/>
    <w:rsid w:val="005E1FA1"/>
    <w:rsid w:val="005E205D"/>
    <w:rsid w:val="005E20D3"/>
    <w:rsid w:val="005E23CF"/>
    <w:rsid w:val="005E2415"/>
    <w:rsid w:val="005E2425"/>
    <w:rsid w:val="005E2493"/>
    <w:rsid w:val="005E3BAD"/>
    <w:rsid w:val="005E3FC4"/>
    <w:rsid w:val="005E407C"/>
    <w:rsid w:val="005E40DB"/>
    <w:rsid w:val="005E4461"/>
    <w:rsid w:val="005E4A56"/>
    <w:rsid w:val="005E4E7C"/>
    <w:rsid w:val="005E4F6C"/>
    <w:rsid w:val="005E532F"/>
    <w:rsid w:val="005E5484"/>
    <w:rsid w:val="005E5911"/>
    <w:rsid w:val="005E59E4"/>
    <w:rsid w:val="005E5C03"/>
    <w:rsid w:val="005E6132"/>
    <w:rsid w:val="005E68DC"/>
    <w:rsid w:val="005E6A10"/>
    <w:rsid w:val="005E6DBB"/>
    <w:rsid w:val="005E6DEB"/>
    <w:rsid w:val="005E75DF"/>
    <w:rsid w:val="005E76FF"/>
    <w:rsid w:val="005F010A"/>
    <w:rsid w:val="005F0520"/>
    <w:rsid w:val="005F0D60"/>
    <w:rsid w:val="005F182D"/>
    <w:rsid w:val="005F1B97"/>
    <w:rsid w:val="005F1F13"/>
    <w:rsid w:val="005F20C3"/>
    <w:rsid w:val="005F21E0"/>
    <w:rsid w:val="005F2318"/>
    <w:rsid w:val="005F2613"/>
    <w:rsid w:val="005F2627"/>
    <w:rsid w:val="005F2BFB"/>
    <w:rsid w:val="005F328C"/>
    <w:rsid w:val="005F3307"/>
    <w:rsid w:val="005F3320"/>
    <w:rsid w:val="005F356C"/>
    <w:rsid w:val="005F35B3"/>
    <w:rsid w:val="005F385B"/>
    <w:rsid w:val="005F3B0D"/>
    <w:rsid w:val="005F3C8E"/>
    <w:rsid w:val="005F3DA5"/>
    <w:rsid w:val="005F45F4"/>
    <w:rsid w:val="005F5088"/>
    <w:rsid w:val="005F560D"/>
    <w:rsid w:val="005F58C5"/>
    <w:rsid w:val="005F6C0A"/>
    <w:rsid w:val="005F6F58"/>
    <w:rsid w:val="005F7115"/>
    <w:rsid w:val="005F7C18"/>
    <w:rsid w:val="00600877"/>
    <w:rsid w:val="0060087F"/>
    <w:rsid w:val="00600DF3"/>
    <w:rsid w:val="00600F09"/>
    <w:rsid w:val="00601048"/>
    <w:rsid w:val="0060132C"/>
    <w:rsid w:val="00601777"/>
    <w:rsid w:val="006018A0"/>
    <w:rsid w:val="00601F15"/>
    <w:rsid w:val="0060206D"/>
    <w:rsid w:val="00602157"/>
    <w:rsid w:val="006023EA"/>
    <w:rsid w:val="006026B6"/>
    <w:rsid w:val="0060292E"/>
    <w:rsid w:val="006031B7"/>
    <w:rsid w:val="006034D5"/>
    <w:rsid w:val="006039F8"/>
    <w:rsid w:val="00603B21"/>
    <w:rsid w:val="00603E99"/>
    <w:rsid w:val="0060450E"/>
    <w:rsid w:val="006048B9"/>
    <w:rsid w:val="00605170"/>
    <w:rsid w:val="006053A7"/>
    <w:rsid w:val="00605583"/>
    <w:rsid w:val="00605938"/>
    <w:rsid w:val="00605A5D"/>
    <w:rsid w:val="00605BBF"/>
    <w:rsid w:val="00605EC5"/>
    <w:rsid w:val="006060E7"/>
    <w:rsid w:val="00606402"/>
    <w:rsid w:val="006064BC"/>
    <w:rsid w:val="00607147"/>
    <w:rsid w:val="00607B08"/>
    <w:rsid w:val="00607B6E"/>
    <w:rsid w:val="0061000E"/>
    <w:rsid w:val="00610088"/>
    <w:rsid w:val="006103A7"/>
    <w:rsid w:val="006106B9"/>
    <w:rsid w:val="00610C5C"/>
    <w:rsid w:val="00610CD8"/>
    <w:rsid w:val="00610F6A"/>
    <w:rsid w:val="00610FA0"/>
    <w:rsid w:val="006116C2"/>
    <w:rsid w:val="00611869"/>
    <w:rsid w:val="00611F3C"/>
    <w:rsid w:val="00611FF4"/>
    <w:rsid w:val="0061254E"/>
    <w:rsid w:val="0061255A"/>
    <w:rsid w:val="00612DDF"/>
    <w:rsid w:val="00612FB0"/>
    <w:rsid w:val="006136AB"/>
    <w:rsid w:val="00613C04"/>
    <w:rsid w:val="00613F9F"/>
    <w:rsid w:val="00614190"/>
    <w:rsid w:val="0061433C"/>
    <w:rsid w:val="00614689"/>
    <w:rsid w:val="00614BFF"/>
    <w:rsid w:val="00615771"/>
    <w:rsid w:val="00615781"/>
    <w:rsid w:val="006160DB"/>
    <w:rsid w:val="00616157"/>
    <w:rsid w:val="00616435"/>
    <w:rsid w:val="006167B2"/>
    <w:rsid w:val="00616906"/>
    <w:rsid w:val="00616CB2"/>
    <w:rsid w:val="00617AA7"/>
    <w:rsid w:val="00617DE5"/>
    <w:rsid w:val="00617FE3"/>
    <w:rsid w:val="0062079A"/>
    <w:rsid w:val="00620B8D"/>
    <w:rsid w:val="00620E35"/>
    <w:rsid w:val="00620EC0"/>
    <w:rsid w:val="00621777"/>
    <w:rsid w:val="00621892"/>
    <w:rsid w:val="00621BF7"/>
    <w:rsid w:val="006220C8"/>
    <w:rsid w:val="0062243A"/>
    <w:rsid w:val="00622685"/>
    <w:rsid w:val="00622C0D"/>
    <w:rsid w:val="00622C6B"/>
    <w:rsid w:val="006232AA"/>
    <w:rsid w:val="006233CC"/>
    <w:rsid w:val="006233E6"/>
    <w:rsid w:val="00623719"/>
    <w:rsid w:val="006238E5"/>
    <w:rsid w:val="00623B3C"/>
    <w:rsid w:val="00624093"/>
    <w:rsid w:val="006247D0"/>
    <w:rsid w:val="00624A3A"/>
    <w:rsid w:val="00624E97"/>
    <w:rsid w:val="00624F74"/>
    <w:rsid w:val="00625291"/>
    <w:rsid w:val="0062573F"/>
    <w:rsid w:val="0062574B"/>
    <w:rsid w:val="006259B4"/>
    <w:rsid w:val="00625CE3"/>
    <w:rsid w:val="006262D8"/>
    <w:rsid w:val="0062671C"/>
    <w:rsid w:val="00626873"/>
    <w:rsid w:val="006268B6"/>
    <w:rsid w:val="00626929"/>
    <w:rsid w:val="00626B07"/>
    <w:rsid w:val="00626C33"/>
    <w:rsid w:val="00626C96"/>
    <w:rsid w:val="00626CFD"/>
    <w:rsid w:val="00626EAB"/>
    <w:rsid w:val="006270E4"/>
    <w:rsid w:val="0062733D"/>
    <w:rsid w:val="0062792E"/>
    <w:rsid w:val="00627A1B"/>
    <w:rsid w:val="00627E9A"/>
    <w:rsid w:val="00630541"/>
    <w:rsid w:val="00630635"/>
    <w:rsid w:val="006307DB"/>
    <w:rsid w:val="00630A30"/>
    <w:rsid w:val="00630FF1"/>
    <w:rsid w:val="006315EB"/>
    <w:rsid w:val="00631C45"/>
    <w:rsid w:val="006323A0"/>
    <w:rsid w:val="0063269E"/>
    <w:rsid w:val="00633DF6"/>
    <w:rsid w:val="00634B6B"/>
    <w:rsid w:val="00634B85"/>
    <w:rsid w:val="00634CE7"/>
    <w:rsid w:val="00635028"/>
    <w:rsid w:val="006351DA"/>
    <w:rsid w:val="00635827"/>
    <w:rsid w:val="006358F7"/>
    <w:rsid w:val="00635BE8"/>
    <w:rsid w:val="00635EE7"/>
    <w:rsid w:val="0063655D"/>
    <w:rsid w:val="0063699B"/>
    <w:rsid w:val="006369DC"/>
    <w:rsid w:val="00636A54"/>
    <w:rsid w:val="00636D1B"/>
    <w:rsid w:val="006372AB"/>
    <w:rsid w:val="006375F7"/>
    <w:rsid w:val="00637AEE"/>
    <w:rsid w:val="00637BE9"/>
    <w:rsid w:val="006403EE"/>
    <w:rsid w:val="0064087E"/>
    <w:rsid w:val="0064105E"/>
    <w:rsid w:val="006414F9"/>
    <w:rsid w:val="006417EE"/>
    <w:rsid w:val="00641B5B"/>
    <w:rsid w:val="0064216E"/>
    <w:rsid w:val="00642330"/>
    <w:rsid w:val="00642ED6"/>
    <w:rsid w:val="00642F72"/>
    <w:rsid w:val="00643016"/>
    <w:rsid w:val="00643BA1"/>
    <w:rsid w:val="00643E60"/>
    <w:rsid w:val="00643EF8"/>
    <w:rsid w:val="00643FC2"/>
    <w:rsid w:val="006441EC"/>
    <w:rsid w:val="006445CC"/>
    <w:rsid w:val="006447CD"/>
    <w:rsid w:val="006447E5"/>
    <w:rsid w:val="00644E0B"/>
    <w:rsid w:val="00644EAA"/>
    <w:rsid w:val="00645630"/>
    <w:rsid w:val="00645713"/>
    <w:rsid w:val="00645788"/>
    <w:rsid w:val="006457B3"/>
    <w:rsid w:val="00645F48"/>
    <w:rsid w:val="0064650C"/>
    <w:rsid w:val="0064653A"/>
    <w:rsid w:val="00646760"/>
    <w:rsid w:val="00646A71"/>
    <w:rsid w:val="00646C84"/>
    <w:rsid w:val="00646CBF"/>
    <w:rsid w:val="0064763B"/>
    <w:rsid w:val="00647677"/>
    <w:rsid w:val="0064785C"/>
    <w:rsid w:val="0064794E"/>
    <w:rsid w:val="00647A65"/>
    <w:rsid w:val="0065040E"/>
    <w:rsid w:val="00650556"/>
    <w:rsid w:val="00650D5C"/>
    <w:rsid w:val="00651411"/>
    <w:rsid w:val="00651447"/>
    <w:rsid w:val="00651A25"/>
    <w:rsid w:val="00651A90"/>
    <w:rsid w:val="00651D5C"/>
    <w:rsid w:val="00651EF0"/>
    <w:rsid w:val="00652243"/>
    <w:rsid w:val="0065287E"/>
    <w:rsid w:val="00653879"/>
    <w:rsid w:val="006539AB"/>
    <w:rsid w:val="00653E58"/>
    <w:rsid w:val="00653FE7"/>
    <w:rsid w:val="00654126"/>
    <w:rsid w:val="006546E8"/>
    <w:rsid w:val="006549EA"/>
    <w:rsid w:val="00654BF4"/>
    <w:rsid w:val="00654EA0"/>
    <w:rsid w:val="00655149"/>
    <w:rsid w:val="006553A2"/>
    <w:rsid w:val="00655B87"/>
    <w:rsid w:val="00656717"/>
    <w:rsid w:val="00656733"/>
    <w:rsid w:val="0065693F"/>
    <w:rsid w:val="00656F02"/>
    <w:rsid w:val="00656F5E"/>
    <w:rsid w:val="006575B6"/>
    <w:rsid w:val="006576B1"/>
    <w:rsid w:val="006577DC"/>
    <w:rsid w:val="00657E01"/>
    <w:rsid w:val="00660552"/>
    <w:rsid w:val="006608E5"/>
    <w:rsid w:val="0066093A"/>
    <w:rsid w:val="0066160C"/>
    <w:rsid w:val="00661725"/>
    <w:rsid w:val="00661749"/>
    <w:rsid w:val="00661B90"/>
    <w:rsid w:val="0066227A"/>
    <w:rsid w:val="00662609"/>
    <w:rsid w:val="0066379E"/>
    <w:rsid w:val="00663898"/>
    <w:rsid w:val="00663C5B"/>
    <w:rsid w:val="00663FD6"/>
    <w:rsid w:val="00665191"/>
    <w:rsid w:val="006655B0"/>
    <w:rsid w:val="00665A16"/>
    <w:rsid w:val="00665D7E"/>
    <w:rsid w:val="00665EF9"/>
    <w:rsid w:val="00665F21"/>
    <w:rsid w:val="00666C31"/>
    <w:rsid w:val="006675EB"/>
    <w:rsid w:val="00667C3F"/>
    <w:rsid w:val="00667E10"/>
    <w:rsid w:val="00670052"/>
    <w:rsid w:val="006700EC"/>
    <w:rsid w:val="00670419"/>
    <w:rsid w:val="006709D3"/>
    <w:rsid w:val="00670AD7"/>
    <w:rsid w:val="00670B5B"/>
    <w:rsid w:val="00670CAD"/>
    <w:rsid w:val="00670E17"/>
    <w:rsid w:val="006717A8"/>
    <w:rsid w:val="006717BC"/>
    <w:rsid w:val="00671949"/>
    <w:rsid w:val="00671D6B"/>
    <w:rsid w:val="00671DBF"/>
    <w:rsid w:val="00671F9F"/>
    <w:rsid w:val="0067215C"/>
    <w:rsid w:val="00672380"/>
    <w:rsid w:val="00672A39"/>
    <w:rsid w:val="00672C86"/>
    <w:rsid w:val="00673284"/>
    <w:rsid w:val="00673828"/>
    <w:rsid w:val="00673E40"/>
    <w:rsid w:val="00673E72"/>
    <w:rsid w:val="00674386"/>
    <w:rsid w:val="006747D3"/>
    <w:rsid w:val="00674800"/>
    <w:rsid w:val="00674A75"/>
    <w:rsid w:val="00674B10"/>
    <w:rsid w:val="00674D42"/>
    <w:rsid w:val="00674F21"/>
    <w:rsid w:val="00674FB0"/>
    <w:rsid w:val="0067510B"/>
    <w:rsid w:val="00675357"/>
    <w:rsid w:val="0067546A"/>
    <w:rsid w:val="00675C31"/>
    <w:rsid w:val="00675CF9"/>
    <w:rsid w:val="006760BF"/>
    <w:rsid w:val="00676229"/>
    <w:rsid w:val="0067667F"/>
    <w:rsid w:val="006769D8"/>
    <w:rsid w:val="00676A3C"/>
    <w:rsid w:val="00676E97"/>
    <w:rsid w:val="00676FB7"/>
    <w:rsid w:val="00677121"/>
    <w:rsid w:val="00677355"/>
    <w:rsid w:val="00677632"/>
    <w:rsid w:val="0067772D"/>
    <w:rsid w:val="00677B59"/>
    <w:rsid w:val="00677F86"/>
    <w:rsid w:val="006800F5"/>
    <w:rsid w:val="0068011B"/>
    <w:rsid w:val="0068099F"/>
    <w:rsid w:val="00680AC4"/>
    <w:rsid w:val="00680C92"/>
    <w:rsid w:val="00680F95"/>
    <w:rsid w:val="006811E9"/>
    <w:rsid w:val="00681D22"/>
    <w:rsid w:val="00681D47"/>
    <w:rsid w:val="00681FFA"/>
    <w:rsid w:val="006821DD"/>
    <w:rsid w:val="006826A7"/>
    <w:rsid w:val="0068274E"/>
    <w:rsid w:val="006827DD"/>
    <w:rsid w:val="006829DF"/>
    <w:rsid w:val="006832B2"/>
    <w:rsid w:val="006834D1"/>
    <w:rsid w:val="00683635"/>
    <w:rsid w:val="006836A7"/>
    <w:rsid w:val="00683B6C"/>
    <w:rsid w:val="006840B6"/>
    <w:rsid w:val="0068410F"/>
    <w:rsid w:val="006846A8"/>
    <w:rsid w:val="0068480A"/>
    <w:rsid w:val="00684CBE"/>
    <w:rsid w:val="006850CD"/>
    <w:rsid w:val="006855EA"/>
    <w:rsid w:val="0068581D"/>
    <w:rsid w:val="00685871"/>
    <w:rsid w:val="00685E07"/>
    <w:rsid w:val="006861A6"/>
    <w:rsid w:val="006861F1"/>
    <w:rsid w:val="00686608"/>
    <w:rsid w:val="006874C9"/>
    <w:rsid w:val="00687AEE"/>
    <w:rsid w:val="00687B41"/>
    <w:rsid w:val="00687D29"/>
    <w:rsid w:val="00687F76"/>
    <w:rsid w:val="00690565"/>
    <w:rsid w:val="00690B48"/>
    <w:rsid w:val="00690B54"/>
    <w:rsid w:val="00690EB0"/>
    <w:rsid w:val="0069121E"/>
    <w:rsid w:val="00691264"/>
    <w:rsid w:val="006912CE"/>
    <w:rsid w:val="00691707"/>
    <w:rsid w:val="00691915"/>
    <w:rsid w:val="00691E5B"/>
    <w:rsid w:val="00692869"/>
    <w:rsid w:val="00692C4B"/>
    <w:rsid w:val="00692CDD"/>
    <w:rsid w:val="00692E33"/>
    <w:rsid w:val="00692F8B"/>
    <w:rsid w:val="00693D84"/>
    <w:rsid w:val="00693E1C"/>
    <w:rsid w:val="00693F4B"/>
    <w:rsid w:val="0069444C"/>
    <w:rsid w:val="00694705"/>
    <w:rsid w:val="00694972"/>
    <w:rsid w:val="00694E29"/>
    <w:rsid w:val="00695098"/>
    <w:rsid w:val="00695172"/>
    <w:rsid w:val="00695253"/>
    <w:rsid w:val="006952FA"/>
    <w:rsid w:val="0069551D"/>
    <w:rsid w:val="0069596A"/>
    <w:rsid w:val="00695B17"/>
    <w:rsid w:val="00696239"/>
    <w:rsid w:val="0069641B"/>
    <w:rsid w:val="00696707"/>
    <w:rsid w:val="006971D8"/>
    <w:rsid w:val="006971DE"/>
    <w:rsid w:val="00697722"/>
    <w:rsid w:val="0069787A"/>
    <w:rsid w:val="006979E7"/>
    <w:rsid w:val="00697CB3"/>
    <w:rsid w:val="00697FFE"/>
    <w:rsid w:val="006A0A03"/>
    <w:rsid w:val="006A0A2E"/>
    <w:rsid w:val="006A0F5E"/>
    <w:rsid w:val="006A1464"/>
    <w:rsid w:val="006A1992"/>
    <w:rsid w:val="006A1F09"/>
    <w:rsid w:val="006A2170"/>
    <w:rsid w:val="006A2EF1"/>
    <w:rsid w:val="006A2F73"/>
    <w:rsid w:val="006A31CF"/>
    <w:rsid w:val="006A363F"/>
    <w:rsid w:val="006A36CF"/>
    <w:rsid w:val="006A38BF"/>
    <w:rsid w:val="006A3A75"/>
    <w:rsid w:val="006A3C2F"/>
    <w:rsid w:val="006A45FB"/>
    <w:rsid w:val="006A51D9"/>
    <w:rsid w:val="006A5C22"/>
    <w:rsid w:val="006A61B7"/>
    <w:rsid w:val="006A6372"/>
    <w:rsid w:val="006A665F"/>
    <w:rsid w:val="006A6DB9"/>
    <w:rsid w:val="006A6E0D"/>
    <w:rsid w:val="006A7105"/>
    <w:rsid w:val="006A7164"/>
    <w:rsid w:val="006A717E"/>
    <w:rsid w:val="006A7310"/>
    <w:rsid w:val="006A7366"/>
    <w:rsid w:val="006A73B5"/>
    <w:rsid w:val="006A7778"/>
    <w:rsid w:val="006A7B27"/>
    <w:rsid w:val="006A7CC1"/>
    <w:rsid w:val="006A7E7A"/>
    <w:rsid w:val="006A7F91"/>
    <w:rsid w:val="006B03A0"/>
    <w:rsid w:val="006B0406"/>
    <w:rsid w:val="006B06E4"/>
    <w:rsid w:val="006B1A98"/>
    <w:rsid w:val="006B1BC9"/>
    <w:rsid w:val="006B21C7"/>
    <w:rsid w:val="006B2721"/>
    <w:rsid w:val="006B3571"/>
    <w:rsid w:val="006B3F9F"/>
    <w:rsid w:val="006B4071"/>
    <w:rsid w:val="006B41D6"/>
    <w:rsid w:val="006B4307"/>
    <w:rsid w:val="006B442F"/>
    <w:rsid w:val="006B4668"/>
    <w:rsid w:val="006B482D"/>
    <w:rsid w:val="006B4A7A"/>
    <w:rsid w:val="006B4AD9"/>
    <w:rsid w:val="006B53A0"/>
    <w:rsid w:val="006B552D"/>
    <w:rsid w:val="006B60DD"/>
    <w:rsid w:val="006B6B6A"/>
    <w:rsid w:val="006B6FFB"/>
    <w:rsid w:val="006B7020"/>
    <w:rsid w:val="006B794A"/>
    <w:rsid w:val="006B7EBF"/>
    <w:rsid w:val="006B7FEA"/>
    <w:rsid w:val="006C006A"/>
    <w:rsid w:val="006C039E"/>
    <w:rsid w:val="006C1260"/>
    <w:rsid w:val="006C12F1"/>
    <w:rsid w:val="006C1824"/>
    <w:rsid w:val="006C1BD5"/>
    <w:rsid w:val="006C1C26"/>
    <w:rsid w:val="006C1C44"/>
    <w:rsid w:val="006C1D01"/>
    <w:rsid w:val="006C242C"/>
    <w:rsid w:val="006C26E2"/>
    <w:rsid w:val="006C2A16"/>
    <w:rsid w:val="006C2C04"/>
    <w:rsid w:val="006C337F"/>
    <w:rsid w:val="006C340A"/>
    <w:rsid w:val="006C34D9"/>
    <w:rsid w:val="006C371B"/>
    <w:rsid w:val="006C3965"/>
    <w:rsid w:val="006C3C2F"/>
    <w:rsid w:val="006C4CE8"/>
    <w:rsid w:val="006C5551"/>
    <w:rsid w:val="006C627E"/>
    <w:rsid w:val="006C675F"/>
    <w:rsid w:val="006C67D5"/>
    <w:rsid w:val="006C6E7A"/>
    <w:rsid w:val="006C7061"/>
    <w:rsid w:val="006C7946"/>
    <w:rsid w:val="006D011A"/>
    <w:rsid w:val="006D0164"/>
    <w:rsid w:val="006D0198"/>
    <w:rsid w:val="006D0571"/>
    <w:rsid w:val="006D09B6"/>
    <w:rsid w:val="006D0AC9"/>
    <w:rsid w:val="006D0B81"/>
    <w:rsid w:val="006D0DFD"/>
    <w:rsid w:val="006D1188"/>
    <w:rsid w:val="006D1289"/>
    <w:rsid w:val="006D1767"/>
    <w:rsid w:val="006D19DB"/>
    <w:rsid w:val="006D1B84"/>
    <w:rsid w:val="006D1BD4"/>
    <w:rsid w:val="006D1F93"/>
    <w:rsid w:val="006D2553"/>
    <w:rsid w:val="006D2B87"/>
    <w:rsid w:val="006D2DD8"/>
    <w:rsid w:val="006D3243"/>
    <w:rsid w:val="006D33D2"/>
    <w:rsid w:val="006D3BAB"/>
    <w:rsid w:val="006D3D23"/>
    <w:rsid w:val="006D3EA8"/>
    <w:rsid w:val="006D4543"/>
    <w:rsid w:val="006D4671"/>
    <w:rsid w:val="006D4776"/>
    <w:rsid w:val="006D47C0"/>
    <w:rsid w:val="006D4917"/>
    <w:rsid w:val="006D4AC9"/>
    <w:rsid w:val="006D5425"/>
    <w:rsid w:val="006D5556"/>
    <w:rsid w:val="006D55A6"/>
    <w:rsid w:val="006D5B24"/>
    <w:rsid w:val="006D5D6C"/>
    <w:rsid w:val="006D5D7A"/>
    <w:rsid w:val="006D622B"/>
    <w:rsid w:val="006D6516"/>
    <w:rsid w:val="006D6855"/>
    <w:rsid w:val="006D698D"/>
    <w:rsid w:val="006D69E2"/>
    <w:rsid w:val="006D6BE4"/>
    <w:rsid w:val="006D6F44"/>
    <w:rsid w:val="006D717F"/>
    <w:rsid w:val="006D7281"/>
    <w:rsid w:val="006D76FE"/>
    <w:rsid w:val="006D7C8A"/>
    <w:rsid w:val="006E055B"/>
    <w:rsid w:val="006E05E0"/>
    <w:rsid w:val="006E0663"/>
    <w:rsid w:val="006E0677"/>
    <w:rsid w:val="006E0AA9"/>
    <w:rsid w:val="006E1011"/>
    <w:rsid w:val="006E1176"/>
    <w:rsid w:val="006E11BA"/>
    <w:rsid w:val="006E1352"/>
    <w:rsid w:val="006E193C"/>
    <w:rsid w:val="006E1D39"/>
    <w:rsid w:val="006E229B"/>
    <w:rsid w:val="006E2FEA"/>
    <w:rsid w:val="006E3040"/>
    <w:rsid w:val="006E31BF"/>
    <w:rsid w:val="006E3516"/>
    <w:rsid w:val="006E3C7F"/>
    <w:rsid w:val="006E3CF0"/>
    <w:rsid w:val="006E42D5"/>
    <w:rsid w:val="006E42DC"/>
    <w:rsid w:val="006E432C"/>
    <w:rsid w:val="006E4747"/>
    <w:rsid w:val="006E4931"/>
    <w:rsid w:val="006E4F0B"/>
    <w:rsid w:val="006E5377"/>
    <w:rsid w:val="006E5DD1"/>
    <w:rsid w:val="006E60B7"/>
    <w:rsid w:val="006E63CB"/>
    <w:rsid w:val="006E6556"/>
    <w:rsid w:val="006E663D"/>
    <w:rsid w:val="006E6680"/>
    <w:rsid w:val="006E67ED"/>
    <w:rsid w:val="006E6C40"/>
    <w:rsid w:val="006E77D2"/>
    <w:rsid w:val="006E7C40"/>
    <w:rsid w:val="006E7DCB"/>
    <w:rsid w:val="006F001A"/>
    <w:rsid w:val="006F106F"/>
    <w:rsid w:val="006F1323"/>
    <w:rsid w:val="006F1C71"/>
    <w:rsid w:val="006F1E20"/>
    <w:rsid w:val="006F2186"/>
    <w:rsid w:val="006F21BD"/>
    <w:rsid w:val="006F33F3"/>
    <w:rsid w:val="006F3910"/>
    <w:rsid w:val="006F39DD"/>
    <w:rsid w:val="006F3A27"/>
    <w:rsid w:val="006F42E6"/>
    <w:rsid w:val="006F43D8"/>
    <w:rsid w:val="006F4672"/>
    <w:rsid w:val="006F4DA9"/>
    <w:rsid w:val="006F4F3E"/>
    <w:rsid w:val="006F55B9"/>
    <w:rsid w:val="006F55F9"/>
    <w:rsid w:val="006F64CF"/>
    <w:rsid w:val="006F6DCA"/>
    <w:rsid w:val="006F729D"/>
    <w:rsid w:val="006F795F"/>
    <w:rsid w:val="006F7F82"/>
    <w:rsid w:val="00700350"/>
    <w:rsid w:val="00700499"/>
    <w:rsid w:val="007005FE"/>
    <w:rsid w:val="007007B3"/>
    <w:rsid w:val="007007FA"/>
    <w:rsid w:val="00700E86"/>
    <w:rsid w:val="00700F16"/>
    <w:rsid w:val="007010A4"/>
    <w:rsid w:val="007015C2"/>
    <w:rsid w:val="007019EA"/>
    <w:rsid w:val="00702645"/>
    <w:rsid w:val="00702F2C"/>
    <w:rsid w:val="0070315F"/>
    <w:rsid w:val="007032EB"/>
    <w:rsid w:val="007034E0"/>
    <w:rsid w:val="00703999"/>
    <w:rsid w:val="00703C2D"/>
    <w:rsid w:val="0070444C"/>
    <w:rsid w:val="0070487A"/>
    <w:rsid w:val="00704B45"/>
    <w:rsid w:val="00704BC0"/>
    <w:rsid w:val="00704D3C"/>
    <w:rsid w:val="00704F98"/>
    <w:rsid w:val="00705C95"/>
    <w:rsid w:val="00705D84"/>
    <w:rsid w:val="00705F49"/>
    <w:rsid w:val="007062C4"/>
    <w:rsid w:val="00706746"/>
    <w:rsid w:val="00706D3F"/>
    <w:rsid w:val="0071035F"/>
    <w:rsid w:val="007105E3"/>
    <w:rsid w:val="0071077D"/>
    <w:rsid w:val="00710C49"/>
    <w:rsid w:val="00710DAC"/>
    <w:rsid w:val="00711530"/>
    <w:rsid w:val="007116C1"/>
    <w:rsid w:val="00711A46"/>
    <w:rsid w:val="00711A88"/>
    <w:rsid w:val="00711AEC"/>
    <w:rsid w:val="00711C82"/>
    <w:rsid w:val="00711CA3"/>
    <w:rsid w:val="007123CC"/>
    <w:rsid w:val="007125C8"/>
    <w:rsid w:val="00712A01"/>
    <w:rsid w:val="007131F3"/>
    <w:rsid w:val="007132DD"/>
    <w:rsid w:val="00713536"/>
    <w:rsid w:val="007136CB"/>
    <w:rsid w:val="00714558"/>
    <w:rsid w:val="00714CE9"/>
    <w:rsid w:val="00714D54"/>
    <w:rsid w:val="00714E07"/>
    <w:rsid w:val="00714FE9"/>
    <w:rsid w:val="00715145"/>
    <w:rsid w:val="00715348"/>
    <w:rsid w:val="00715395"/>
    <w:rsid w:val="007155FE"/>
    <w:rsid w:val="007156B5"/>
    <w:rsid w:val="00715DC9"/>
    <w:rsid w:val="00715FA3"/>
    <w:rsid w:val="007162A4"/>
    <w:rsid w:val="007168DA"/>
    <w:rsid w:val="00716BCE"/>
    <w:rsid w:val="00716E96"/>
    <w:rsid w:val="00717264"/>
    <w:rsid w:val="007172D1"/>
    <w:rsid w:val="0071740E"/>
    <w:rsid w:val="00717951"/>
    <w:rsid w:val="00717BF2"/>
    <w:rsid w:val="007201A8"/>
    <w:rsid w:val="00720248"/>
    <w:rsid w:val="00720288"/>
    <w:rsid w:val="00720A24"/>
    <w:rsid w:val="00720A64"/>
    <w:rsid w:val="00720A90"/>
    <w:rsid w:val="007211F5"/>
    <w:rsid w:val="007214FB"/>
    <w:rsid w:val="007215C9"/>
    <w:rsid w:val="007215F7"/>
    <w:rsid w:val="007218B5"/>
    <w:rsid w:val="00721FFA"/>
    <w:rsid w:val="00722102"/>
    <w:rsid w:val="007223FD"/>
    <w:rsid w:val="00722457"/>
    <w:rsid w:val="007224AD"/>
    <w:rsid w:val="00722933"/>
    <w:rsid w:val="00722AB8"/>
    <w:rsid w:val="00722C93"/>
    <w:rsid w:val="00722CB8"/>
    <w:rsid w:val="00722EB6"/>
    <w:rsid w:val="00723249"/>
    <w:rsid w:val="007233BD"/>
    <w:rsid w:val="00723853"/>
    <w:rsid w:val="007239D4"/>
    <w:rsid w:val="00723C1F"/>
    <w:rsid w:val="00723D7A"/>
    <w:rsid w:val="00723E2E"/>
    <w:rsid w:val="007241C4"/>
    <w:rsid w:val="00724492"/>
    <w:rsid w:val="00724519"/>
    <w:rsid w:val="00725355"/>
    <w:rsid w:val="007254BE"/>
    <w:rsid w:val="00725952"/>
    <w:rsid w:val="00725CCF"/>
    <w:rsid w:val="00726117"/>
    <w:rsid w:val="00726397"/>
    <w:rsid w:val="007263EE"/>
    <w:rsid w:val="00726E89"/>
    <w:rsid w:val="00726FA8"/>
    <w:rsid w:val="007276C9"/>
    <w:rsid w:val="00727999"/>
    <w:rsid w:val="007279BE"/>
    <w:rsid w:val="00727FAF"/>
    <w:rsid w:val="007300A5"/>
    <w:rsid w:val="007301E4"/>
    <w:rsid w:val="00730703"/>
    <w:rsid w:val="00730860"/>
    <w:rsid w:val="00730A7D"/>
    <w:rsid w:val="00730AB4"/>
    <w:rsid w:val="007316A8"/>
    <w:rsid w:val="007318E4"/>
    <w:rsid w:val="00731B22"/>
    <w:rsid w:val="007324F5"/>
    <w:rsid w:val="0073253C"/>
    <w:rsid w:val="00732D90"/>
    <w:rsid w:val="00732E09"/>
    <w:rsid w:val="00732E38"/>
    <w:rsid w:val="00732FCF"/>
    <w:rsid w:val="00733213"/>
    <w:rsid w:val="0073345A"/>
    <w:rsid w:val="007337BF"/>
    <w:rsid w:val="0073399A"/>
    <w:rsid w:val="007339F9"/>
    <w:rsid w:val="00733EE8"/>
    <w:rsid w:val="007342F6"/>
    <w:rsid w:val="007343C9"/>
    <w:rsid w:val="007345C0"/>
    <w:rsid w:val="0073470C"/>
    <w:rsid w:val="00734875"/>
    <w:rsid w:val="0073496F"/>
    <w:rsid w:val="00734A74"/>
    <w:rsid w:val="00734C3E"/>
    <w:rsid w:val="00734D10"/>
    <w:rsid w:val="00734D79"/>
    <w:rsid w:val="00734DFD"/>
    <w:rsid w:val="0073516A"/>
    <w:rsid w:val="0073521E"/>
    <w:rsid w:val="0073554D"/>
    <w:rsid w:val="00735B3F"/>
    <w:rsid w:val="0073619C"/>
    <w:rsid w:val="00736471"/>
    <w:rsid w:val="00736474"/>
    <w:rsid w:val="0073673E"/>
    <w:rsid w:val="00736FC2"/>
    <w:rsid w:val="007371D5"/>
    <w:rsid w:val="0073771B"/>
    <w:rsid w:val="0074019C"/>
    <w:rsid w:val="00740474"/>
    <w:rsid w:val="00740638"/>
    <w:rsid w:val="00740E49"/>
    <w:rsid w:val="00741B85"/>
    <w:rsid w:val="007421D7"/>
    <w:rsid w:val="00742762"/>
    <w:rsid w:val="007427E2"/>
    <w:rsid w:val="00742819"/>
    <w:rsid w:val="007429A0"/>
    <w:rsid w:val="00742B18"/>
    <w:rsid w:val="00742C51"/>
    <w:rsid w:val="00743547"/>
    <w:rsid w:val="00743741"/>
    <w:rsid w:val="0074391F"/>
    <w:rsid w:val="00743981"/>
    <w:rsid w:val="00743B04"/>
    <w:rsid w:val="00743C65"/>
    <w:rsid w:val="0074401E"/>
    <w:rsid w:val="0074453A"/>
    <w:rsid w:val="0074489C"/>
    <w:rsid w:val="007453C6"/>
    <w:rsid w:val="0074562E"/>
    <w:rsid w:val="00745686"/>
    <w:rsid w:val="00745935"/>
    <w:rsid w:val="00745AEC"/>
    <w:rsid w:val="00745B5B"/>
    <w:rsid w:val="00745E9F"/>
    <w:rsid w:val="007465AD"/>
    <w:rsid w:val="007469BF"/>
    <w:rsid w:val="00746CD4"/>
    <w:rsid w:val="00746F50"/>
    <w:rsid w:val="00747291"/>
    <w:rsid w:val="0074751A"/>
    <w:rsid w:val="007478CC"/>
    <w:rsid w:val="00747FA7"/>
    <w:rsid w:val="00747FC6"/>
    <w:rsid w:val="007504D1"/>
    <w:rsid w:val="0075083F"/>
    <w:rsid w:val="00750D5E"/>
    <w:rsid w:val="00750E07"/>
    <w:rsid w:val="0075118A"/>
    <w:rsid w:val="00751754"/>
    <w:rsid w:val="007517BD"/>
    <w:rsid w:val="00751854"/>
    <w:rsid w:val="00751897"/>
    <w:rsid w:val="007524AD"/>
    <w:rsid w:val="007528D3"/>
    <w:rsid w:val="007529D2"/>
    <w:rsid w:val="00752A5F"/>
    <w:rsid w:val="00752D1F"/>
    <w:rsid w:val="0075332D"/>
    <w:rsid w:val="007533E4"/>
    <w:rsid w:val="0075354C"/>
    <w:rsid w:val="00753908"/>
    <w:rsid w:val="00753FA9"/>
    <w:rsid w:val="00754CE3"/>
    <w:rsid w:val="00754F5F"/>
    <w:rsid w:val="007557CE"/>
    <w:rsid w:val="007566D4"/>
    <w:rsid w:val="00756DD0"/>
    <w:rsid w:val="00756FD9"/>
    <w:rsid w:val="007574BB"/>
    <w:rsid w:val="00757589"/>
    <w:rsid w:val="00757CCA"/>
    <w:rsid w:val="00757D31"/>
    <w:rsid w:val="00760061"/>
    <w:rsid w:val="00760A45"/>
    <w:rsid w:val="00760E3B"/>
    <w:rsid w:val="00760ED6"/>
    <w:rsid w:val="0076130B"/>
    <w:rsid w:val="00761521"/>
    <w:rsid w:val="00761902"/>
    <w:rsid w:val="00761B15"/>
    <w:rsid w:val="00761B98"/>
    <w:rsid w:val="00761BD2"/>
    <w:rsid w:val="00761BDB"/>
    <w:rsid w:val="00762382"/>
    <w:rsid w:val="00762A17"/>
    <w:rsid w:val="00763042"/>
    <w:rsid w:val="00763742"/>
    <w:rsid w:val="00763A08"/>
    <w:rsid w:val="00763A50"/>
    <w:rsid w:val="00763D73"/>
    <w:rsid w:val="00764284"/>
    <w:rsid w:val="00764BA9"/>
    <w:rsid w:val="00764D69"/>
    <w:rsid w:val="00764E98"/>
    <w:rsid w:val="00765194"/>
    <w:rsid w:val="0076574D"/>
    <w:rsid w:val="00765E59"/>
    <w:rsid w:val="00765F08"/>
    <w:rsid w:val="007660D8"/>
    <w:rsid w:val="007664D4"/>
    <w:rsid w:val="00767061"/>
    <w:rsid w:val="00767504"/>
    <w:rsid w:val="007676E1"/>
    <w:rsid w:val="00767702"/>
    <w:rsid w:val="00767E56"/>
    <w:rsid w:val="00767E97"/>
    <w:rsid w:val="00767F93"/>
    <w:rsid w:val="007701D1"/>
    <w:rsid w:val="00770A10"/>
    <w:rsid w:val="00770B27"/>
    <w:rsid w:val="00771639"/>
    <w:rsid w:val="007717B9"/>
    <w:rsid w:val="00771E0A"/>
    <w:rsid w:val="007721C1"/>
    <w:rsid w:val="0077221A"/>
    <w:rsid w:val="007726FE"/>
    <w:rsid w:val="007729AB"/>
    <w:rsid w:val="00772DDA"/>
    <w:rsid w:val="00772E4C"/>
    <w:rsid w:val="007731B6"/>
    <w:rsid w:val="0077367B"/>
    <w:rsid w:val="00773889"/>
    <w:rsid w:val="00773BA9"/>
    <w:rsid w:val="00773DBF"/>
    <w:rsid w:val="00773F34"/>
    <w:rsid w:val="00774451"/>
    <w:rsid w:val="00774C43"/>
    <w:rsid w:val="00774E92"/>
    <w:rsid w:val="00775565"/>
    <w:rsid w:val="00775EBB"/>
    <w:rsid w:val="00775F77"/>
    <w:rsid w:val="0077699A"/>
    <w:rsid w:val="007775C8"/>
    <w:rsid w:val="007777D4"/>
    <w:rsid w:val="007801D8"/>
    <w:rsid w:val="00780D16"/>
    <w:rsid w:val="00780D1C"/>
    <w:rsid w:val="00781012"/>
    <w:rsid w:val="007811B8"/>
    <w:rsid w:val="00781454"/>
    <w:rsid w:val="0078174E"/>
    <w:rsid w:val="00781804"/>
    <w:rsid w:val="007818C3"/>
    <w:rsid w:val="00781CA4"/>
    <w:rsid w:val="00781D90"/>
    <w:rsid w:val="0078210E"/>
    <w:rsid w:val="0078232B"/>
    <w:rsid w:val="007826C3"/>
    <w:rsid w:val="00782C4A"/>
    <w:rsid w:val="007832AE"/>
    <w:rsid w:val="007832D7"/>
    <w:rsid w:val="007838F9"/>
    <w:rsid w:val="00783BC2"/>
    <w:rsid w:val="00783D8E"/>
    <w:rsid w:val="00783F44"/>
    <w:rsid w:val="00784104"/>
    <w:rsid w:val="00784119"/>
    <w:rsid w:val="0078437D"/>
    <w:rsid w:val="00784557"/>
    <w:rsid w:val="007845A5"/>
    <w:rsid w:val="0078461C"/>
    <w:rsid w:val="00784F72"/>
    <w:rsid w:val="00784F79"/>
    <w:rsid w:val="0078515E"/>
    <w:rsid w:val="00785272"/>
    <w:rsid w:val="007855C7"/>
    <w:rsid w:val="00785A6C"/>
    <w:rsid w:val="0078628C"/>
    <w:rsid w:val="007866A7"/>
    <w:rsid w:val="0078675B"/>
    <w:rsid w:val="0078681E"/>
    <w:rsid w:val="0078693C"/>
    <w:rsid w:val="00786C43"/>
    <w:rsid w:val="00786FEF"/>
    <w:rsid w:val="00786FFE"/>
    <w:rsid w:val="007874A5"/>
    <w:rsid w:val="00787A33"/>
    <w:rsid w:val="00787E23"/>
    <w:rsid w:val="0079022F"/>
    <w:rsid w:val="007906FC"/>
    <w:rsid w:val="00790704"/>
    <w:rsid w:val="0079073D"/>
    <w:rsid w:val="007909DA"/>
    <w:rsid w:val="00790E83"/>
    <w:rsid w:val="0079110F"/>
    <w:rsid w:val="007911C9"/>
    <w:rsid w:val="007919E0"/>
    <w:rsid w:val="00791CC1"/>
    <w:rsid w:val="00791DBD"/>
    <w:rsid w:val="007925D7"/>
    <w:rsid w:val="00792844"/>
    <w:rsid w:val="00792965"/>
    <w:rsid w:val="007929AE"/>
    <w:rsid w:val="0079312B"/>
    <w:rsid w:val="00793460"/>
    <w:rsid w:val="00793EF9"/>
    <w:rsid w:val="007940E9"/>
    <w:rsid w:val="00794321"/>
    <w:rsid w:val="0079442D"/>
    <w:rsid w:val="00794AE5"/>
    <w:rsid w:val="007951B0"/>
    <w:rsid w:val="007951C3"/>
    <w:rsid w:val="007955EB"/>
    <w:rsid w:val="007959D0"/>
    <w:rsid w:val="00795BB4"/>
    <w:rsid w:val="00795C22"/>
    <w:rsid w:val="007961BC"/>
    <w:rsid w:val="00796B3A"/>
    <w:rsid w:val="00797447"/>
    <w:rsid w:val="00797A7A"/>
    <w:rsid w:val="00797F4A"/>
    <w:rsid w:val="007A068B"/>
    <w:rsid w:val="007A07D3"/>
    <w:rsid w:val="007A0C4F"/>
    <w:rsid w:val="007A110C"/>
    <w:rsid w:val="007A1404"/>
    <w:rsid w:val="007A2356"/>
    <w:rsid w:val="007A2584"/>
    <w:rsid w:val="007A2959"/>
    <w:rsid w:val="007A2ABB"/>
    <w:rsid w:val="007A2CCC"/>
    <w:rsid w:val="007A2E65"/>
    <w:rsid w:val="007A2FFB"/>
    <w:rsid w:val="007A3438"/>
    <w:rsid w:val="007A4075"/>
    <w:rsid w:val="007A42C6"/>
    <w:rsid w:val="007A45F7"/>
    <w:rsid w:val="007A48B6"/>
    <w:rsid w:val="007A48F0"/>
    <w:rsid w:val="007A4AAF"/>
    <w:rsid w:val="007A5DF3"/>
    <w:rsid w:val="007A60CE"/>
    <w:rsid w:val="007A620D"/>
    <w:rsid w:val="007A6281"/>
    <w:rsid w:val="007A647F"/>
    <w:rsid w:val="007A67D1"/>
    <w:rsid w:val="007A6B57"/>
    <w:rsid w:val="007A6FB7"/>
    <w:rsid w:val="007A73AC"/>
    <w:rsid w:val="007A7867"/>
    <w:rsid w:val="007A7C5D"/>
    <w:rsid w:val="007A7E0A"/>
    <w:rsid w:val="007B09D2"/>
    <w:rsid w:val="007B0A0A"/>
    <w:rsid w:val="007B0A0E"/>
    <w:rsid w:val="007B0A43"/>
    <w:rsid w:val="007B0C11"/>
    <w:rsid w:val="007B0E5B"/>
    <w:rsid w:val="007B1831"/>
    <w:rsid w:val="007B1932"/>
    <w:rsid w:val="007B2784"/>
    <w:rsid w:val="007B2C29"/>
    <w:rsid w:val="007B2ED2"/>
    <w:rsid w:val="007B35E5"/>
    <w:rsid w:val="007B3705"/>
    <w:rsid w:val="007B3CB4"/>
    <w:rsid w:val="007B4633"/>
    <w:rsid w:val="007B4705"/>
    <w:rsid w:val="007B4827"/>
    <w:rsid w:val="007B4B95"/>
    <w:rsid w:val="007B5080"/>
    <w:rsid w:val="007B52BE"/>
    <w:rsid w:val="007B5370"/>
    <w:rsid w:val="007B5A1F"/>
    <w:rsid w:val="007B5EEE"/>
    <w:rsid w:val="007B6059"/>
    <w:rsid w:val="007B6223"/>
    <w:rsid w:val="007B686F"/>
    <w:rsid w:val="007B69BE"/>
    <w:rsid w:val="007B7449"/>
    <w:rsid w:val="007B748B"/>
    <w:rsid w:val="007B7515"/>
    <w:rsid w:val="007B78F5"/>
    <w:rsid w:val="007B7A35"/>
    <w:rsid w:val="007C097E"/>
    <w:rsid w:val="007C0ADF"/>
    <w:rsid w:val="007C1240"/>
    <w:rsid w:val="007C16B8"/>
    <w:rsid w:val="007C1971"/>
    <w:rsid w:val="007C1A81"/>
    <w:rsid w:val="007C2126"/>
    <w:rsid w:val="007C21DC"/>
    <w:rsid w:val="007C2503"/>
    <w:rsid w:val="007C255D"/>
    <w:rsid w:val="007C2696"/>
    <w:rsid w:val="007C2A24"/>
    <w:rsid w:val="007C2B4E"/>
    <w:rsid w:val="007C2E42"/>
    <w:rsid w:val="007C2E6D"/>
    <w:rsid w:val="007C395B"/>
    <w:rsid w:val="007C4427"/>
    <w:rsid w:val="007C45A4"/>
    <w:rsid w:val="007C4ABE"/>
    <w:rsid w:val="007C5220"/>
    <w:rsid w:val="007C52E6"/>
    <w:rsid w:val="007C623F"/>
    <w:rsid w:val="007C6AC4"/>
    <w:rsid w:val="007C6C7F"/>
    <w:rsid w:val="007C6D0A"/>
    <w:rsid w:val="007C6D90"/>
    <w:rsid w:val="007C7187"/>
    <w:rsid w:val="007C74BB"/>
    <w:rsid w:val="007C7521"/>
    <w:rsid w:val="007C7A1F"/>
    <w:rsid w:val="007D0162"/>
    <w:rsid w:val="007D0916"/>
    <w:rsid w:val="007D0EAC"/>
    <w:rsid w:val="007D28D4"/>
    <w:rsid w:val="007D2A10"/>
    <w:rsid w:val="007D2C46"/>
    <w:rsid w:val="007D300E"/>
    <w:rsid w:val="007D3080"/>
    <w:rsid w:val="007D321C"/>
    <w:rsid w:val="007D3417"/>
    <w:rsid w:val="007D34B4"/>
    <w:rsid w:val="007D34D3"/>
    <w:rsid w:val="007D42CE"/>
    <w:rsid w:val="007D5314"/>
    <w:rsid w:val="007D5C1D"/>
    <w:rsid w:val="007D6341"/>
    <w:rsid w:val="007D6357"/>
    <w:rsid w:val="007D6994"/>
    <w:rsid w:val="007D71AD"/>
    <w:rsid w:val="007D71B2"/>
    <w:rsid w:val="007D71D6"/>
    <w:rsid w:val="007D78C8"/>
    <w:rsid w:val="007D79C3"/>
    <w:rsid w:val="007D7C7E"/>
    <w:rsid w:val="007D7D6F"/>
    <w:rsid w:val="007D7D72"/>
    <w:rsid w:val="007E0012"/>
    <w:rsid w:val="007E0354"/>
    <w:rsid w:val="007E0523"/>
    <w:rsid w:val="007E0687"/>
    <w:rsid w:val="007E07A0"/>
    <w:rsid w:val="007E0CD3"/>
    <w:rsid w:val="007E1394"/>
    <w:rsid w:val="007E13CB"/>
    <w:rsid w:val="007E163A"/>
    <w:rsid w:val="007E1884"/>
    <w:rsid w:val="007E19E4"/>
    <w:rsid w:val="007E1DF6"/>
    <w:rsid w:val="007E1F4D"/>
    <w:rsid w:val="007E21BA"/>
    <w:rsid w:val="007E277F"/>
    <w:rsid w:val="007E2B9F"/>
    <w:rsid w:val="007E2E7B"/>
    <w:rsid w:val="007E341C"/>
    <w:rsid w:val="007E354C"/>
    <w:rsid w:val="007E409E"/>
    <w:rsid w:val="007E40BC"/>
    <w:rsid w:val="007E4433"/>
    <w:rsid w:val="007E446B"/>
    <w:rsid w:val="007E4E37"/>
    <w:rsid w:val="007E512E"/>
    <w:rsid w:val="007E5158"/>
    <w:rsid w:val="007E5204"/>
    <w:rsid w:val="007E559F"/>
    <w:rsid w:val="007E593F"/>
    <w:rsid w:val="007E59C0"/>
    <w:rsid w:val="007E60DC"/>
    <w:rsid w:val="007E66B6"/>
    <w:rsid w:val="007E6BCF"/>
    <w:rsid w:val="007E6F5F"/>
    <w:rsid w:val="007E7577"/>
    <w:rsid w:val="007E763B"/>
    <w:rsid w:val="007E78C8"/>
    <w:rsid w:val="007E79B8"/>
    <w:rsid w:val="007E7A2B"/>
    <w:rsid w:val="007E7A2E"/>
    <w:rsid w:val="007F03D0"/>
    <w:rsid w:val="007F0620"/>
    <w:rsid w:val="007F0DF7"/>
    <w:rsid w:val="007F138A"/>
    <w:rsid w:val="007F140C"/>
    <w:rsid w:val="007F1666"/>
    <w:rsid w:val="007F168F"/>
    <w:rsid w:val="007F16C0"/>
    <w:rsid w:val="007F17A9"/>
    <w:rsid w:val="007F1AD4"/>
    <w:rsid w:val="007F1F14"/>
    <w:rsid w:val="007F2351"/>
    <w:rsid w:val="007F2869"/>
    <w:rsid w:val="007F2A51"/>
    <w:rsid w:val="007F2F4B"/>
    <w:rsid w:val="007F3579"/>
    <w:rsid w:val="007F3692"/>
    <w:rsid w:val="007F3B47"/>
    <w:rsid w:val="007F48AC"/>
    <w:rsid w:val="007F4BAE"/>
    <w:rsid w:val="007F54C2"/>
    <w:rsid w:val="007F5973"/>
    <w:rsid w:val="007F61A4"/>
    <w:rsid w:val="007F6277"/>
    <w:rsid w:val="007F6BC9"/>
    <w:rsid w:val="007F6E55"/>
    <w:rsid w:val="007F6F2C"/>
    <w:rsid w:val="007F6F75"/>
    <w:rsid w:val="007F6FD6"/>
    <w:rsid w:val="007F7001"/>
    <w:rsid w:val="007F7067"/>
    <w:rsid w:val="007F75A8"/>
    <w:rsid w:val="007F75B0"/>
    <w:rsid w:val="007F75C9"/>
    <w:rsid w:val="00800096"/>
    <w:rsid w:val="00800AC4"/>
    <w:rsid w:val="00800B71"/>
    <w:rsid w:val="00800BE5"/>
    <w:rsid w:val="00801029"/>
    <w:rsid w:val="00801359"/>
    <w:rsid w:val="00801A65"/>
    <w:rsid w:val="00801B5D"/>
    <w:rsid w:val="00801FC1"/>
    <w:rsid w:val="00802076"/>
    <w:rsid w:val="008022D5"/>
    <w:rsid w:val="00802D53"/>
    <w:rsid w:val="00802DAC"/>
    <w:rsid w:val="00803087"/>
    <w:rsid w:val="008037B8"/>
    <w:rsid w:val="00803E95"/>
    <w:rsid w:val="00803EBE"/>
    <w:rsid w:val="00804085"/>
    <w:rsid w:val="008046F8"/>
    <w:rsid w:val="008048D5"/>
    <w:rsid w:val="00804EF3"/>
    <w:rsid w:val="00805A1D"/>
    <w:rsid w:val="00805A73"/>
    <w:rsid w:val="00805AC8"/>
    <w:rsid w:val="00805E5A"/>
    <w:rsid w:val="0080636E"/>
    <w:rsid w:val="008065D5"/>
    <w:rsid w:val="00806906"/>
    <w:rsid w:val="00806D91"/>
    <w:rsid w:val="0080776A"/>
    <w:rsid w:val="00807909"/>
    <w:rsid w:val="00807D40"/>
    <w:rsid w:val="00810214"/>
    <w:rsid w:val="0081046E"/>
    <w:rsid w:val="00810973"/>
    <w:rsid w:val="00810F26"/>
    <w:rsid w:val="008110BC"/>
    <w:rsid w:val="008112AB"/>
    <w:rsid w:val="00811593"/>
    <w:rsid w:val="00811980"/>
    <w:rsid w:val="00811A96"/>
    <w:rsid w:val="00811BB9"/>
    <w:rsid w:val="00811BBE"/>
    <w:rsid w:val="00811BEC"/>
    <w:rsid w:val="00812516"/>
    <w:rsid w:val="0081253A"/>
    <w:rsid w:val="0081289E"/>
    <w:rsid w:val="00812CDD"/>
    <w:rsid w:val="00812FE0"/>
    <w:rsid w:val="00813BB1"/>
    <w:rsid w:val="00813DA0"/>
    <w:rsid w:val="00813DB4"/>
    <w:rsid w:val="00813FF3"/>
    <w:rsid w:val="00814354"/>
    <w:rsid w:val="00814361"/>
    <w:rsid w:val="008145A5"/>
    <w:rsid w:val="00814685"/>
    <w:rsid w:val="00814913"/>
    <w:rsid w:val="00814BB8"/>
    <w:rsid w:val="00814BCD"/>
    <w:rsid w:val="00814CD0"/>
    <w:rsid w:val="00814CD4"/>
    <w:rsid w:val="008153F5"/>
    <w:rsid w:val="008155B9"/>
    <w:rsid w:val="00815E01"/>
    <w:rsid w:val="00815E44"/>
    <w:rsid w:val="00815EA2"/>
    <w:rsid w:val="0081663B"/>
    <w:rsid w:val="00816928"/>
    <w:rsid w:val="00816E57"/>
    <w:rsid w:val="0081708D"/>
    <w:rsid w:val="008171A2"/>
    <w:rsid w:val="00817714"/>
    <w:rsid w:val="00817809"/>
    <w:rsid w:val="00817C2E"/>
    <w:rsid w:val="008200EA"/>
    <w:rsid w:val="0082011C"/>
    <w:rsid w:val="0082042F"/>
    <w:rsid w:val="00820DD1"/>
    <w:rsid w:val="0082177B"/>
    <w:rsid w:val="00821BCF"/>
    <w:rsid w:val="0082200F"/>
    <w:rsid w:val="008221C7"/>
    <w:rsid w:val="00822A79"/>
    <w:rsid w:val="00822B93"/>
    <w:rsid w:val="00822C1D"/>
    <w:rsid w:val="00822D33"/>
    <w:rsid w:val="00822EDE"/>
    <w:rsid w:val="0082319A"/>
    <w:rsid w:val="0082319E"/>
    <w:rsid w:val="008231C7"/>
    <w:rsid w:val="00823D57"/>
    <w:rsid w:val="00823F12"/>
    <w:rsid w:val="00825029"/>
    <w:rsid w:val="00825D7F"/>
    <w:rsid w:val="0082606A"/>
    <w:rsid w:val="0082606B"/>
    <w:rsid w:val="00826A09"/>
    <w:rsid w:val="008271E3"/>
    <w:rsid w:val="0082727D"/>
    <w:rsid w:val="00827893"/>
    <w:rsid w:val="00830231"/>
    <w:rsid w:val="00830A7B"/>
    <w:rsid w:val="00830B02"/>
    <w:rsid w:val="00830DA6"/>
    <w:rsid w:val="00831D2E"/>
    <w:rsid w:val="00831D6C"/>
    <w:rsid w:val="00832701"/>
    <w:rsid w:val="00832846"/>
    <w:rsid w:val="00833561"/>
    <w:rsid w:val="00833829"/>
    <w:rsid w:val="00833AA8"/>
    <w:rsid w:val="00833BA9"/>
    <w:rsid w:val="0083441A"/>
    <w:rsid w:val="00834ADC"/>
    <w:rsid w:val="008354DA"/>
    <w:rsid w:val="00835A22"/>
    <w:rsid w:val="00835CF1"/>
    <w:rsid w:val="00835D7C"/>
    <w:rsid w:val="00835DA5"/>
    <w:rsid w:val="0083649F"/>
    <w:rsid w:val="008364C9"/>
    <w:rsid w:val="008364E2"/>
    <w:rsid w:val="00836786"/>
    <w:rsid w:val="008374E3"/>
    <w:rsid w:val="0083767A"/>
    <w:rsid w:val="00840551"/>
    <w:rsid w:val="00840805"/>
    <w:rsid w:val="00840996"/>
    <w:rsid w:val="00840A6B"/>
    <w:rsid w:val="00840D85"/>
    <w:rsid w:val="00840F26"/>
    <w:rsid w:val="0084101D"/>
    <w:rsid w:val="0084150B"/>
    <w:rsid w:val="008415EB"/>
    <w:rsid w:val="0084179B"/>
    <w:rsid w:val="0084209C"/>
    <w:rsid w:val="0084222E"/>
    <w:rsid w:val="008433BE"/>
    <w:rsid w:val="008435F3"/>
    <w:rsid w:val="008436F6"/>
    <w:rsid w:val="0084381B"/>
    <w:rsid w:val="00843E54"/>
    <w:rsid w:val="00844512"/>
    <w:rsid w:val="008446A8"/>
    <w:rsid w:val="0084475B"/>
    <w:rsid w:val="00844AF9"/>
    <w:rsid w:val="00844ED3"/>
    <w:rsid w:val="00844F6E"/>
    <w:rsid w:val="00845342"/>
    <w:rsid w:val="008453E1"/>
    <w:rsid w:val="0084600F"/>
    <w:rsid w:val="008461F1"/>
    <w:rsid w:val="0084653C"/>
    <w:rsid w:val="0084716E"/>
    <w:rsid w:val="008473B9"/>
    <w:rsid w:val="00847AFE"/>
    <w:rsid w:val="00850491"/>
    <w:rsid w:val="00850833"/>
    <w:rsid w:val="00850EDC"/>
    <w:rsid w:val="008510B0"/>
    <w:rsid w:val="008511A2"/>
    <w:rsid w:val="008513CB"/>
    <w:rsid w:val="008514B8"/>
    <w:rsid w:val="00851726"/>
    <w:rsid w:val="0085183A"/>
    <w:rsid w:val="008519C3"/>
    <w:rsid w:val="00851A2C"/>
    <w:rsid w:val="008524A2"/>
    <w:rsid w:val="008525D3"/>
    <w:rsid w:val="008529FC"/>
    <w:rsid w:val="00852DBF"/>
    <w:rsid w:val="00852F1F"/>
    <w:rsid w:val="00852FA8"/>
    <w:rsid w:val="0085383A"/>
    <w:rsid w:val="00853BF3"/>
    <w:rsid w:val="008543BA"/>
    <w:rsid w:val="008545A2"/>
    <w:rsid w:val="0085474C"/>
    <w:rsid w:val="008547A1"/>
    <w:rsid w:val="008549F6"/>
    <w:rsid w:val="00854B7B"/>
    <w:rsid w:val="008555AB"/>
    <w:rsid w:val="00855CE3"/>
    <w:rsid w:val="00855EA7"/>
    <w:rsid w:val="008561E2"/>
    <w:rsid w:val="00856786"/>
    <w:rsid w:val="008569EF"/>
    <w:rsid w:val="00856AAD"/>
    <w:rsid w:val="00856C2C"/>
    <w:rsid w:val="008574C8"/>
    <w:rsid w:val="00857918"/>
    <w:rsid w:val="00857F31"/>
    <w:rsid w:val="0086017D"/>
    <w:rsid w:val="008603D8"/>
    <w:rsid w:val="0086094C"/>
    <w:rsid w:val="00860DF7"/>
    <w:rsid w:val="00860E5A"/>
    <w:rsid w:val="0086149C"/>
    <w:rsid w:val="00862600"/>
    <w:rsid w:val="00862713"/>
    <w:rsid w:val="00862D7D"/>
    <w:rsid w:val="00862E43"/>
    <w:rsid w:val="0086331C"/>
    <w:rsid w:val="00863588"/>
    <w:rsid w:val="008635FB"/>
    <w:rsid w:val="008636C7"/>
    <w:rsid w:val="00863B46"/>
    <w:rsid w:val="00863B8F"/>
    <w:rsid w:val="00863C55"/>
    <w:rsid w:val="00863F28"/>
    <w:rsid w:val="0086431E"/>
    <w:rsid w:val="00864D97"/>
    <w:rsid w:val="00865096"/>
    <w:rsid w:val="0086533D"/>
    <w:rsid w:val="008653D4"/>
    <w:rsid w:val="00865415"/>
    <w:rsid w:val="008654BB"/>
    <w:rsid w:val="008654F5"/>
    <w:rsid w:val="0086585D"/>
    <w:rsid w:val="00865EAC"/>
    <w:rsid w:val="00866091"/>
    <w:rsid w:val="00866571"/>
    <w:rsid w:val="008669C0"/>
    <w:rsid w:val="00866BB0"/>
    <w:rsid w:val="00866BC5"/>
    <w:rsid w:val="00866ECE"/>
    <w:rsid w:val="0086711E"/>
    <w:rsid w:val="00867751"/>
    <w:rsid w:val="008678E1"/>
    <w:rsid w:val="00867DB8"/>
    <w:rsid w:val="00867DF0"/>
    <w:rsid w:val="00870A2E"/>
    <w:rsid w:val="00870C7D"/>
    <w:rsid w:val="00871171"/>
    <w:rsid w:val="0087232E"/>
    <w:rsid w:val="00872591"/>
    <w:rsid w:val="00872C67"/>
    <w:rsid w:val="00872D8F"/>
    <w:rsid w:val="00872F30"/>
    <w:rsid w:val="008730B5"/>
    <w:rsid w:val="0087387D"/>
    <w:rsid w:val="00873E0B"/>
    <w:rsid w:val="0087414A"/>
    <w:rsid w:val="008742F4"/>
    <w:rsid w:val="00874A2E"/>
    <w:rsid w:val="00874E8C"/>
    <w:rsid w:val="0087599A"/>
    <w:rsid w:val="0087604F"/>
    <w:rsid w:val="0087676C"/>
    <w:rsid w:val="008767D8"/>
    <w:rsid w:val="00876E2B"/>
    <w:rsid w:val="0087701F"/>
    <w:rsid w:val="00877052"/>
    <w:rsid w:val="00877641"/>
    <w:rsid w:val="008805A8"/>
    <w:rsid w:val="00880651"/>
    <w:rsid w:val="008810BE"/>
    <w:rsid w:val="008810EF"/>
    <w:rsid w:val="00882134"/>
    <w:rsid w:val="0088214E"/>
    <w:rsid w:val="0088233B"/>
    <w:rsid w:val="008825D8"/>
    <w:rsid w:val="0088331B"/>
    <w:rsid w:val="008834F4"/>
    <w:rsid w:val="008842F0"/>
    <w:rsid w:val="0088434A"/>
    <w:rsid w:val="00884498"/>
    <w:rsid w:val="00885505"/>
    <w:rsid w:val="00885584"/>
    <w:rsid w:val="008856A0"/>
    <w:rsid w:val="00885A85"/>
    <w:rsid w:val="00885D28"/>
    <w:rsid w:val="00886A89"/>
    <w:rsid w:val="00886B40"/>
    <w:rsid w:val="008876B5"/>
    <w:rsid w:val="008877F2"/>
    <w:rsid w:val="00887BBB"/>
    <w:rsid w:val="00887FE7"/>
    <w:rsid w:val="0089042A"/>
    <w:rsid w:val="00890811"/>
    <w:rsid w:val="00890FAF"/>
    <w:rsid w:val="00891004"/>
    <w:rsid w:val="0089110B"/>
    <w:rsid w:val="008915D9"/>
    <w:rsid w:val="00891629"/>
    <w:rsid w:val="00891953"/>
    <w:rsid w:val="00891955"/>
    <w:rsid w:val="00891956"/>
    <w:rsid w:val="00891C4A"/>
    <w:rsid w:val="00891E9F"/>
    <w:rsid w:val="008924C7"/>
    <w:rsid w:val="00892510"/>
    <w:rsid w:val="00892853"/>
    <w:rsid w:val="00892A52"/>
    <w:rsid w:val="00892C35"/>
    <w:rsid w:val="008931B1"/>
    <w:rsid w:val="008939C6"/>
    <w:rsid w:val="00893A86"/>
    <w:rsid w:val="00893D79"/>
    <w:rsid w:val="00894006"/>
    <w:rsid w:val="00894A24"/>
    <w:rsid w:val="00894D70"/>
    <w:rsid w:val="00894ECC"/>
    <w:rsid w:val="0089503D"/>
    <w:rsid w:val="00895602"/>
    <w:rsid w:val="00895C46"/>
    <w:rsid w:val="00895F85"/>
    <w:rsid w:val="00896624"/>
    <w:rsid w:val="00896FFB"/>
    <w:rsid w:val="00897114"/>
    <w:rsid w:val="00897784"/>
    <w:rsid w:val="00897F5B"/>
    <w:rsid w:val="008A00AA"/>
    <w:rsid w:val="008A03B2"/>
    <w:rsid w:val="008A08A2"/>
    <w:rsid w:val="008A0CA9"/>
    <w:rsid w:val="008A134C"/>
    <w:rsid w:val="008A154D"/>
    <w:rsid w:val="008A15A7"/>
    <w:rsid w:val="008A181B"/>
    <w:rsid w:val="008A1ABE"/>
    <w:rsid w:val="008A1CD4"/>
    <w:rsid w:val="008A1DF8"/>
    <w:rsid w:val="008A230C"/>
    <w:rsid w:val="008A24CF"/>
    <w:rsid w:val="008A2524"/>
    <w:rsid w:val="008A256E"/>
    <w:rsid w:val="008A2740"/>
    <w:rsid w:val="008A2893"/>
    <w:rsid w:val="008A2C97"/>
    <w:rsid w:val="008A2CF6"/>
    <w:rsid w:val="008A2ECB"/>
    <w:rsid w:val="008A3B76"/>
    <w:rsid w:val="008A3C86"/>
    <w:rsid w:val="008A3DA4"/>
    <w:rsid w:val="008A45D0"/>
    <w:rsid w:val="008A47E7"/>
    <w:rsid w:val="008A48A1"/>
    <w:rsid w:val="008A4D0F"/>
    <w:rsid w:val="008A5005"/>
    <w:rsid w:val="008A553D"/>
    <w:rsid w:val="008A5694"/>
    <w:rsid w:val="008A5F25"/>
    <w:rsid w:val="008A636D"/>
    <w:rsid w:val="008A64B5"/>
    <w:rsid w:val="008A6862"/>
    <w:rsid w:val="008A6C16"/>
    <w:rsid w:val="008A6EDC"/>
    <w:rsid w:val="008A6F6F"/>
    <w:rsid w:val="008A71FA"/>
    <w:rsid w:val="008B0012"/>
    <w:rsid w:val="008B014E"/>
    <w:rsid w:val="008B078C"/>
    <w:rsid w:val="008B0858"/>
    <w:rsid w:val="008B0967"/>
    <w:rsid w:val="008B0A4D"/>
    <w:rsid w:val="008B0CC6"/>
    <w:rsid w:val="008B0CE8"/>
    <w:rsid w:val="008B0E90"/>
    <w:rsid w:val="008B10FD"/>
    <w:rsid w:val="008B131E"/>
    <w:rsid w:val="008B1650"/>
    <w:rsid w:val="008B1848"/>
    <w:rsid w:val="008B1DCD"/>
    <w:rsid w:val="008B1F9B"/>
    <w:rsid w:val="008B23A0"/>
    <w:rsid w:val="008B282B"/>
    <w:rsid w:val="008B2B87"/>
    <w:rsid w:val="008B3508"/>
    <w:rsid w:val="008B3865"/>
    <w:rsid w:val="008B3C5A"/>
    <w:rsid w:val="008B3EE3"/>
    <w:rsid w:val="008B418C"/>
    <w:rsid w:val="008B44B5"/>
    <w:rsid w:val="008B467C"/>
    <w:rsid w:val="008B4B01"/>
    <w:rsid w:val="008B4CA0"/>
    <w:rsid w:val="008B4D23"/>
    <w:rsid w:val="008B5075"/>
    <w:rsid w:val="008B5771"/>
    <w:rsid w:val="008B5786"/>
    <w:rsid w:val="008B5989"/>
    <w:rsid w:val="008B5BAF"/>
    <w:rsid w:val="008B61C2"/>
    <w:rsid w:val="008B62C1"/>
    <w:rsid w:val="008B6682"/>
    <w:rsid w:val="008B71BE"/>
    <w:rsid w:val="008B7483"/>
    <w:rsid w:val="008B7A47"/>
    <w:rsid w:val="008B7B8B"/>
    <w:rsid w:val="008B7C8A"/>
    <w:rsid w:val="008C026E"/>
    <w:rsid w:val="008C04D3"/>
    <w:rsid w:val="008C0542"/>
    <w:rsid w:val="008C0560"/>
    <w:rsid w:val="008C0CA7"/>
    <w:rsid w:val="008C0FF5"/>
    <w:rsid w:val="008C10D9"/>
    <w:rsid w:val="008C1287"/>
    <w:rsid w:val="008C12EA"/>
    <w:rsid w:val="008C13EF"/>
    <w:rsid w:val="008C152F"/>
    <w:rsid w:val="008C2556"/>
    <w:rsid w:val="008C261B"/>
    <w:rsid w:val="008C2943"/>
    <w:rsid w:val="008C2B95"/>
    <w:rsid w:val="008C2BC7"/>
    <w:rsid w:val="008C2FAA"/>
    <w:rsid w:val="008C3551"/>
    <w:rsid w:val="008C3DB9"/>
    <w:rsid w:val="008C4602"/>
    <w:rsid w:val="008C4C37"/>
    <w:rsid w:val="008C4DEB"/>
    <w:rsid w:val="008C529A"/>
    <w:rsid w:val="008C54EE"/>
    <w:rsid w:val="008C565E"/>
    <w:rsid w:val="008C5B26"/>
    <w:rsid w:val="008C5BBE"/>
    <w:rsid w:val="008C5E1A"/>
    <w:rsid w:val="008C64B7"/>
    <w:rsid w:val="008C67A0"/>
    <w:rsid w:val="008C6946"/>
    <w:rsid w:val="008C6D34"/>
    <w:rsid w:val="008C6EC6"/>
    <w:rsid w:val="008C6FB9"/>
    <w:rsid w:val="008C6FCF"/>
    <w:rsid w:val="008C71A3"/>
    <w:rsid w:val="008C7302"/>
    <w:rsid w:val="008C73D9"/>
    <w:rsid w:val="008C76BF"/>
    <w:rsid w:val="008C7C0B"/>
    <w:rsid w:val="008C7FE3"/>
    <w:rsid w:val="008D01AA"/>
    <w:rsid w:val="008D0401"/>
    <w:rsid w:val="008D052F"/>
    <w:rsid w:val="008D0561"/>
    <w:rsid w:val="008D05DB"/>
    <w:rsid w:val="008D0833"/>
    <w:rsid w:val="008D094D"/>
    <w:rsid w:val="008D0F5E"/>
    <w:rsid w:val="008D1371"/>
    <w:rsid w:val="008D1547"/>
    <w:rsid w:val="008D199C"/>
    <w:rsid w:val="008D19B5"/>
    <w:rsid w:val="008D1AF8"/>
    <w:rsid w:val="008D1D3A"/>
    <w:rsid w:val="008D1E0E"/>
    <w:rsid w:val="008D2380"/>
    <w:rsid w:val="008D2652"/>
    <w:rsid w:val="008D2688"/>
    <w:rsid w:val="008D27E6"/>
    <w:rsid w:val="008D2D20"/>
    <w:rsid w:val="008D3418"/>
    <w:rsid w:val="008D39E3"/>
    <w:rsid w:val="008D3A7C"/>
    <w:rsid w:val="008D432E"/>
    <w:rsid w:val="008D43C5"/>
    <w:rsid w:val="008D4794"/>
    <w:rsid w:val="008D4A8A"/>
    <w:rsid w:val="008D4AA8"/>
    <w:rsid w:val="008D4CA0"/>
    <w:rsid w:val="008D4D42"/>
    <w:rsid w:val="008D5132"/>
    <w:rsid w:val="008D56F6"/>
    <w:rsid w:val="008D59AF"/>
    <w:rsid w:val="008D5B76"/>
    <w:rsid w:val="008D5BAC"/>
    <w:rsid w:val="008D5E0A"/>
    <w:rsid w:val="008D5ED6"/>
    <w:rsid w:val="008D61B7"/>
    <w:rsid w:val="008D65E3"/>
    <w:rsid w:val="008D692D"/>
    <w:rsid w:val="008D73AD"/>
    <w:rsid w:val="008D73AE"/>
    <w:rsid w:val="008D7841"/>
    <w:rsid w:val="008E02E2"/>
    <w:rsid w:val="008E049E"/>
    <w:rsid w:val="008E0534"/>
    <w:rsid w:val="008E06E2"/>
    <w:rsid w:val="008E09A3"/>
    <w:rsid w:val="008E0E4E"/>
    <w:rsid w:val="008E1109"/>
    <w:rsid w:val="008E1339"/>
    <w:rsid w:val="008E145C"/>
    <w:rsid w:val="008E1671"/>
    <w:rsid w:val="008E19A9"/>
    <w:rsid w:val="008E1B5D"/>
    <w:rsid w:val="008E25BC"/>
    <w:rsid w:val="008E2F78"/>
    <w:rsid w:val="008E2F82"/>
    <w:rsid w:val="008E316D"/>
    <w:rsid w:val="008E3CE0"/>
    <w:rsid w:val="008E445B"/>
    <w:rsid w:val="008E4AAA"/>
    <w:rsid w:val="008E522A"/>
    <w:rsid w:val="008E52C9"/>
    <w:rsid w:val="008E5760"/>
    <w:rsid w:val="008E603B"/>
    <w:rsid w:val="008E637A"/>
    <w:rsid w:val="008E64F1"/>
    <w:rsid w:val="008E65DF"/>
    <w:rsid w:val="008E6645"/>
    <w:rsid w:val="008E6758"/>
    <w:rsid w:val="008E687B"/>
    <w:rsid w:val="008E69AE"/>
    <w:rsid w:val="008E72B1"/>
    <w:rsid w:val="008E739D"/>
    <w:rsid w:val="008E7454"/>
    <w:rsid w:val="008E75A6"/>
    <w:rsid w:val="008E7B39"/>
    <w:rsid w:val="008E7C31"/>
    <w:rsid w:val="008E7EA0"/>
    <w:rsid w:val="008E7ED9"/>
    <w:rsid w:val="008F0187"/>
    <w:rsid w:val="008F0E00"/>
    <w:rsid w:val="008F1001"/>
    <w:rsid w:val="008F1009"/>
    <w:rsid w:val="008F11C1"/>
    <w:rsid w:val="008F1240"/>
    <w:rsid w:val="008F1375"/>
    <w:rsid w:val="008F162D"/>
    <w:rsid w:val="008F17B1"/>
    <w:rsid w:val="008F199B"/>
    <w:rsid w:val="008F1AC3"/>
    <w:rsid w:val="008F238A"/>
    <w:rsid w:val="008F24CC"/>
    <w:rsid w:val="008F27F1"/>
    <w:rsid w:val="008F31B9"/>
    <w:rsid w:val="008F31C1"/>
    <w:rsid w:val="008F3DE5"/>
    <w:rsid w:val="008F458D"/>
    <w:rsid w:val="008F47D1"/>
    <w:rsid w:val="008F4A38"/>
    <w:rsid w:val="008F4AA2"/>
    <w:rsid w:val="008F4EDD"/>
    <w:rsid w:val="008F5314"/>
    <w:rsid w:val="008F539E"/>
    <w:rsid w:val="008F5BC9"/>
    <w:rsid w:val="008F63E8"/>
    <w:rsid w:val="008F6A11"/>
    <w:rsid w:val="008F6B51"/>
    <w:rsid w:val="008F6BF7"/>
    <w:rsid w:val="008F71FE"/>
    <w:rsid w:val="008F7299"/>
    <w:rsid w:val="008F79D2"/>
    <w:rsid w:val="008F7C2D"/>
    <w:rsid w:val="008F7F6A"/>
    <w:rsid w:val="00900BFD"/>
    <w:rsid w:val="00900C9E"/>
    <w:rsid w:val="00901273"/>
    <w:rsid w:val="009012B8"/>
    <w:rsid w:val="00901556"/>
    <w:rsid w:val="0090176E"/>
    <w:rsid w:val="0090177B"/>
    <w:rsid w:val="0090196A"/>
    <w:rsid w:val="00901AD8"/>
    <w:rsid w:val="00901E96"/>
    <w:rsid w:val="00901F27"/>
    <w:rsid w:val="009026AE"/>
    <w:rsid w:val="0090276B"/>
    <w:rsid w:val="00903361"/>
    <w:rsid w:val="00903893"/>
    <w:rsid w:val="00903B1D"/>
    <w:rsid w:val="00903C51"/>
    <w:rsid w:val="00903FFD"/>
    <w:rsid w:val="0090404D"/>
    <w:rsid w:val="00904177"/>
    <w:rsid w:val="009041AE"/>
    <w:rsid w:val="00904240"/>
    <w:rsid w:val="0090523E"/>
    <w:rsid w:val="009052C7"/>
    <w:rsid w:val="00905491"/>
    <w:rsid w:val="009058C4"/>
    <w:rsid w:val="00905B45"/>
    <w:rsid w:val="00905D1F"/>
    <w:rsid w:val="0090641C"/>
    <w:rsid w:val="0090647F"/>
    <w:rsid w:val="00906737"/>
    <w:rsid w:val="00906B8B"/>
    <w:rsid w:val="00906FA2"/>
    <w:rsid w:val="009071BD"/>
    <w:rsid w:val="0090748C"/>
    <w:rsid w:val="00907710"/>
    <w:rsid w:val="00907A88"/>
    <w:rsid w:val="009105C4"/>
    <w:rsid w:val="009105CE"/>
    <w:rsid w:val="00910AD7"/>
    <w:rsid w:val="00910E89"/>
    <w:rsid w:val="00910F06"/>
    <w:rsid w:val="0091104B"/>
    <w:rsid w:val="009111C4"/>
    <w:rsid w:val="009111F0"/>
    <w:rsid w:val="0091129A"/>
    <w:rsid w:val="00911F34"/>
    <w:rsid w:val="009125E2"/>
    <w:rsid w:val="0091290A"/>
    <w:rsid w:val="00912970"/>
    <w:rsid w:val="00912B8B"/>
    <w:rsid w:val="00912F69"/>
    <w:rsid w:val="0091307A"/>
    <w:rsid w:val="0091398B"/>
    <w:rsid w:val="00913E36"/>
    <w:rsid w:val="00914150"/>
    <w:rsid w:val="0091426C"/>
    <w:rsid w:val="00915A65"/>
    <w:rsid w:val="0091604C"/>
    <w:rsid w:val="00916484"/>
    <w:rsid w:val="00916A54"/>
    <w:rsid w:val="00916AD4"/>
    <w:rsid w:val="00916DD2"/>
    <w:rsid w:val="00916FA7"/>
    <w:rsid w:val="00917181"/>
    <w:rsid w:val="00917263"/>
    <w:rsid w:val="009173B5"/>
    <w:rsid w:val="0092038D"/>
    <w:rsid w:val="0092050E"/>
    <w:rsid w:val="0092093C"/>
    <w:rsid w:val="00920A10"/>
    <w:rsid w:val="00920EE6"/>
    <w:rsid w:val="00921270"/>
    <w:rsid w:val="009213B2"/>
    <w:rsid w:val="00921FFE"/>
    <w:rsid w:val="009221A5"/>
    <w:rsid w:val="0092229B"/>
    <w:rsid w:val="009223BE"/>
    <w:rsid w:val="00922413"/>
    <w:rsid w:val="0092248E"/>
    <w:rsid w:val="00922745"/>
    <w:rsid w:val="009230AD"/>
    <w:rsid w:val="00923537"/>
    <w:rsid w:val="00923CD2"/>
    <w:rsid w:val="00923DD1"/>
    <w:rsid w:val="00923E8C"/>
    <w:rsid w:val="00924205"/>
    <w:rsid w:val="00924252"/>
    <w:rsid w:val="009243EA"/>
    <w:rsid w:val="009248F9"/>
    <w:rsid w:val="00924CAB"/>
    <w:rsid w:val="009251D1"/>
    <w:rsid w:val="009252A8"/>
    <w:rsid w:val="00925735"/>
    <w:rsid w:val="00925789"/>
    <w:rsid w:val="00925AC5"/>
    <w:rsid w:val="0092604E"/>
    <w:rsid w:val="00926667"/>
    <w:rsid w:val="00926B1A"/>
    <w:rsid w:val="00926E2D"/>
    <w:rsid w:val="00926F4E"/>
    <w:rsid w:val="00927037"/>
    <w:rsid w:val="0092728E"/>
    <w:rsid w:val="00927534"/>
    <w:rsid w:val="00927754"/>
    <w:rsid w:val="00927FB5"/>
    <w:rsid w:val="00930073"/>
    <w:rsid w:val="00930080"/>
    <w:rsid w:val="009300D0"/>
    <w:rsid w:val="0093098F"/>
    <w:rsid w:val="00930BDA"/>
    <w:rsid w:val="00930DBE"/>
    <w:rsid w:val="00930E90"/>
    <w:rsid w:val="00931378"/>
    <w:rsid w:val="0093151F"/>
    <w:rsid w:val="00931840"/>
    <w:rsid w:val="00931A96"/>
    <w:rsid w:val="00931B6E"/>
    <w:rsid w:val="00931BBC"/>
    <w:rsid w:val="00931D32"/>
    <w:rsid w:val="00931E29"/>
    <w:rsid w:val="00931F50"/>
    <w:rsid w:val="00932A39"/>
    <w:rsid w:val="00932F31"/>
    <w:rsid w:val="009330F7"/>
    <w:rsid w:val="00933764"/>
    <w:rsid w:val="009338D1"/>
    <w:rsid w:val="00933E13"/>
    <w:rsid w:val="0093419F"/>
    <w:rsid w:val="00934283"/>
    <w:rsid w:val="009342C8"/>
    <w:rsid w:val="00934679"/>
    <w:rsid w:val="00934758"/>
    <w:rsid w:val="0093487D"/>
    <w:rsid w:val="009348FC"/>
    <w:rsid w:val="00934B99"/>
    <w:rsid w:val="00934FEB"/>
    <w:rsid w:val="009358C5"/>
    <w:rsid w:val="00936902"/>
    <w:rsid w:val="00936A53"/>
    <w:rsid w:val="00936BCE"/>
    <w:rsid w:val="00936FDC"/>
    <w:rsid w:val="00937710"/>
    <w:rsid w:val="00937817"/>
    <w:rsid w:val="009378CA"/>
    <w:rsid w:val="009379AF"/>
    <w:rsid w:val="00937C38"/>
    <w:rsid w:val="00937D98"/>
    <w:rsid w:val="00937F22"/>
    <w:rsid w:val="00940363"/>
    <w:rsid w:val="00940722"/>
    <w:rsid w:val="00940725"/>
    <w:rsid w:val="00940F18"/>
    <w:rsid w:val="00941109"/>
    <w:rsid w:val="00941725"/>
    <w:rsid w:val="00941921"/>
    <w:rsid w:val="00941C54"/>
    <w:rsid w:val="00941E14"/>
    <w:rsid w:val="00942052"/>
    <w:rsid w:val="0094236B"/>
    <w:rsid w:val="009428E1"/>
    <w:rsid w:val="00942BCA"/>
    <w:rsid w:val="0094314B"/>
    <w:rsid w:val="00943608"/>
    <w:rsid w:val="0094373C"/>
    <w:rsid w:val="00943FD3"/>
    <w:rsid w:val="00944067"/>
    <w:rsid w:val="009440FB"/>
    <w:rsid w:val="0094411B"/>
    <w:rsid w:val="00944625"/>
    <w:rsid w:val="00944A14"/>
    <w:rsid w:val="00944EA7"/>
    <w:rsid w:val="00944F5A"/>
    <w:rsid w:val="00944F97"/>
    <w:rsid w:val="00945609"/>
    <w:rsid w:val="0094597B"/>
    <w:rsid w:val="0094633C"/>
    <w:rsid w:val="009473CE"/>
    <w:rsid w:val="009477F8"/>
    <w:rsid w:val="00947A16"/>
    <w:rsid w:val="00947F0C"/>
    <w:rsid w:val="0095017D"/>
    <w:rsid w:val="0095018D"/>
    <w:rsid w:val="00950400"/>
    <w:rsid w:val="009504ED"/>
    <w:rsid w:val="0095067E"/>
    <w:rsid w:val="00950D83"/>
    <w:rsid w:val="00951432"/>
    <w:rsid w:val="00951D79"/>
    <w:rsid w:val="00952443"/>
    <w:rsid w:val="009524F8"/>
    <w:rsid w:val="009529EE"/>
    <w:rsid w:val="00952A7D"/>
    <w:rsid w:val="00952CA2"/>
    <w:rsid w:val="00953267"/>
    <w:rsid w:val="009533D0"/>
    <w:rsid w:val="009538E3"/>
    <w:rsid w:val="009539BA"/>
    <w:rsid w:val="00953A96"/>
    <w:rsid w:val="0095405C"/>
    <w:rsid w:val="009541A4"/>
    <w:rsid w:val="009543AF"/>
    <w:rsid w:val="00954509"/>
    <w:rsid w:val="009549CF"/>
    <w:rsid w:val="00955D65"/>
    <w:rsid w:val="00955FB5"/>
    <w:rsid w:val="00956691"/>
    <w:rsid w:val="009566DC"/>
    <w:rsid w:val="00956741"/>
    <w:rsid w:val="00956773"/>
    <w:rsid w:val="009568DE"/>
    <w:rsid w:val="00956A26"/>
    <w:rsid w:val="00956AA8"/>
    <w:rsid w:val="009572DB"/>
    <w:rsid w:val="00957743"/>
    <w:rsid w:val="00957829"/>
    <w:rsid w:val="00957C33"/>
    <w:rsid w:val="00957CC6"/>
    <w:rsid w:val="009602A8"/>
    <w:rsid w:val="00960B3A"/>
    <w:rsid w:val="00960C63"/>
    <w:rsid w:val="00960D1E"/>
    <w:rsid w:val="00960FFA"/>
    <w:rsid w:val="009610B0"/>
    <w:rsid w:val="00961C6F"/>
    <w:rsid w:val="00961D29"/>
    <w:rsid w:val="00961EA1"/>
    <w:rsid w:val="00961ECD"/>
    <w:rsid w:val="009621EA"/>
    <w:rsid w:val="009626E7"/>
    <w:rsid w:val="00963A9D"/>
    <w:rsid w:val="00963D74"/>
    <w:rsid w:val="00963DF4"/>
    <w:rsid w:val="009642B8"/>
    <w:rsid w:val="00964541"/>
    <w:rsid w:val="00964677"/>
    <w:rsid w:val="009650B6"/>
    <w:rsid w:val="00965422"/>
    <w:rsid w:val="009655C1"/>
    <w:rsid w:val="00965717"/>
    <w:rsid w:val="009658D8"/>
    <w:rsid w:val="00965AAB"/>
    <w:rsid w:val="00965F08"/>
    <w:rsid w:val="009666AF"/>
    <w:rsid w:val="00966D8A"/>
    <w:rsid w:val="00967942"/>
    <w:rsid w:val="00967C5B"/>
    <w:rsid w:val="00967DD7"/>
    <w:rsid w:val="00970156"/>
    <w:rsid w:val="0097037C"/>
    <w:rsid w:val="00970B9E"/>
    <w:rsid w:val="00971397"/>
    <w:rsid w:val="00971C39"/>
    <w:rsid w:val="00971CA2"/>
    <w:rsid w:val="0097204C"/>
    <w:rsid w:val="00972670"/>
    <w:rsid w:val="00972922"/>
    <w:rsid w:val="00972CEE"/>
    <w:rsid w:val="009732D2"/>
    <w:rsid w:val="00973318"/>
    <w:rsid w:val="009733D4"/>
    <w:rsid w:val="00973436"/>
    <w:rsid w:val="00973E11"/>
    <w:rsid w:val="00974021"/>
    <w:rsid w:val="00974168"/>
    <w:rsid w:val="00974292"/>
    <w:rsid w:val="00974554"/>
    <w:rsid w:val="009745C7"/>
    <w:rsid w:val="009749B4"/>
    <w:rsid w:val="00974A4E"/>
    <w:rsid w:val="00975426"/>
    <w:rsid w:val="009757D9"/>
    <w:rsid w:val="00975C15"/>
    <w:rsid w:val="00975C6D"/>
    <w:rsid w:val="009763D8"/>
    <w:rsid w:val="00976597"/>
    <w:rsid w:val="00976943"/>
    <w:rsid w:val="00976962"/>
    <w:rsid w:val="0097736A"/>
    <w:rsid w:val="00977625"/>
    <w:rsid w:val="009776F7"/>
    <w:rsid w:val="0097773A"/>
    <w:rsid w:val="0098017F"/>
    <w:rsid w:val="00980526"/>
    <w:rsid w:val="00980617"/>
    <w:rsid w:val="0098065B"/>
    <w:rsid w:val="00980A07"/>
    <w:rsid w:val="00980B44"/>
    <w:rsid w:val="00980C6F"/>
    <w:rsid w:val="00980DBA"/>
    <w:rsid w:val="00981044"/>
    <w:rsid w:val="009810A2"/>
    <w:rsid w:val="00981126"/>
    <w:rsid w:val="00981369"/>
    <w:rsid w:val="009813BB"/>
    <w:rsid w:val="009828F6"/>
    <w:rsid w:val="0098298C"/>
    <w:rsid w:val="00982D1C"/>
    <w:rsid w:val="009830EF"/>
    <w:rsid w:val="00983C35"/>
    <w:rsid w:val="00983D7F"/>
    <w:rsid w:val="00983DFB"/>
    <w:rsid w:val="009845D8"/>
    <w:rsid w:val="00984BE5"/>
    <w:rsid w:val="00985080"/>
    <w:rsid w:val="00985435"/>
    <w:rsid w:val="00985B08"/>
    <w:rsid w:val="00985B46"/>
    <w:rsid w:val="00985BD0"/>
    <w:rsid w:val="00985DF0"/>
    <w:rsid w:val="00986301"/>
    <w:rsid w:val="009863C3"/>
    <w:rsid w:val="00986791"/>
    <w:rsid w:val="00986EE9"/>
    <w:rsid w:val="00987091"/>
    <w:rsid w:val="009873D8"/>
    <w:rsid w:val="009877F5"/>
    <w:rsid w:val="009877F8"/>
    <w:rsid w:val="009879B6"/>
    <w:rsid w:val="00987B57"/>
    <w:rsid w:val="00987C35"/>
    <w:rsid w:val="00987D57"/>
    <w:rsid w:val="0099006A"/>
    <w:rsid w:val="0099011E"/>
    <w:rsid w:val="0099034F"/>
    <w:rsid w:val="009903DF"/>
    <w:rsid w:val="009904CC"/>
    <w:rsid w:val="00990B2C"/>
    <w:rsid w:val="00990C58"/>
    <w:rsid w:val="00990F3D"/>
    <w:rsid w:val="00990F80"/>
    <w:rsid w:val="009910B7"/>
    <w:rsid w:val="009916B3"/>
    <w:rsid w:val="009917F7"/>
    <w:rsid w:val="009924E7"/>
    <w:rsid w:val="0099293D"/>
    <w:rsid w:val="00993136"/>
    <w:rsid w:val="00993296"/>
    <w:rsid w:val="009937B3"/>
    <w:rsid w:val="00993B22"/>
    <w:rsid w:val="00993D12"/>
    <w:rsid w:val="00993E16"/>
    <w:rsid w:val="0099401E"/>
    <w:rsid w:val="009945CE"/>
    <w:rsid w:val="009949B4"/>
    <w:rsid w:val="00994A1F"/>
    <w:rsid w:val="00994C2C"/>
    <w:rsid w:val="00994CB7"/>
    <w:rsid w:val="00994E71"/>
    <w:rsid w:val="00995077"/>
    <w:rsid w:val="00995328"/>
    <w:rsid w:val="0099626C"/>
    <w:rsid w:val="00996565"/>
    <w:rsid w:val="009967F4"/>
    <w:rsid w:val="00996B76"/>
    <w:rsid w:val="00996B8D"/>
    <w:rsid w:val="00996C62"/>
    <w:rsid w:val="00996CCB"/>
    <w:rsid w:val="00996DA9"/>
    <w:rsid w:val="00996F81"/>
    <w:rsid w:val="009974BD"/>
    <w:rsid w:val="009979B6"/>
    <w:rsid w:val="00997BC2"/>
    <w:rsid w:val="00997C9A"/>
    <w:rsid w:val="009A0103"/>
    <w:rsid w:val="009A0154"/>
    <w:rsid w:val="009A03A0"/>
    <w:rsid w:val="009A04D2"/>
    <w:rsid w:val="009A054C"/>
    <w:rsid w:val="009A0D3E"/>
    <w:rsid w:val="009A0DC8"/>
    <w:rsid w:val="009A14EA"/>
    <w:rsid w:val="009A1C01"/>
    <w:rsid w:val="009A219B"/>
    <w:rsid w:val="009A2219"/>
    <w:rsid w:val="009A24E7"/>
    <w:rsid w:val="009A2710"/>
    <w:rsid w:val="009A28E3"/>
    <w:rsid w:val="009A2F13"/>
    <w:rsid w:val="009A2F35"/>
    <w:rsid w:val="009A315E"/>
    <w:rsid w:val="009A34EA"/>
    <w:rsid w:val="009A4243"/>
    <w:rsid w:val="009A492A"/>
    <w:rsid w:val="009A4DEF"/>
    <w:rsid w:val="009A51D9"/>
    <w:rsid w:val="009A5576"/>
    <w:rsid w:val="009A5669"/>
    <w:rsid w:val="009A5AC8"/>
    <w:rsid w:val="009A5DB4"/>
    <w:rsid w:val="009A608B"/>
    <w:rsid w:val="009A6C25"/>
    <w:rsid w:val="009A6D1B"/>
    <w:rsid w:val="009A6D86"/>
    <w:rsid w:val="009A6D96"/>
    <w:rsid w:val="009A70D6"/>
    <w:rsid w:val="009A713A"/>
    <w:rsid w:val="009A741A"/>
    <w:rsid w:val="009A7A2A"/>
    <w:rsid w:val="009A7C92"/>
    <w:rsid w:val="009B02F5"/>
    <w:rsid w:val="009B0925"/>
    <w:rsid w:val="009B0A86"/>
    <w:rsid w:val="009B0D22"/>
    <w:rsid w:val="009B11F4"/>
    <w:rsid w:val="009B153A"/>
    <w:rsid w:val="009B2057"/>
    <w:rsid w:val="009B2422"/>
    <w:rsid w:val="009B2AFC"/>
    <w:rsid w:val="009B39C5"/>
    <w:rsid w:val="009B3AED"/>
    <w:rsid w:val="009B4281"/>
    <w:rsid w:val="009B47AF"/>
    <w:rsid w:val="009B491E"/>
    <w:rsid w:val="009B4A26"/>
    <w:rsid w:val="009B4B9D"/>
    <w:rsid w:val="009B4C97"/>
    <w:rsid w:val="009B4CB1"/>
    <w:rsid w:val="009B4E21"/>
    <w:rsid w:val="009B5559"/>
    <w:rsid w:val="009B5681"/>
    <w:rsid w:val="009B5785"/>
    <w:rsid w:val="009B5B06"/>
    <w:rsid w:val="009B5B2C"/>
    <w:rsid w:val="009B5E90"/>
    <w:rsid w:val="009B5F79"/>
    <w:rsid w:val="009B6785"/>
    <w:rsid w:val="009B6976"/>
    <w:rsid w:val="009C00FD"/>
    <w:rsid w:val="009C0A84"/>
    <w:rsid w:val="009C0CD7"/>
    <w:rsid w:val="009C109D"/>
    <w:rsid w:val="009C11CA"/>
    <w:rsid w:val="009C14F4"/>
    <w:rsid w:val="009C250C"/>
    <w:rsid w:val="009C28EB"/>
    <w:rsid w:val="009C2E17"/>
    <w:rsid w:val="009C2E4A"/>
    <w:rsid w:val="009C2F24"/>
    <w:rsid w:val="009C2FF2"/>
    <w:rsid w:val="009C322D"/>
    <w:rsid w:val="009C322F"/>
    <w:rsid w:val="009C3509"/>
    <w:rsid w:val="009C3795"/>
    <w:rsid w:val="009C39C9"/>
    <w:rsid w:val="009C3E09"/>
    <w:rsid w:val="009C3F33"/>
    <w:rsid w:val="009C49A2"/>
    <w:rsid w:val="009C4A97"/>
    <w:rsid w:val="009C4BA2"/>
    <w:rsid w:val="009C59AF"/>
    <w:rsid w:val="009C5A1C"/>
    <w:rsid w:val="009C5A99"/>
    <w:rsid w:val="009C5AD8"/>
    <w:rsid w:val="009C5B77"/>
    <w:rsid w:val="009C626F"/>
    <w:rsid w:val="009C6354"/>
    <w:rsid w:val="009C65A1"/>
    <w:rsid w:val="009C7244"/>
    <w:rsid w:val="009C752F"/>
    <w:rsid w:val="009C7628"/>
    <w:rsid w:val="009C78C2"/>
    <w:rsid w:val="009D0489"/>
    <w:rsid w:val="009D0A1C"/>
    <w:rsid w:val="009D10F3"/>
    <w:rsid w:val="009D11EE"/>
    <w:rsid w:val="009D15A7"/>
    <w:rsid w:val="009D17DE"/>
    <w:rsid w:val="009D19AC"/>
    <w:rsid w:val="009D1BB3"/>
    <w:rsid w:val="009D2790"/>
    <w:rsid w:val="009D29BE"/>
    <w:rsid w:val="009D33FC"/>
    <w:rsid w:val="009D343A"/>
    <w:rsid w:val="009D3E06"/>
    <w:rsid w:val="009D435A"/>
    <w:rsid w:val="009D462A"/>
    <w:rsid w:val="009D4985"/>
    <w:rsid w:val="009D55B1"/>
    <w:rsid w:val="009D5E31"/>
    <w:rsid w:val="009D62EF"/>
    <w:rsid w:val="009D6978"/>
    <w:rsid w:val="009D6E3D"/>
    <w:rsid w:val="009D735F"/>
    <w:rsid w:val="009D7610"/>
    <w:rsid w:val="009D768B"/>
    <w:rsid w:val="009D792B"/>
    <w:rsid w:val="009D7A71"/>
    <w:rsid w:val="009D7D7E"/>
    <w:rsid w:val="009D7E9F"/>
    <w:rsid w:val="009E071F"/>
    <w:rsid w:val="009E0991"/>
    <w:rsid w:val="009E0C23"/>
    <w:rsid w:val="009E0C87"/>
    <w:rsid w:val="009E0D08"/>
    <w:rsid w:val="009E19E3"/>
    <w:rsid w:val="009E1D9F"/>
    <w:rsid w:val="009E21A7"/>
    <w:rsid w:val="009E22DF"/>
    <w:rsid w:val="009E2463"/>
    <w:rsid w:val="009E2B28"/>
    <w:rsid w:val="009E2E8B"/>
    <w:rsid w:val="009E335E"/>
    <w:rsid w:val="009E37B3"/>
    <w:rsid w:val="009E3BD9"/>
    <w:rsid w:val="009E3E49"/>
    <w:rsid w:val="009E3EF7"/>
    <w:rsid w:val="009E3FBD"/>
    <w:rsid w:val="009E40BB"/>
    <w:rsid w:val="009E40D8"/>
    <w:rsid w:val="009E423A"/>
    <w:rsid w:val="009E4265"/>
    <w:rsid w:val="009E4390"/>
    <w:rsid w:val="009E4931"/>
    <w:rsid w:val="009E4D09"/>
    <w:rsid w:val="009E51DB"/>
    <w:rsid w:val="009E5781"/>
    <w:rsid w:val="009E583A"/>
    <w:rsid w:val="009E5B23"/>
    <w:rsid w:val="009E5C60"/>
    <w:rsid w:val="009E6421"/>
    <w:rsid w:val="009E6714"/>
    <w:rsid w:val="009E6750"/>
    <w:rsid w:val="009E67B4"/>
    <w:rsid w:val="009E6B30"/>
    <w:rsid w:val="009E6EC4"/>
    <w:rsid w:val="009E7102"/>
    <w:rsid w:val="009E71BB"/>
    <w:rsid w:val="009E744E"/>
    <w:rsid w:val="009E7CCC"/>
    <w:rsid w:val="009E7D4D"/>
    <w:rsid w:val="009E7D5D"/>
    <w:rsid w:val="009E7EC6"/>
    <w:rsid w:val="009F027C"/>
    <w:rsid w:val="009F0584"/>
    <w:rsid w:val="009F0679"/>
    <w:rsid w:val="009F0EF4"/>
    <w:rsid w:val="009F152C"/>
    <w:rsid w:val="009F1604"/>
    <w:rsid w:val="009F1806"/>
    <w:rsid w:val="009F217E"/>
    <w:rsid w:val="009F2482"/>
    <w:rsid w:val="009F31D0"/>
    <w:rsid w:val="009F33EE"/>
    <w:rsid w:val="009F3829"/>
    <w:rsid w:val="009F3887"/>
    <w:rsid w:val="009F392C"/>
    <w:rsid w:val="009F40DD"/>
    <w:rsid w:val="009F4131"/>
    <w:rsid w:val="009F4756"/>
    <w:rsid w:val="009F48A0"/>
    <w:rsid w:val="009F4AEC"/>
    <w:rsid w:val="009F4D39"/>
    <w:rsid w:val="009F4DF5"/>
    <w:rsid w:val="009F5403"/>
    <w:rsid w:val="009F5804"/>
    <w:rsid w:val="009F5D99"/>
    <w:rsid w:val="009F5EB3"/>
    <w:rsid w:val="009F64E3"/>
    <w:rsid w:val="009F6530"/>
    <w:rsid w:val="009F657D"/>
    <w:rsid w:val="009F70B6"/>
    <w:rsid w:val="009F7299"/>
    <w:rsid w:val="009F72ED"/>
    <w:rsid w:val="009F7D9B"/>
    <w:rsid w:val="00A00227"/>
    <w:rsid w:val="00A002A5"/>
    <w:rsid w:val="00A00486"/>
    <w:rsid w:val="00A00514"/>
    <w:rsid w:val="00A01318"/>
    <w:rsid w:val="00A01458"/>
    <w:rsid w:val="00A0183C"/>
    <w:rsid w:val="00A01AC1"/>
    <w:rsid w:val="00A02060"/>
    <w:rsid w:val="00A023DA"/>
    <w:rsid w:val="00A0249C"/>
    <w:rsid w:val="00A029CB"/>
    <w:rsid w:val="00A02ABF"/>
    <w:rsid w:val="00A02B1A"/>
    <w:rsid w:val="00A02C9C"/>
    <w:rsid w:val="00A02CBA"/>
    <w:rsid w:val="00A03023"/>
    <w:rsid w:val="00A03872"/>
    <w:rsid w:val="00A03B1D"/>
    <w:rsid w:val="00A03D50"/>
    <w:rsid w:val="00A03E93"/>
    <w:rsid w:val="00A04055"/>
    <w:rsid w:val="00A041A1"/>
    <w:rsid w:val="00A041CF"/>
    <w:rsid w:val="00A041ED"/>
    <w:rsid w:val="00A0432B"/>
    <w:rsid w:val="00A04D13"/>
    <w:rsid w:val="00A04E76"/>
    <w:rsid w:val="00A0543E"/>
    <w:rsid w:val="00A066C5"/>
    <w:rsid w:val="00A0698A"/>
    <w:rsid w:val="00A0779F"/>
    <w:rsid w:val="00A078F9"/>
    <w:rsid w:val="00A07B07"/>
    <w:rsid w:val="00A07B2A"/>
    <w:rsid w:val="00A07ED8"/>
    <w:rsid w:val="00A07F24"/>
    <w:rsid w:val="00A10201"/>
    <w:rsid w:val="00A1033C"/>
    <w:rsid w:val="00A10739"/>
    <w:rsid w:val="00A10AB2"/>
    <w:rsid w:val="00A10B0E"/>
    <w:rsid w:val="00A10C45"/>
    <w:rsid w:val="00A10D90"/>
    <w:rsid w:val="00A110BF"/>
    <w:rsid w:val="00A111B5"/>
    <w:rsid w:val="00A112B5"/>
    <w:rsid w:val="00A114AA"/>
    <w:rsid w:val="00A115C6"/>
    <w:rsid w:val="00A11661"/>
    <w:rsid w:val="00A11897"/>
    <w:rsid w:val="00A119D9"/>
    <w:rsid w:val="00A11C0C"/>
    <w:rsid w:val="00A11EB4"/>
    <w:rsid w:val="00A11F2B"/>
    <w:rsid w:val="00A121AC"/>
    <w:rsid w:val="00A1334F"/>
    <w:rsid w:val="00A13528"/>
    <w:rsid w:val="00A135C3"/>
    <w:rsid w:val="00A13BDB"/>
    <w:rsid w:val="00A13EAA"/>
    <w:rsid w:val="00A141AA"/>
    <w:rsid w:val="00A14433"/>
    <w:rsid w:val="00A14582"/>
    <w:rsid w:val="00A14A04"/>
    <w:rsid w:val="00A14CDA"/>
    <w:rsid w:val="00A151A7"/>
    <w:rsid w:val="00A155D6"/>
    <w:rsid w:val="00A158A3"/>
    <w:rsid w:val="00A15A1B"/>
    <w:rsid w:val="00A15D90"/>
    <w:rsid w:val="00A15DB3"/>
    <w:rsid w:val="00A164F5"/>
    <w:rsid w:val="00A16656"/>
    <w:rsid w:val="00A167EE"/>
    <w:rsid w:val="00A16D48"/>
    <w:rsid w:val="00A17118"/>
    <w:rsid w:val="00A17611"/>
    <w:rsid w:val="00A17C03"/>
    <w:rsid w:val="00A17C5F"/>
    <w:rsid w:val="00A17D28"/>
    <w:rsid w:val="00A2020F"/>
    <w:rsid w:val="00A20281"/>
    <w:rsid w:val="00A20709"/>
    <w:rsid w:val="00A2092A"/>
    <w:rsid w:val="00A2106F"/>
    <w:rsid w:val="00A21458"/>
    <w:rsid w:val="00A21696"/>
    <w:rsid w:val="00A2180E"/>
    <w:rsid w:val="00A2218E"/>
    <w:rsid w:val="00A2269F"/>
    <w:rsid w:val="00A22797"/>
    <w:rsid w:val="00A22DEA"/>
    <w:rsid w:val="00A22FCA"/>
    <w:rsid w:val="00A2300E"/>
    <w:rsid w:val="00A2326A"/>
    <w:rsid w:val="00A234F4"/>
    <w:rsid w:val="00A236B5"/>
    <w:rsid w:val="00A23A43"/>
    <w:rsid w:val="00A23DD5"/>
    <w:rsid w:val="00A247CE"/>
    <w:rsid w:val="00A24B65"/>
    <w:rsid w:val="00A24D41"/>
    <w:rsid w:val="00A24E11"/>
    <w:rsid w:val="00A24F46"/>
    <w:rsid w:val="00A26023"/>
    <w:rsid w:val="00A265CD"/>
    <w:rsid w:val="00A26988"/>
    <w:rsid w:val="00A26E63"/>
    <w:rsid w:val="00A26F21"/>
    <w:rsid w:val="00A271EC"/>
    <w:rsid w:val="00A271FB"/>
    <w:rsid w:val="00A2722B"/>
    <w:rsid w:val="00A2778B"/>
    <w:rsid w:val="00A27936"/>
    <w:rsid w:val="00A27B9A"/>
    <w:rsid w:val="00A30227"/>
    <w:rsid w:val="00A30525"/>
    <w:rsid w:val="00A30866"/>
    <w:rsid w:val="00A3094E"/>
    <w:rsid w:val="00A30ADF"/>
    <w:rsid w:val="00A30C68"/>
    <w:rsid w:val="00A30D15"/>
    <w:rsid w:val="00A314C5"/>
    <w:rsid w:val="00A321A6"/>
    <w:rsid w:val="00A32676"/>
    <w:rsid w:val="00A327B4"/>
    <w:rsid w:val="00A32F1F"/>
    <w:rsid w:val="00A3329F"/>
    <w:rsid w:val="00A33607"/>
    <w:rsid w:val="00A33779"/>
    <w:rsid w:val="00A33DB7"/>
    <w:rsid w:val="00A33FF6"/>
    <w:rsid w:val="00A341B4"/>
    <w:rsid w:val="00A349F7"/>
    <w:rsid w:val="00A34C8B"/>
    <w:rsid w:val="00A357AB"/>
    <w:rsid w:val="00A358B0"/>
    <w:rsid w:val="00A35B8D"/>
    <w:rsid w:val="00A35E17"/>
    <w:rsid w:val="00A35F60"/>
    <w:rsid w:val="00A360BB"/>
    <w:rsid w:val="00A3618C"/>
    <w:rsid w:val="00A363C3"/>
    <w:rsid w:val="00A36654"/>
    <w:rsid w:val="00A36B6C"/>
    <w:rsid w:val="00A36B97"/>
    <w:rsid w:val="00A36CC7"/>
    <w:rsid w:val="00A3717D"/>
    <w:rsid w:val="00A37268"/>
    <w:rsid w:val="00A3767F"/>
    <w:rsid w:val="00A37B70"/>
    <w:rsid w:val="00A37F7E"/>
    <w:rsid w:val="00A4042C"/>
    <w:rsid w:val="00A405C0"/>
    <w:rsid w:val="00A40683"/>
    <w:rsid w:val="00A40CA7"/>
    <w:rsid w:val="00A40E17"/>
    <w:rsid w:val="00A41E9A"/>
    <w:rsid w:val="00A41F9D"/>
    <w:rsid w:val="00A42924"/>
    <w:rsid w:val="00A42A26"/>
    <w:rsid w:val="00A431FD"/>
    <w:rsid w:val="00A432FC"/>
    <w:rsid w:val="00A43320"/>
    <w:rsid w:val="00A4336D"/>
    <w:rsid w:val="00A433A2"/>
    <w:rsid w:val="00A434CB"/>
    <w:rsid w:val="00A43542"/>
    <w:rsid w:val="00A435FF"/>
    <w:rsid w:val="00A436EC"/>
    <w:rsid w:val="00A4392E"/>
    <w:rsid w:val="00A43CF6"/>
    <w:rsid w:val="00A442D3"/>
    <w:rsid w:val="00A44903"/>
    <w:rsid w:val="00A44948"/>
    <w:rsid w:val="00A44995"/>
    <w:rsid w:val="00A44A9F"/>
    <w:rsid w:val="00A44D20"/>
    <w:rsid w:val="00A451F1"/>
    <w:rsid w:val="00A4536F"/>
    <w:rsid w:val="00A458A5"/>
    <w:rsid w:val="00A45B09"/>
    <w:rsid w:val="00A45E15"/>
    <w:rsid w:val="00A45FBF"/>
    <w:rsid w:val="00A463C6"/>
    <w:rsid w:val="00A46683"/>
    <w:rsid w:val="00A4691A"/>
    <w:rsid w:val="00A46984"/>
    <w:rsid w:val="00A470E4"/>
    <w:rsid w:val="00A47681"/>
    <w:rsid w:val="00A47771"/>
    <w:rsid w:val="00A47AD5"/>
    <w:rsid w:val="00A47BED"/>
    <w:rsid w:val="00A50621"/>
    <w:rsid w:val="00A512DE"/>
    <w:rsid w:val="00A5133F"/>
    <w:rsid w:val="00A5140A"/>
    <w:rsid w:val="00A5161B"/>
    <w:rsid w:val="00A522C0"/>
    <w:rsid w:val="00A528FB"/>
    <w:rsid w:val="00A52B9C"/>
    <w:rsid w:val="00A530B9"/>
    <w:rsid w:val="00A53142"/>
    <w:rsid w:val="00A533B4"/>
    <w:rsid w:val="00A53AE5"/>
    <w:rsid w:val="00A545F7"/>
    <w:rsid w:val="00A54E94"/>
    <w:rsid w:val="00A552F4"/>
    <w:rsid w:val="00A556B1"/>
    <w:rsid w:val="00A55E0E"/>
    <w:rsid w:val="00A562A0"/>
    <w:rsid w:val="00A5666C"/>
    <w:rsid w:val="00A56A50"/>
    <w:rsid w:val="00A56A8A"/>
    <w:rsid w:val="00A56C07"/>
    <w:rsid w:val="00A57092"/>
    <w:rsid w:val="00A570F7"/>
    <w:rsid w:val="00A571A5"/>
    <w:rsid w:val="00A578FA"/>
    <w:rsid w:val="00A57A0C"/>
    <w:rsid w:val="00A60D27"/>
    <w:rsid w:val="00A61D23"/>
    <w:rsid w:val="00A61D2F"/>
    <w:rsid w:val="00A62DF2"/>
    <w:rsid w:val="00A63074"/>
    <w:rsid w:val="00A6321B"/>
    <w:rsid w:val="00A63376"/>
    <w:rsid w:val="00A63C33"/>
    <w:rsid w:val="00A63D16"/>
    <w:rsid w:val="00A63E41"/>
    <w:rsid w:val="00A64399"/>
    <w:rsid w:val="00A644F0"/>
    <w:rsid w:val="00A6455D"/>
    <w:rsid w:val="00A646C1"/>
    <w:rsid w:val="00A64712"/>
    <w:rsid w:val="00A6478D"/>
    <w:rsid w:val="00A648FC"/>
    <w:rsid w:val="00A64AE6"/>
    <w:rsid w:val="00A64D66"/>
    <w:rsid w:val="00A65073"/>
    <w:rsid w:val="00A651DD"/>
    <w:rsid w:val="00A65223"/>
    <w:rsid w:val="00A654EE"/>
    <w:rsid w:val="00A657CE"/>
    <w:rsid w:val="00A657CF"/>
    <w:rsid w:val="00A65D7D"/>
    <w:rsid w:val="00A66482"/>
    <w:rsid w:val="00A66600"/>
    <w:rsid w:val="00A66C46"/>
    <w:rsid w:val="00A67114"/>
    <w:rsid w:val="00A67582"/>
    <w:rsid w:val="00A67962"/>
    <w:rsid w:val="00A679E8"/>
    <w:rsid w:val="00A67C35"/>
    <w:rsid w:val="00A700AC"/>
    <w:rsid w:val="00A703E4"/>
    <w:rsid w:val="00A7058F"/>
    <w:rsid w:val="00A706E9"/>
    <w:rsid w:val="00A70CE5"/>
    <w:rsid w:val="00A70E3B"/>
    <w:rsid w:val="00A70FFE"/>
    <w:rsid w:val="00A71427"/>
    <w:rsid w:val="00A71B52"/>
    <w:rsid w:val="00A71BAC"/>
    <w:rsid w:val="00A71C07"/>
    <w:rsid w:val="00A71E75"/>
    <w:rsid w:val="00A72021"/>
    <w:rsid w:val="00A7221D"/>
    <w:rsid w:val="00A726C4"/>
    <w:rsid w:val="00A726F3"/>
    <w:rsid w:val="00A729B7"/>
    <w:rsid w:val="00A72EB5"/>
    <w:rsid w:val="00A7344B"/>
    <w:rsid w:val="00A7356F"/>
    <w:rsid w:val="00A73746"/>
    <w:rsid w:val="00A73AEC"/>
    <w:rsid w:val="00A73BA5"/>
    <w:rsid w:val="00A73D8C"/>
    <w:rsid w:val="00A74239"/>
    <w:rsid w:val="00A74457"/>
    <w:rsid w:val="00A744FF"/>
    <w:rsid w:val="00A75610"/>
    <w:rsid w:val="00A7634F"/>
    <w:rsid w:val="00A76980"/>
    <w:rsid w:val="00A76FBD"/>
    <w:rsid w:val="00A771AA"/>
    <w:rsid w:val="00A7768F"/>
    <w:rsid w:val="00A778AB"/>
    <w:rsid w:val="00A779F9"/>
    <w:rsid w:val="00A77D05"/>
    <w:rsid w:val="00A80149"/>
    <w:rsid w:val="00A803E3"/>
    <w:rsid w:val="00A8090C"/>
    <w:rsid w:val="00A809E9"/>
    <w:rsid w:val="00A80BE3"/>
    <w:rsid w:val="00A8194A"/>
    <w:rsid w:val="00A81AA0"/>
    <w:rsid w:val="00A81C79"/>
    <w:rsid w:val="00A81CF5"/>
    <w:rsid w:val="00A81DAF"/>
    <w:rsid w:val="00A8249B"/>
    <w:rsid w:val="00A825FB"/>
    <w:rsid w:val="00A82912"/>
    <w:rsid w:val="00A82DCD"/>
    <w:rsid w:val="00A8351C"/>
    <w:rsid w:val="00A83581"/>
    <w:rsid w:val="00A835A8"/>
    <w:rsid w:val="00A83890"/>
    <w:rsid w:val="00A83A28"/>
    <w:rsid w:val="00A840F9"/>
    <w:rsid w:val="00A842F7"/>
    <w:rsid w:val="00A84358"/>
    <w:rsid w:val="00A849C1"/>
    <w:rsid w:val="00A84B3E"/>
    <w:rsid w:val="00A8535D"/>
    <w:rsid w:val="00A8565F"/>
    <w:rsid w:val="00A857B6"/>
    <w:rsid w:val="00A85BF8"/>
    <w:rsid w:val="00A8644E"/>
    <w:rsid w:val="00A8725B"/>
    <w:rsid w:val="00A8744A"/>
    <w:rsid w:val="00A87597"/>
    <w:rsid w:val="00A876D5"/>
    <w:rsid w:val="00A87D92"/>
    <w:rsid w:val="00A87E97"/>
    <w:rsid w:val="00A903A5"/>
    <w:rsid w:val="00A90435"/>
    <w:rsid w:val="00A90686"/>
    <w:rsid w:val="00A90AA3"/>
    <w:rsid w:val="00A90DE6"/>
    <w:rsid w:val="00A91068"/>
    <w:rsid w:val="00A9115E"/>
    <w:rsid w:val="00A91506"/>
    <w:rsid w:val="00A91AAA"/>
    <w:rsid w:val="00A91BAD"/>
    <w:rsid w:val="00A91C37"/>
    <w:rsid w:val="00A921F8"/>
    <w:rsid w:val="00A92A6B"/>
    <w:rsid w:val="00A92BC2"/>
    <w:rsid w:val="00A92E97"/>
    <w:rsid w:val="00A93C38"/>
    <w:rsid w:val="00A93E29"/>
    <w:rsid w:val="00A93FDF"/>
    <w:rsid w:val="00A94349"/>
    <w:rsid w:val="00A943A8"/>
    <w:rsid w:val="00A9499A"/>
    <w:rsid w:val="00A949DE"/>
    <w:rsid w:val="00A94CEB"/>
    <w:rsid w:val="00A94D9B"/>
    <w:rsid w:val="00A94E9A"/>
    <w:rsid w:val="00A95470"/>
    <w:rsid w:val="00A95BD8"/>
    <w:rsid w:val="00A95FC4"/>
    <w:rsid w:val="00A9616C"/>
    <w:rsid w:val="00A9621E"/>
    <w:rsid w:val="00A963C9"/>
    <w:rsid w:val="00A96617"/>
    <w:rsid w:val="00A96806"/>
    <w:rsid w:val="00A968E7"/>
    <w:rsid w:val="00A96DF9"/>
    <w:rsid w:val="00A9722F"/>
    <w:rsid w:val="00A9742A"/>
    <w:rsid w:val="00A978AA"/>
    <w:rsid w:val="00A97A13"/>
    <w:rsid w:val="00A97A3D"/>
    <w:rsid w:val="00A97AA4"/>
    <w:rsid w:val="00A97DED"/>
    <w:rsid w:val="00A97DF6"/>
    <w:rsid w:val="00A97FA0"/>
    <w:rsid w:val="00AA0128"/>
    <w:rsid w:val="00AA0E8E"/>
    <w:rsid w:val="00AA1376"/>
    <w:rsid w:val="00AA1497"/>
    <w:rsid w:val="00AA240B"/>
    <w:rsid w:val="00AA2491"/>
    <w:rsid w:val="00AA28F9"/>
    <w:rsid w:val="00AA3294"/>
    <w:rsid w:val="00AA3664"/>
    <w:rsid w:val="00AA3DE2"/>
    <w:rsid w:val="00AA4243"/>
    <w:rsid w:val="00AA4349"/>
    <w:rsid w:val="00AA44CF"/>
    <w:rsid w:val="00AA5145"/>
    <w:rsid w:val="00AA5508"/>
    <w:rsid w:val="00AA55E3"/>
    <w:rsid w:val="00AA5696"/>
    <w:rsid w:val="00AA57AE"/>
    <w:rsid w:val="00AA63FD"/>
    <w:rsid w:val="00AA650E"/>
    <w:rsid w:val="00AA6B45"/>
    <w:rsid w:val="00AA6B6F"/>
    <w:rsid w:val="00AA7481"/>
    <w:rsid w:val="00AA76D9"/>
    <w:rsid w:val="00AA7EC3"/>
    <w:rsid w:val="00AB0602"/>
    <w:rsid w:val="00AB06C3"/>
    <w:rsid w:val="00AB0A52"/>
    <w:rsid w:val="00AB0BD6"/>
    <w:rsid w:val="00AB0CC6"/>
    <w:rsid w:val="00AB0E7C"/>
    <w:rsid w:val="00AB10B0"/>
    <w:rsid w:val="00AB1452"/>
    <w:rsid w:val="00AB18AB"/>
    <w:rsid w:val="00AB1BEF"/>
    <w:rsid w:val="00AB1CAB"/>
    <w:rsid w:val="00AB1FD6"/>
    <w:rsid w:val="00AB2AF4"/>
    <w:rsid w:val="00AB2CB4"/>
    <w:rsid w:val="00AB3470"/>
    <w:rsid w:val="00AB3851"/>
    <w:rsid w:val="00AB3D0B"/>
    <w:rsid w:val="00AB3EF6"/>
    <w:rsid w:val="00AB40D9"/>
    <w:rsid w:val="00AB4CFE"/>
    <w:rsid w:val="00AB5110"/>
    <w:rsid w:val="00AB5178"/>
    <w:rsid w:val="00AB51F0"/>
    <w:rsid w:val="00AB5B5C"/>
    <w:rsid w:val="00AB5F71"/>
    <w:rsid w:val="00AB7427"/>
    <w:rsid w:val="00AB758C"/>
    <w:rsid w:val="00AB771A"/>
    <w:rsid w:val="00AB7B1E"/>
    <w:rsid w:val="00AB7F10"/>
    <w:rsid w:val="00AC01B7"/>
    <w:rsid w:val="00AC0342"/>
    <w:rsid w:val="00AC0897"/>
    <w:rsid w:val="00AC1C16"/>
    <w:rsid w:val="00AC1D08"/>
    <w:rsid w:val="00AC1DDD"/>
    <w:rsid w:val="00AC2781"/>
    <w:rsid w:val="00AC2854"/>
    <w:rsid w:val="00AC2BC8"/>
    <w:rsid w:val="00AC2F89"/>
    <w:rsid w:val="00AC34FD"/>
    <w:rsid w:val="00AC3984"/>
    <w:rsid w:val="00AC3AFD"/>
    <w:rsid w:val="00AC3E98"/>
    <w:rsid w:val="00AC4043"/>
    <w:rsid w:val="00AC4B0D"/>
    <w:rsid w:val="00AC4F6D"/>
    <w:rsid w:val="00AC54AF"/>
    <w:rsid w:val="00AC5611"/>
    <w:rsid w:val="00AC5A24"/>
    <w:rsid w:val="00AC5B7D"/>
    <w:rsid w:val="00AC5FEA"/>
    <w:rsid w:val="00AC6526"/>
    <w:rsid w:val="00AC662C"/>
    <w:rsid w:val="00AC66D9"/>
    <w:rsid w:val="00AC6CF1"/>
    <w:rsid w:val="00AC760D"/>
    <w:rsid w:val="00AC7A70"/>
    <w:rsid w:val="00AC7A9A"/>
    <w:rsid w:val="00AC7ACC"/>
    <w:rsid w:val="00AC7F55"/>
    <w:rsid w:val="00AD0543"/>
    <w:rsid w:val="00AD0D50"/>
    <w:rsid w:val="00AD1280"/>
    <w:rsid w:val="00AD1384"/>
    <w:rsid w:val="00AD18A6"/>
    <w:rsid w:val="00AD18CE"/>
    <w:rsid w:val="00AD1A56"/>
    <w:rsid w:val="00AD206C"/>
    <w:rsid w:val="00AD2147"/>
    <w:rsid w:val="00AD2946"/>
    <w:rsid w:val="00AD2AE5"/>
    <w:rsid w:val="00AD30C4"/>
    <w:rsid w:val="00AD312A"/>
    <w:rsid w:val="00AD31A0"/>
    <w:rsid w:val="00AD3286"/>
    <w:rsid w:val="00AD4891"/>
    <w:rsid w:val="00AD49F9"/>
    <w:rsid w:val="00AD4B27"/>
    <w:rsid w:val="00AD4CB8"/>
    <w:rsid w:val="00AD4DD0"/>
    <w:rsid w:val="00AD50CC"/>
    <w:rsid w:val="00AD5229"/>
    <w:rsid w:val="00AD53F5"/>
    <w:rsid w:val="00AD543F"/>
    <w:rsid w:val="00AD54C8"/>
    <w:rsid w:val="00AD5811"/>
    <w:rsid w:val="00AD5DA8"/>
    <w:rsid w:val="00AD6315"/>
    <w:rsid w:val="00AD675A"/>
    <w:rsid w:val="00AD68F8"/>
    <w:rsid w:val="00AD6B70"/>
    <w:rsid w:val="00AD6C7E"/>
    <w:rsid w:val="00AD6D57"/>
    <w:rsid w:val="00AD7080"/>
    <w:rsid w:val="00AD764A"/>
    <w:rsid w:val="00AD7A61"/>
    <w:rsid w:val="00AD7CF2"/>
    <w:rsid w:val="00AD7E8B"/>
    <w:rsid w:val="00AE0224"/>
    <w:rsid w:val="00AE065E"/>
    <w:rsid w:val="00AE0971"/>
    <w:rsid w:val="00AE0D3D"/>
    <w:rsid w:val="00AE13B4"/>
    <w:rsid w:val="00AE178F"/>
    <w:rsid w:val="00AE1A79"/>
    <w:rsid w:val="00AE1BEE"/>
    <w:rsid w:val="00AE2177"/>
    <w:rsid w:val="00AE2456"/>
    <w:rsid w:val="00AE26D7"/>
    <w:rsid w:val="00AE279B"/>
    <w:rsid w:val="00AE2846"/>
    <w:rsid w:val="00AE2C9E"/>
    <w:rsid w:val="00AE3280"/>
    <w:rsid w:val="00AE36FA"/>
    <w:rsid w:val="00AE3889"/>
    <w:rsid w:val="00AE3E4A"/>
    <w:rsid w:val="00AE439C"/>
    <w:rsid w:val="00AE46FA"/>
    <w:rsid w:val="00AE4B9C"/>
    <w:rsid w:val="00AE5327"/>
    <w:rsid w:val="00AE57BB"/>
    <w:rsid w:val="00AE5B4C"/>
    <w:rsid w:val="00AE5C6C"/>
    <w:rsid w:val="00AE5CCA"/>
    <w:rsid w:val="00AE5D8F"/>
    <w:rsid w:val="00AE5FD0"/>
    <w:rsid w:val="00AE624B"/>
    <w:rsid w:val="00AE63EB"/>
    <w:rsid w:val="00AE645E"/>
    <w:rsid w:val="00AE66EC"/>
    <w:rsid w:val="00AE6B5E"/>
    <w:rsid w:val="00AE6BF0"/>
    <w:rsid w:val="00AE7092"/>
    <w:rsid w:val="00AE7182"/>
    <w:rsid w:val="00AE7C83"/>
    <w:rsid w:val="00AF05F8"/>
    <w:rsid w:val="00AF0E1B"/>
    <w:rsid w:val="00AF0E8F"/>
    <w:rsid w:val="00AF137E"/>
    <w:rsid w:val="00AF188A"/>
    <w:rsid w:val="00AF1B00"/>
    <w:rsid w:val="00AF1BFA"/>
    <w:rsid w:val="00AF1CB0"/>
    <w:rsid w:val="00AF1F26"/>
    <w:rsid w:val="00AF2324"/>
    <w:rsid w:val="00AF265F"/>
    <w:rsid w:val="00AF28C0"/>
    <w:rsid w:val="00AF2A68"/>
    <w:rsid w:val="00AF35E0"/>
    <w:rsid w:val="00AF3792"/>
    <w:rsid w:val="00AF3CF8"/>
    <w:rsid w:val="00AF3FAC"/>
    <w:rsid w:val="00AF422E"/>
    <w:rsid w:val="00AF4636"/>
    <w:rsid w:val="00AF5287"/>
    <w:rsid w:val="00AF5827"/>
    <w:rsid w:val="00AF586C"/>
    <w:rsid w:val="00AF5BD3"/>
    <w:rsid w:val="00AF5C94"/>
    <w:rsid w:val="00AF5E0F"/>
    <w:rsid w:val="00AF659B"/>
    <w:rsid w:val="00AF661F"/>
    <w:rsid w:val="00AF67C3"/>
    <w:rsid w:val="00AF6D05"/>
    <w:rsid w:val="00AF6DC2"/>
    <w:rsid w:val="00AF6EBB"/>
    <w:rsid w:val="00AF704C"/>
    <w:rsid w:val="00AF71DF"/>
    <w:rsid w:val="00AF72E1"/>
    <w:rsid w:val="00AF7CCB"/>
    <w:rsid w:val="00AF7E5E"/>
    <w:rsid w:val="00B00185"/>
    <w:rsid w:val="00B00FE1"/>
    <w:rsid w:val="00B019CA"/>
    <w:rsid w:val="00B01D2B"/>
    <w:rsid w:val="00B01DB1"/>
    <w:rsid w:val="00B020C1"/>
    <w:rsid w:val="00B0219B"/>
    <w:rsid w:val="00B02493"/>
    <w:rsid w:val="00B02CAB"/>
    <w:rsid w:val="00B03636"/>
    <w:rsid w:val="00B03999"/>
    <w:rsid w:val="00B03BA5"/>
    <w:rsid w:val="00B03C71"/>
    <w:rsid w:val="00B03CCE"/>
    <w:rsid w:val="00B040DA"/>
    <w:rsid w:val="00B053E3"/>
    <w:rsid w:val="00B05C80"/>
    <w:rsid w:val="00B05EAB"/>
    <w:rsid w:val="00B063E7"/>
    <w:rsid w:val="00B06518"/>
    <w:rsid w:val="00B066EC"/>
    <w:rsid w:val="00B067F4"/>
    <w:rsid w:val="00B0695A"/>
    <w:rsid w:val="00B06CB5"/>
    <w:rsid w:val="00B07178"/>
    <w:rsid w:val="00B0720C"/>
    <w:rsid w:val="00B074E4"/>
    <w:rsid w:val="00B07BF9"/>
    <w:rsid w:val="00B07CCE"/>
    <w:rsid w:val="00B07D2D"/>
    <w:rsid w:val="00B07D93"/>
    <w:rsid w:val="00B07DA6"/>
    <w:rsid w:val="00B07FCC"/>
    <w:rsid w:val="00B1031B"/>
    <w:rsid w:val="00B1046D"/>
    <w:rsid w:val="00B106B5"/>
    <w:rsid w:val="00B106D0"/>
    <w:rsid w:val="00B107BE"/>
    <w:rsid w:val="00B108F5"/>
    <w:rsid w:val="00B10A53"/>
    <w:rsid w:val="00B10F7F"/>
    <w:rsid w:val="00B113A6"/>
    <w:rsid w:val="00B113DA"/>
    <w:rsid w:val="00B11892"/>
    <w:rsid w:val="00B11B96"/>
    <w:rsid w:val="00B11D17"/>
    <w:rsid w:val="00B1266C"/>
    <w:rsid w:val="00B12DCE"/>
    <w:rsid w:val="00B12F4C"/>
    <w:rsid w:val="00B1314B"/>
    <w:rsid w:val="00B135CD"/>
    <w:rsid w:val="00B13699"/>
    <w:rsid w:val="00B139EF"/>
    <w:rsid w:val="00B13DA4"/>
    <w:rsid w:val="00B14399"/>
    <w:rsid w:val="00B14DA4"/>
    <w:rsid w:val="00B15792"/>
    <w:rsid w:val="00B15851"/>
    <w:rsid w:val="00B161E6"/>
    <w:rsid w:val="00B1669D"/>
    <w:rsid w:val="00B168BE"/>
    <w:rsid w:val="00B169A7"/>
    <w:rsid w:val="00B16A2A"/>
    <w:rsid w:val="00B16A80"/>
    <w:rsid w:val="00B16EDC"/>
    <w:rsid w:val="00B17629"/>
    <w:rsid w:val="00B176A8"/>
    <w:rsid w:val="00B17708"/>
    <w:rsid w:val="00B17808"/>
    <w:rsid w:val="00B17E79"/>
    <w:rsid w:val="00B2075F"/>
    <w:rsid w:val="00B20B24"/>
    <w:rsid w:val="00B20CF9"/>
    <w:rsid w:val="00B20F79"/>
    <w:rsid w:val="00B219BF"/>
    <w:rsid w:val="00B21AC5"/>
    <w:rsid w:val="00B21BF1"/>
    <w:rsid w:val="00B21C51"/>
    <w:rsid w:val="00B21CC4"/>
    <w:rsid w:val="00B22677"/>
    <w:rsid w:val="00B2281D"/>
    <w:rsid w:val="00B22B51"/>
    <w:rsid w:val="00B22E98"/>
    <w:rsid w:val="00B234AE"/>
    <w:rsid w:val="00B23612"/>
    <w:rsid w:val="00B23EDB"/>
    <w:rsid w:val="00B24277"/>
    <w:rsid w:val="00B243C2"/>
    <w:rsid w:val="00B24E2B"/>
    <w:rsid w:val="00B2532F"/>
    <w:rsid w:val="00B25405"/>
    <w:rsid w:val="00B258D5"/>
    <w:rsid w:val="00B263B0"/>
    <w:rsid w:val="00B26538"/>
    <w:rsid w:val="00B26585"/>
    <w:rsid w:val="00B267E5"/>
    <w:rsid w:val="00B268E7"/>
    <w:rsid w:val="00B26CD0"/>
    <w:rsid w:val="00B2748A"/>
    <w:rsid w:val="00B27B5C"/>
    <w:rsid w:val="00B27EED"/>
    <w:rsid w:val="00B27F45"/>
    <w:rsid w:val="00B302B1"/>
    <w:rsid w:val="00B305CC"/>
    <w:rsid w:val="00B30924"/>
    <w:rsid w:val="00B30A18"/>
    <w:rsid w:val="00B30E4C"/>
    <w:rsid w:val="00B30EE8"/>
    <w:rsid w:val="00B30F28"/>
    <w:rsid w:val="00B310A2"/>
    <w:rsid w:val="00B31259"/>
    <w:rsid w:val="00B315E6"/>
    <w:rsid w:val="00B3191C"/>
    <w:rsid w:val="00B31F66"/>
    <w:rsid w:val="00B326D1"/>
    <w:rsid w:val="00B32B1A"/>
    <w:rsid w:val="00B3362D"/>
    <w:rsid w:val="00B33758"/>
    <w:rsid w:val="00B337ED"/>
    <w:rsid w:val="00B35037"/>
    <w:rsid w:val="00B35159"/>
    <w:rsid w:val="00B3585E"/>
    <w:rsid w:val="00B35A4E"/>
    <w:rsid w:val="00B35E14"/>
    <w:rsid w:val="00B35E6C"/>
    <w:rsid w:val="00B36122"/>
    <w:rsid w:val="00B36287"/>
    <w:rsid w:val="00B362B7"/>
    <w:rsid w:val="00B36508"/>
    <w:rsid w:val="00B367F1"/>
    <w:rsid w:val="00B36959"/>
    <w:rsid w:val="00B36ECC"/>
    <w:rsid w:val="00B36FDB"/>
    <w:rsid w:val="00B3705A"/>
    <w:rsid w:val="00B370EB"/>
    <w:rsid w:val="00B3727D"/>
    <w:rsid w:val="00B373E0"/>
    <w:rsid w:val="00B375A3"/>
    <w:rsid w:val="00B37960"/>
    <w:rsid w:val="00B379C0"/>
    <w:rsid w:val="00B37CE1"/>
    <w:rsid w:val="00B4002D"/>
    <w:rsid w:val="00B4015D"/>
    <w:rsid w:val="00B404ED"/>
    <w:rsid w:val="00B40510"/>
    <w:rsid w:val="00B4062B"/>
    <w:rsid w:val="00B40963"/>
    <w:rsid w:val="00B40B4E"/>
    <w:rsid w:val="00B40C09"/>
    <w:rsid w:val="00B40D6F"/>
    <w:rsid w:val="00B410D5"/>
    <w:rsid w:val="00B412B2"/>
    <w:rsid w:val="00B413F7"/>
    <w:rsid w:val="00B41A82"/>
    <w:rsid w:val="00B42489"/>
    <w:rsid w:val="00B42558"/>
    <w:rsid w:val="00B4274E"/>
    <w:rsid w:val="00B42935"/>
    <w:rsid w:val="00B42EDB"/>
    <w:rsid w:val="00B4330E"/>
    <w:rsid w:val="00B4385F"/>
    <w:rsid w:val="00B43CDF"/>
    <w:rsid w:val="00B44560"/>
    <w:rsid w:val="00B44792"/>
    <w:rsid w:val="00B44BE0"/>
    <w:rsid w:val="00B4520A"/>
    <w:rsid w:val="00B4528C"/>
    <w:rsid w:val="00B45484"/>
    <w:rsid w:val="00B45493"/>
    <w:rsid w:val="00B45503"/>
    <w:rsid w:val="00B45B26"/>
    <w:rsid w:val="00B45EEC"/>
    <w:rsid w:val="00B4683E"/>
    <w:rsid w:val="00B46EB3"/>
    <w:rsid w:val="00B46ED8"/>
    <w:rsid w:val="00B471D0"/>
    <w:rsid w:val="00B47648"/>
    <w:rsid w:val="00B50609"/>
    <w:rsid w:val="00B5061B"/>
    <w:rsid w:val="00B50D32"/>
    <w:rsid w:val="00B510AF"/>
    <w:rsid w:val="00B512F6"/>
    <w:rsid w:val="00B51573"/>
    <w:rsid w:val="00B51AA8"/>
    <w:rsid w:val="00B5263F"/>
    <w:rsid w:val="00B52C62"/>
    <w:rsid w:val="00B53051"/>
    <w:rsid w:val="00B534E9"/>
    <w:rsid w:val="00B53BCB"/>
    <w:rsid w:val="00B53EFD"/>
    <w:rsid w:val="00B54165"/>
    <w:rsid w:val="00B54396"/>
    <w:rsid w:val="00B54671"/>
    <w:rsid w:val="00B549C5"/>
    <w:rsid w:val="00B54D89"/>
    <w:rsid w:val="00B54F59"/>
    <w:rsid w:val="00B553AD"/>
    <w:rsid w:val="00B558A5"/>
    <w:rsid w:val="00B55AE1"/>
    <w:rsid w:val="00B55D83"/>
    <w:rsid w:val="00B55F6B"/>
    <w:rsid w:val="00B56838"/>
    <w:rsid w:val="00B57361"/>
    <w:rsid w:val="00B57596"/>
    <w:rsid w:val="00B576DC"/>
    <w:rsid w:val="00B578CA"/>
    <w:rsid w:val="00B57B29"/>
    <w:rsid w:val="00B57D66"/>
    <w:rsid w:val="00B602EC"/>
    <w:rsid w:val="00B603BE"/>
    <w:rsid w:val="00B604F5"/>
    <w:rsid w:val="00B605C7"/>
    <w:rsid w:val="00B60A53"/>
    <w:rsid w:val="00B60F8A"/>
    <w:rsid w:val="00B6105A"/>
    <w:rsid w:val="00B61658"/>
    <w:rsid w:val="00B61768"/>
    <w:rsid w:val="00B617BA"/>
    <w:rsid w:val="00B61824"/>
    <w:rsid w:val="00B6233F"/>
    <w:rsid w:val="00B627CB"/>
    <w:rsid w:val="00B62B30"/>
    <w:rsid w:val="00B62BB7"/>
    <w:rsid w:val="00B6378D"/>
    <w:rsid w:val="00B63B2D"/>
    <w:rsid w:val="00B64036"/>
    <w:rsid w:val="00B64158"/>
    <w:rsid w:val="00B646EB"/>
    <w:rsid w:val="00B649E2"/>
    <w:rsid w:val="00B64E19"/>
    <w:rsid w:val="00B64EC9"/>
    <w:rsid w:val="00B64EF3"/>
    <w:rsid w:val="00B65095"/>
    <w:rsid w:val="00B65D28"/>
    <w:rsid w:val="00B663EB"/>
    <w:rsid w:val="00B665FD"/>
    <w:rsid w:val="00B66844"/>
    <w:rsid w:val="00B66E86"/>
    <w:rsid w:val="00B670BF"/>
    <w:rsid w:val="00B67736"/>
    <w:rsid w:val="00B679A9"/>
    <w:rsid w:val="00B70183"/>
    <w:rsid w:val="00B70AEA"/>
    <w:rsid w:val="00B70B30"/>
    <w:rsid w:val="00B7118D"/>
    <w:rsid w:val="00B7146C"/>
    <w:rsid w:val="00B719B7"/>
    <w:rsid w:val="00B71AA3"/>
    <w:rsid w:val="00B71AB2"/>
    <w:rsid w:val="00B71BDC"/>
    <w:rsid w:val="00B72084"/>
    <w:rsid w:val="00B72188"/>
    <w:rsid w:val="00B72C9D"/>
    <w:rsid w:val="00B72DBE"/>
    <w:rsid w:val="00B7321E"/>
    <w:rsid w:val="00B73439"/>
    <w:rsid w:val="00B738D3"/>
    <w:rsid w:val="00B738F8"/>
    <w:rsid w:val="00B73BC4"/>
    <w:rsid w:val="00B73FA3"/>
    <w:rsid w:val="00B745F4"/>
    <w:rsid w:val="00B747DC"/>
    <w:rsid w:val="00B74896"/>
    <w:rsid w:val="00B74A61"/>
    <w:rsid w:val="00B74C75"/>
    <w:rsid w:val="00B74D9A"/>
    <w:rsid w:val="00B74F67"/>
    <w:rsid w:val="00B750CC"/>
    <w:rsid w:val="00B751F6"/>
    <w:rsid w:val="00B75AE9"/>
    <w:rsid w:val="00B75B16"/>
    <w:rsid w:val="00B75BE5"/>
    <w:rsid w:val="00B75D67"/>
    <w:rsid w:val="00B75E81"/>
    <w:rsid w:val="00B763AD"/>
    <w:rsid w:val="00B76924"/>
    <w:rsid w:val="00B769BC"/>
    <w:rsid w:val="00B76F7B"/>
    <w:rsid w:val="00B76FF3"/>
    <w:rsid w:val="00B7791D"/>
    <w:rsid w:val="00B77A15"/>
    <w:rsid w:val="00B77B50"/>
    <w:rsid w:val="00B77D7A"/>
    <w:rsid w:val="00B77DA7"/>
    <w:rsid w:val="00B77EB9"/>
    <w:rsid w:val="00B80384"/>
    <w:rsid w:val="00B80571"/>
    <w:rsid w:val="00B80782"/>
    <w:rsid w:val="00B80A2F"/>
    <w:rsid w:val="00B80BDC"/>
    <w:rsid w:val="00B8108D"/>
    <w:rsid w:val="00B81329"/>
    <w:rsid w:val="00B8195F"/>
    <w:rsid w:val="00B8204D"/>
    <w:rsid w:val="00B8229A"/>
    <w:rsid w:val="00B823DB"/>
    <w:rsid w:val="00B829F0"/>
    <w:rsid w:val="00B82C21"/>
    <w:rsid w:val="00B830BB"/>
    <w:rsid w:val="00B83209"/>
    <w:rsid w:val="00B837D5"/>
    <w:rsid w:val="00B83A64"/>
    <w:rsid w:val="00B83DE7"/>
    <w:rsid w:val="00B843A6"/>
    <w:rsid w:val="00B843F2"/>
    <w:rsid w:val="00B84710"/>
    <w:rsid w:val="00B84911"/>
    <w:rsid w:val="00B84B0B"/>
    <w:rsid w:val="00B84C93"/>
    <w:rsid w:val="00B84F93"/>
    <w:rsid w:val="00B8558E"/>
    <w:rsid w:val="00B85D00"/>
    <w:rsid w:val="00B85E0F"/>
    <w:rsid w:val="00B866D1"/>
    <w:rsid w:val="00B86A78"/>
    <w:rsid w:val="00B86C5A"/>
    <w:rsid w:val="00B87077"/>
    <w:rsid w:val="00B8780F"/>
    <w:rsid w:val="00B87B82"/>
    <w:rsid w:val="00B87B9B"/>
    <w:rsid w:val="00B908C0"/>
    <w:rsid w:val="00B908E5"/>
    <w:rsid w:val="00B90C83"/>
    <w:rsid w:val="00B90DA6"/>
    <w:rsid w:val="00B911A4"/>
    <w:rsid w:val="00B91382"/>
    <w:rsid w:val="00B913BF"/>
    <w:rsid w:val="00B913C5"/>
    <w:rsid w:val="00B91542"/>
    <w:rsid w:val="00B91ED6"/>
    <w:rsid w:val="00B91F7C"/>
    <w:rsid w:val="00B926E9"/>
    <w:rsid w:val="00B9280E"/>
    <w:rsid w:val="00B92873"/>
    <w:rsid w:val="00B92946"/>
    <w:rsid w:val="00B92AEE"/>
    <w:rsid w:val="00B92C0C"/>
    <w:rsid w:val="00B92DCD"/>
    <w:rsid w:val="00B932A4"/>
    <w:rsid w:val="00B93602"/>
    <w:rsid w:val="00B9387D"/>
    <w:rsid w:val="00B93A96"/>
    <w:rsid w:val="00B93D69"/>
    <w:rsid w:val="00B945BF"/>
    <w:rsid w:val="00B94924"/>
    <w:rsid w:val="00B94AC2"/>
    <w:rsid w:val="00B94D74"/>
    <w:rsid w:val="00B95089"/>
    <w:rsid w:val="00B964E1"/>
    <w:rsid w:val="00B9678F"/>
    <w:rsid w:val="00B97A1C"/>
    <w:rsid w:val="00B97B13"/>
    <w:rsid w:val="00B97B24"/>
    <w:rsid w:val="00B97D37"/>
    <w:rsid w:val="00BA0C01"/>
    <w:rsid w:val="00BA0CE6"/>
    <w:rsid w:val="00BA0EA5"/>
    <w:rsid w:val="00BA119F"/>
    <w:rsid w:val="00BA13D3"/>
    <w:rsid w:val="00BA1466"/>
    <w:rsid w:val="00BA15BD"/>
    <w:rsid w:val="00BA1AD3"/>
    <w:rsid w:val="00BA1BE8"/>
    <w:rsid w:val="00BA1E02"/>
    <w:rsid w:val="00BA1F43"/>
    <w:rsid w:val="00BA1FC1"/>
    <w:rsid w:val="00BA21E6"/>
    <w:rsid w:val="00BA2965"/>
    <w:rsid w:val="00BA2A64"/>
    <w:rsid w:val="00BA2CE5"/>
    <w:rsid w:val="00BA2E04"/>
    <w:rsid w:val="00BA2F7C"/>
    <w:rsid w:val="00BA3392"/>
    <w:rsid w:val="00BA3B7E"/>
    <w:rsid w:val="00BA3E52"/>
    <w:rsid w:val="00BA4248"/>
    <w:rsid w:val="00BA42B6"/>
    <w:rsid w:val="00BA4486"/>
    <w:rsid w:val="00BA49BB"/>
    <w:rsid w:val="00BA4C4D"/>
    <w:rsid w:val="00BA54CD"/>
    <w:rsid w:val="00BA574E"/>
    <w:rsid w:val="00BA5B0F"/>
    <w:rsid w:val="00BA5F81"/>
    <w:rsid w:val="00BA61DC"/>
    <w:rsid w:val="00BA6270"/>
    <w:rsid w:val="00BA67BD"/>
    <w:rsid w:val="00BA6BDC"/>
    <w:rsid w:val="00BA7443"/>
    <w:rsid w:val="00BA77D9"/>
    <w:rsid w:val="00BA7910"/>
    <w:rsid w:val="00BA7CCD"/>
    <w:rsid w:val="00BA7D2D"/>
    <w:rsid w:val="00BB0D1A"/>
    <w:rsid w:val="00BB0D88"/>
    <w:rsid w:val="00BB0E0C"/>
    <w:rsid w:val="00BB0E47"/>
    <w:rsid w:val="00BB12D2"/>
    <w:rsid w:val="00BB12F2"/>
    <w:rsid w:val="00BB1A55"/>
    <w:rsid w:val="00BB1CE1"/>
    <w:rsid w:val="00BB20B3"/>
    <w:rsid w:val="00BB22AD"/>
    <w:rsid w:val="00BB236B"/>
    <w:rsid w:val="00BB2626"/>
    <w:rsid w:val="00BB2C03"/>
    <w:rsid w:val="00BB2D03"/>
    <w:rsid w:val="00BB318D"/>
    <w:rsid w:val="00BB34FE"/>
    <w:rsid w:val="00BB35C4"/>
    <w:rsid w:val="00BB35DC"/>
    <w:rsid w:val="00BB3758"/>
    <w:rsid w:val="00BB3AFD"/>
    <w:rsid w:val="00BB4673"/>
    <w:rsid w:val="00BB5082"/>
    <w:rsid w:val="00BB565C"/>
    <w:rsid w:val="00BB5C48"/>
    <w:rsid w:val="00BB6041"/>
    <w:rsid w:val="00BB60A5"/>
    <w:rsid w:val="00BB63AC"/>
    <w:rsid w:val="00BB63B4"/>
    <w:rsid w:val="00BB64E0"/>
    <w:rsid w:val="00BB664B"/>
    <w:rsid w:val="00BB6820"/>
    <w:rsid w:val="00BB6993"/>
    <w:rsid w:val="00BB6C3A"/>
    <w:rsid w:val="00BB704D"/>
    <w:rsid w:val="00BB721F"/>
    <w:rsid w:val="00BB7A2B"/>
    <w:rsid w:val="00BB7DBD"/>
    <w:rsid w:val="00BB7F6C"/>
    <w:rsid w:val="00BB7FC6"/>
    <w:rsid w:val="00BC0041"/>
    <w:rsid w:val="00BC01EC"/>
    <w:rsid w:val="00BC0F35"/>
    <w:rsid w:val="00BC1098"/>
    <w:rsid w:val="00BC1A77"/>
    <w:rsid w:val="00BC1ACB"/>
    <w:rsid w:val="00BC1B06"/>
    <w:rsid w:val="00BC1EC6"/>
    <w:rsid w:val="00BC1FC3"/>
    <w:rsid w:val="00BC211D"/>
    <w:rsid w:val="00BC25B0"/>
    <w:rsid w:val="00BC2AC5"/>
    <w:rsid w:val="00BC41FC"/>
    <w:rsid w:val="00BC43BD"/>
    <w:rsid w:val="00BC446E"/>
    <w:rsid w:val="00BC450E"/>
    <w:rsid w:val="00BC4835"/>
    <w:rsid w:val="00BC4BD5"/>
    <w:rsid w:val="00BC50FD"/>
    <w:rsid w:val="00BC5195"/>
    <w:rsid w:val="00BC53BF"/>
    <w:rsid w:val="00BC5783"/>
    <w:rsid w:val="00BC5897"/>
    <w:rsid w:val="00BC5ACB"/>
    <w:rsid w:val="00BC5EE2"/>
    <w:rsid w:val="00BC63A1"/>
    <w:rsid w:val="00BC69D1"/>
    <w:rsid w:val="00BC72BB"/>
    <w:rsid w:val="00BC795B"/>
    <w:rsid w:val="00BC79C5"/>
    <w:rsid w:val="00BC7A59"/>
    <w:rsid w:val="00BC7B39"/>
    <w:rsid w:val="00BC7CCE"/>
    <w:rsid w:val="00BC7DE7"/>
    <w:rsid w:val="00BD0099"/>
    <w:rsid w:val="00BD0A98"/>
    <w:rsid w:val="00BD0F0D"/>
    <w:rsid w:val="00BD10CE"/>
    <w:rsid w:val="00BD1C27"/>
    <w:rsid w:val="00BD1FAD"/>
    <w:rsid w:val="00BD25D6"/>
    <w:rsid w:val="00BD28A3"/>
    <w:rsid w:val="00BD2E75"/>
    <w:rsid w:val="00BD2FB6"/>
    <w:rsid w:val="00BD382E"/>
    <w:rsid w:val="00BD3B1F"/>
    <w:rsid w:val="00BD440F"/>
    <w:rsid w:val="00BD48C0"/>
    <w:rsid w:val="00BD4FD3"/>
    <w:rsid w:val="00BD5215"/>
    <w:rsid w:val="00BD573C"/>
    <w:rsid w:val="00BD63C3"/>
    <w:rsid w:val="00BD6577"/>
    <w:rsid w:val="00BD65D8"/>
    <w:rsid w:val="00BD673D"/>
    <w:rsid w:val="00BD6AB4"/>
    <w:rsid w:val="00BD6B46"/>
    <w:rsid w:val="00BD740A"/>
    <w:rsid w:val="00BD7484"/>
    <w:rsid w:val="00BD749F"/>
    <w:rsid w:val="00BD74FC"/>
    <w:rsid w:val="00BD7887"/>
    <w:rsid w:val="00BD795A"/>
    <w:rsid w:val="00BD7999"/>
    <w:rsid w:val="00BD7A2C"/>
    <w:rsid w:val="00BE0174"/>
    <w:rsid w:val="00BE0298"/>
    <w:rsid w:val="00BE0505"/>
    <w:rsid w:val="00BE0691"/>
    <w:rsid w:val="00BE09F6"/>
    <w:rsid w:val="00BE102A"/>
    <w:rsid w:val="00BE120D"/>
    <w:rsid w:val="00BE1D27"/>
    <w:rsid w:val="00BE20CD"/>
    <w:rsid w:val="00BE2979"/>
    <w:rsid w:val="00BE2A7D"/>
    <w:rsid w:val="00BE31AF"/>
    <w:rsid w:val="00BE3293"/>
    <w:rsid w:val="00BE331F"/>
    <w:rsid w:val="00BE35EA"/>
    <w:rsid w:val="00BE4138"/>
    <w:rsid w:val="00BE4835"/>
    <w:rsid w:val="00BE4CAB"/>
    <w:rsid w:val="00BE4ED7"/>
    <w:rsid w:val="00BE5AE8"/>
    <w:rsid w:val="00BE688A"/>
    <w:rsid w:val="00BE69AF"/>
    <w:rsid w:val="00BE6ED9"/>
    <w:rsid w:val="00BE6FE1"/>
    <w:rsid w:val="00BE71E1"/>
    <w:rsid w:val="00BE75C6"/>
    <w:rsid w:val="00BE792A"/>
    <w:rsid w:val="00BE7A77"/>
    <w:rsid w:val="00BE7D51"/>
    <w:rsid w:val="00BF0AA4"/>
    <w:rsid w:val="00BF0BE4"/>
    <w:rsid w:val="00BF0C1A"/>
    <w:rsid w:val="00BF117A"/>
    <w:rsid w:val="00BF11E7"/>
    <w:rsid w:val="00BF13CD"/>
    <w:rsid w:val="00BF13F3"/>
    <w:rsid w:val="00BF19B9"/>
    <w:rsid w:val="00BF1AA7"/>
    <w:rsid w:val="00BF1ACB"/>
    <w:rsid w:val="00BF1C9F"/>
    <w:rsid w:val="00BF219C"/>
    <w:rsid w:val="00BF22DB"/>
    <w:rsid w:val="00BF2414"/>
    <w:rsid w:val="00BF278B"/>
    <w:rsid w:val="00BF298D"/>
    <w:rsid w:val="00BF2DAC"/>
    <w:rsid w:val="00BF3135"/>
    <w:rsid w:val="00BF33EA"/>
    <w:rsid w:val="00BF3511"/>
    <w:rsid w:val="00BF3785"/>
    <w:rsid w:val="00BF394C"/>
    <w:rsid w:val="00BF41ED"/>
    <w:rsid w:val="00BF4825"/>
    <w:rsid w:val="00BF4FD9"/>
    <w:rsid w:val="00BF58B9"/>
    <w:rsid w:val="00BF5A47"/>
    <w:rsid w:val="00BF5BC6"/>
    <w:rsid w:val="00BF5C12"/>
    <w:rsid w:val="00BF5C22"/>
    <w:rsid w:val="00BF5FF4"/>
    <w:rsid w:val="00BF6083"/>
    <w:rsid w:val="00BF60DA"/>
    <w:rsid w:val="00BF6207"/>
    <w:rsid w:val="00BF657B"/>
    <w:rsid w:val="00BF6712"/>
    <w:rsid w:val="00BF68EB"/>
    <w:rsid w:val="00BF6CC7"/>
    <w:rsid w:val="00BF7042"/>
    <w:rsid w:val="00BF778B"/>
    <w:rsid w:val="00BF7947"/>
    <w:rsid w:val="00BF7D32"/>
    <w:rsid w:val="00BF7E57"/>
    <w:rsid w:val="00C00290"/>
    <w:rsid w:val="00C003EE"/>
    <w:rsid w:val="00C00668"/>
    <w:rsid w:val="00C007C9"/>
    <w:rsid w:val="00C007E7"/>
    <w:rsid w:val="00C008D7"/>
    <w:rsid w:val="00C00D4A"/>
    <w:rsid w:val="00C00D68"/>
    <w:rsid w:val="00C00E01"/>
    <w:rsid w:val="00C00FAB"/>
    <w:rsid w:val="00C00FDB"/>
    <w:rsid w:val="00C0118E"/>
    <w:rsid w:val="00C01560"/>
    <w:rsid w:val="00C019BC"/>
    <w:rsid w:val="00C01E16"/>
    <w:rsid w:val="00C01F8F"/>
    <w:rsid w:val="00C0234E"/>
    <w:rsid w:val="00C023EA"/>
    <w:rsid w:val="00C029D5"/>
    <w:rsid w:val="00C02C0D"/>
    <w:rsid w:val="00C02D55"/>
    <w:rsid w:val="00C02F01"/>
    <w:rsid w:val="00C03524"/>
    <w:rsid w:val="00C037CF"/>
    <w:rsid w:val="00C03868"/>
    <w:rsid w:val="00C03CCD"/>
    <w:rsid w:val="00C03CD2"/>
    <w:rsid w:val="00C03DC2"/>
    <w:rsid w:val="00C0575A"/>
    <w:rsid w:val="00C057FB"/>
    <w:rsid w:val="00C05C2A"/>
    <w:rsid w:val="00C06088"/>
    <w:rsid w:val="00C06859"/>
    <w:rsid w:val="00C06A7F"/>
    <w:rsid w:val="00C06B03"/>
    <w:rsid w:val="00C06D03"/>
    <w:rsid w:val="00C0718E"/>
    <w:rsid w:val="00C07236"/>
    <w:rsid w:val="00C075D1"/>
    <w:rsid w:val="00C07657"/>
    <w:rsid w:val="00C07983"/>
    <w:rsid w:val="00C07B62"/>
    <w:rsid w:val="00C07DFB"/>
    <w:rsid w:val="00C07F3C"/>
    <w:rsid w:val="00C10141"/>
    <w:rsid w:val="00C101EA"/>
    <w:rsid w:val="00C1050F"/>
    <w:rsid w:val="00C1071F"/>
    <w:rsid w:val="00C10A52"/>
    <w:rsid w:val="00C10D1B"/>
    <w:rsid w:val="00C111A2"/>
    <w:rsid w:val="00C11562"/>
    <w:rsid w:val="00C117A6"/>
    <w:rsid w:val="00C1183E"/>
    <w:rsid w:val="00C11A2A"/>
    <w:rsid w:val="00C11CC6"/>
    <w:rsid w:val="00C126F0"/>
    <w:rsid w:val="00C12B82"/>
    <w:rsid w:val="00C12BE9"/>
    <w:rsid w:val="00C12EB0"/>
    <w:rsid w:val="00C136F4"/>
    <w:rsid w:val="00C13BE2"/>
    <w:rsid w:val="00C13D41"/>
    <w:rsid w:val="00C14D29"/>
    <w:rsid w:val="00C14E2E"/>
    <w:rsid w:val="00C15645"/>
    <w:rsid w:val="00C15AEF"/>
    <w:rsid w:val="00C1610C"/>
    <w:rsid w:val="00C1615A"/>
    <w:rsid w:val="00C164DA"/>
    <w:rsid w:val="00C16E0D"/>
    <w:rsid w:val="00C16FD7"/>
    <w:rsid w:val="00C1703E"/>
    <w:rsid w:val="00C17231"/>
    <w:rsid w:val="00C1781E"/>
    <w:rsid w:val="00C17E7F"/>
    <w:rsid w:val="00C200DE"/>
    <w:rsid w:val="00C20386"/>
    <w:rsid w:val="00C204CF"/>
    <w:rsid w:val="00C20680"/>
    <w:rsid w:val="00C20D98"/>
    <w:rsid w:val="00C20EB7"/>
    <w:rsid w:val="00C20F09"/>
    <w:rsid w:val="00C21281"/>
    <w:rsid w:val="00C216A9"/>
    <w:rsid w:val="00C21EDE"/>
    <w:rsid w:val="00C21FDF"/>
    <w:rsid w:val="00C224B5"/>
    <w:rsid w:val="00C226FE"/>
    <w:rsid w:val="00C22764"/>
    <w:rsid w:val="00C22D35"/>
    <w:rsid w:val="00C22D62"/>
    <w:rsid w:val="00C2318D"/>
    <w:rsid w:val="00C23D14"/>
    <w:rsid w:val="00C2449F"/>
    <w:rsid w:val="00C2489C"/>
    <w:rsid w:val="00C25170"/>
    <w:rsid w:val="00C255A6"/>
    <w:rsid w:val="00C258B1"/>
    <w:rsid w:val="00C25B09"/>
    <w:rsid w:val="00C25DFD"/>
    <w:rsid w:val="00C262E9"/>
    <w:rsid w:val="00C263ED"/>
    <w:rsid w:val="00C26AFE"/>
    <w:rsid w:val="00C26ED7"/>
    <w:rsid w:val="00C27712"/>
    <w:rsid w:val="00C2784C"/>
    <w:rsid w:val="00C27D57"/>
    <w:rsid w:val="00C305D6"/>
    <w:rsid w:val="00C30B5B"/>
    <w:rsid w:val="00C30BEE"/>
    <w:rsid w:val="00C30D74"/>
    <w:rsid w:val="00C30FFA"/>
    <w:rsid w:val="00C313EC"/>
    <w:rsid w:val="00C31AB1"/>
    <w:rsid w:val="00C321BF"/>
    <w:rsid w:val="00C32447"/>
    <w:rsid w:val="00C325E9"/>
    <w:rsid w:val="00C32698"/>
    <w:rsid w:val="00C32A8D"/>
    <w:rsid w:val="00C32B3D"/>
    <w:rsid w:val="00C32CBF"/>
    <w:rsid w:val="00C32CE5"/>
    <w:rsid w:val="00C336FB"/>
    <w:rsid w:val="00C3386D"/>
    <w:rsid w:val="00C34594"/>
    <w:rsid w:val="00C34A64"/>
    <w:rsid w:val="00C34E6B"/>
    <w:rsid w:val="00C34FBB"/>
    <w:rsid w:val="00C35026"/>
    <w:rsid w:val="00C3516C"/>
    <w:rsid w:val="00C35191"/>
    <w:rsid w:val="00C35E02"/>
    <w:rsid w:val="00C35EBA"/>
    <w:rsid w:val="00C3605E"/>
    <w:rsid w:val="00C36384"/>
    <w:rsid w:val="00C36728"/>
    <w:rsid w:val="00C3698B"/>
    <w:rsid w:val="00C37302"/>
    <w:rsid w:val="00C374D7"/>
    <w:rsid w:val="00C3760B"/>
    <w:rsid w:val="00C3780A"/>
    <w:rsid w:val="00C37818"/>
    <w:rsid w:val="00C37863"/>
    <w:rsid w:val="00C37ADC"/>
    <w:rsid w:val="00C37BB6"/>
    <w:rsid w:val="00C37BB9"/>
    <w:rsid w:val="00C37E1B"/>
    <w:rsid w:val="00C400E4"/>
    <w:rsid w:val="00C40242"/>
    <w:rsid w:val="00C4045D"/>
    <w:rsid w:val="00C40682"/>
    <w:rsid w:val="00C406B3"/>
    <w:rsid w:val="00C40B55"/>
    <w:rsid w:val="00C412E9"/>
    <w:rsid w:val="00C41502"/>
    <w:rsid w:val="00C41709"/>
    <w:rsid w:val="00C41C9B"/>
    <w:rsid w:val="00C41DC2"/>
    <w:rsid w:val="00C41E7D"/>
    <w:rsid w:val="00C42286"/>
    <w:rsid w:val="00C42297"/>
    <w:rsid w:val="00C42344"/>
    <w:rsid w:val="00C42353"/>
    <w:rsid w:val="00C423F4"/>
    <w:rsid w:val="00C4251F"/>
    <w:rsid w:val="00C4306F"/>
    <w:rsid w:val="00C432DF"/>
    <w:rsid w:val="00C433A1"/>
    <w:rsid w:val="00C437E2"/>
    <w:rsid w:val="00C438F1"/>
    <w:rsid w:val="00C43A81"/>
    <w:rsid w:val="00C43C9A"/>
    <w:rsid w:val="00C44057"/>
    <w:rsid w:val="00C4441C"/>
    <w:rsid w:val="00C4447D"/>
    <w:rsid w:val="00C445C5"/>
    <w:rsid w:val="00C44E4D"/>
    <w:rsid w:val="00C45088"/>
    <w:rsid w:val="00C452E0"/>
    <w:rsid w:val="00C45790"/>
    <w:rsid w:val="00C45991"/>
    <w:rsid w:val="00C464DC"/>
    <w:rsid w:val="00C46D1A"/>
    <w:rsid w:val="00C47811"/>
    <w:rsid w:val="00C479D6"/>
    <w:rsid w:val="00C47A84"/>
    <w:rsid w:val="00C47E44"/>
    <w:rsid w:val="00C47F06"/>
    <w:rsid w:val="00C47F56"/>
    <w:rsid w:val="00C47FE0"/>
    <w:rsid w:val="00C50615"/>
    <w:rsid w:val="00C51274"/>
    <w:rsid w:val="00C514D6"/>
    <w:rsid w:val="00C51B5A"/>
    <w:rsid w:val="00C51F37"/>
    <w:rsid w:val="00C51F47"/>
    <w:rsid w:val="00C520B9"/>
    <w:rsid w:val="00C52245"/>
    <w:rsid w:val="00C52393"/>
    <w:rsid w:val="00C52577"/>
    <w:rsid w:val="00C52737"/>
    <w:rsid w:val="00C52BDA"/>
    <w:rsid w:val="00C52D4F"/>
    <w:rsid w:val="00C52E35"/>
    <w:rsid w:val="00C53957"/>
    <w:rsid w:val="00C53BC9"/>
    <w:rsid w:val="00C53E9F"/>
    <w:rsid w:val="00C53EA9"/>
    <w:rsid w:val="00C54343"/>
    <w:rsid w:val="00C54BE7"/>
    <w:rsid w:val="00C54C1D"/>
    <w:rsid w:val="00C54E0F"/>
    <w:rsid w:val="00C553D8"/>
    <w:rsid w:val="00C554D6"/>
    <w:rsid w:val="00C558F8"/>
    <w:rsid w:val="00C55A32"/>
    <w:rsid w:val="00C55E2D"/>
    <w:rsid w:val="00C5663E"/>
    <w:rsid w:val="00C56682"/>
    <w:rsid w:val="00C56AFC"/>
    <w:rsid w:val="00C56C27"/>
    <w:rsid w:val="00C578C6"/>
    <w:rsid w:val="00C57ED8"/>
    <w:rsid w:val="00C57FC8"/>
    <w:rsid w:val="00C60546"/>
    <w:rsid w:val="00C606E5"/>
    <w:rsid w:val="00C6147B"/>
    <w:rsid w:val="00C614DE"/>
    <w:rsid w:val="00C615EC"/>
    <w:rsid w:val="00C61857"/>
    <w:rsid w:val="00C618C3"/>
    <w:rsid w:val="00C61E3A"/>
    <w:rsid w:val="00C62744"/>
    <w:rsid w:val="00C6281F"/>
    <w:rsid w:val="00C62849"/>
    <w:rsid w:val="00C62F04"/>
    <w:rsid w:val="00C63329"/>
    <w:rsid w:val="00C638A5"/>
    <w:rsid w:val="00C638FF"/>
    <w:rsid w:val="00C63AA4"/>
    <w:rsid w:val="00C64006"/>
    <w:rsid w:val="00C64341"/>
    <w:rsid w:val="00C64946"/>
    <w:rsid w:val="00C65387"/>
    <w:rsid w:val="00C657B4"/>
    <w:rsid w:val="00C657D9"/>
    <w:rsid w:val="00C65BDB"/>
    <w:rsid w:val="00C66377"/>
    <w:rsid w:val="00C66655"/>
    <w:rsid w:val="00C666AF"/>
    <w:rsid w:val="00C6716B"/>
    <w:rsid w:val="00C6732E"/>
    <w:rsid w:val="00C67742"/>
    <w:rsid w:val="00C678EB"/>
    <w:rsid w:val="00C67C37"/>
    <w:rsid w:val="00C67F8A"/>
    <w:rsid w:val="00C701CD"/>
    <w:rsid w:val="00C70751"/>
    <w:rsid w:val="00C70F6B"/>
    <w:rsid w:val="00C710BD"/>
    <w:rsid w:val="00C71253"/>
    <w:rsid w:val="00C713C5"/>
    <w:rsid w:val="00C71854"/>
    <w:rsid w:val="00C71B83"/>
    <w:rsid w:val="00C7212A"/>
    <w:rsid w:val="00C7261F"/>
    <w:rsid w:val="00C72A3F"/>
    <w:rsid w:val="00C7301E"/>
    <w:rsid w:val="00C73307"/>
    <w:rsid w:val="00C7332E"/>
    <w:rsid w:val="00C73E0D"/>
    <w:rsid w:val="00C744F8"/>
    <w:rsid w:val="00C745F0"/>
    <w:rsid w:val="00C74822"/>
    <w:rsid w:val="00C749A4"/>
    <w:rsid w:val="00C757FD"/>
    <w:rsid w:val="00C75B8F"/>
    <w:rsid w:val="00C760C1"/>
    <w:rsid w:val="00C767E8"/>
    <w:rsid w:val="00C77063"/>
    <w:rsid w:val="00C778D2"/>
    <w:rsid w:val="00C800C6"/>
    <w:rsid w:val="00C804E8"/>
    <w:rsid w:val="00C80D9A"/>
    <w:rsid w:val="00C80FB2"/>
    <w:rsid w:val="00C811AD"/>
    <w:rsid w:val="00C812C9"/>
    <w:rsid w:val="00C81D1D"/>
    <w:rsid w:val="00C81DFF"/>
    <w:rsid w:val="00C820F5"/>
    <w:rsid w:val="00C822DB"/>
    <w:rsid w:val="00C82334"/>
    <w:rsid w:val="00C82AF2"/>
    <w:rsid w:val="00C82DBC"/>
    <w:rsid w:val="00C8312E"/>
    <w:rsid w:val="00C83241"/>
    <w:rsid w:val="00C83336"/>
    <w:rsid w:val="00C8339A"/>
    <w:rsid w:val="00C833DA"/>
    <w:rsid w:val="00C83AD9"/>
    <w:rsid w:val="00C83EA0"/>
    <w:rsid w:val="00C84446"/>
    <w:rsid w:val="00C844CB"/>
    <w:rsid w:val="00C8466F"/>
    <w:rsid w:val="00C84EB8"/>
    <w:rsid w:val="00C854C9"/>
    <w:rsid w:val="00C8589F"/>
    <w:rsid w:val="00C85D77"/>
    <w:rsid w:val="00C86F47"/>
    <w:rsid w:val="00C87203"/>
    <w:rsid w:val="00C87343"/>
    <w:rsid w:val="00C8767F"/>
    <w:rsid w:val="00C87AFB"/>
    <w:rsid w:val="00C90C0C"/>
    <w:rsid w:val="00C90C2E"/>
    <w:rsid w:val="00C90FED"/>
    <w:rsid w:val="00C91352"/>
    <w:rsid w:val="00C91BF2"/>
    <w:rsid w:val="00C920DC"/>
    <w:rsid w:val="00C922B8"/>
    <w:rsid w:val="00C92435"/>
    <w:rsid w:val="00C92469"/>
    <w:rsid w:val="00C9246E"/>
    <w:rsid w:val="00C9247E"/>
    <w:rsid w:val="00C92754"/>
    <w:rsid w:val="00C92D1A"/>
    <w:rsid w:val="00C93486"/>
    <w:rsid w:val="00C9359E"/>
    <w:rsid w:val="00C9399F"/>
    <w:rsid w:val="00C93AED"/>
    <w:rsid w:val="00C93DD4"/>
    <w:rsid w:val="00C9407B"/>
    <w:rsid w:val="00C95117"/>
    <w:rsid w:val="00C952A5"/>
    <w:rsid w:val="00C9539C"/>
    <w:rsid w:val="00C9557F"/>
    <w:rsid w:val="00C963CF"/>
    <w:rsid w:val="00C96840"/>
    <w:rsid w:val="00C968F3"/>
    <w:rsid w:val="00C96E7C"/>
    <w:rsid w:val="00C97708"/>
    <w:rsid w:val="00C97C46"/>
    <w:rsid w:val="00CA0667"/>
    <w:rsid w:val="00CA0691"/>
    <w:rsid w:val="00CA0D08"/>
    <w:rsid w:val="00CA0D79"/>
    <w:rsid w:val="00CA0E3D"/>
    <w:rsid w:val="00CA1058"/>
    <w:rsid w:val="00CA11D4"/>
    <w:rsid w:val="00CA1683"/>
    <w:rsid w:val="00CA187F"/>
    <w:rsid w:val="00CA1CEF"/>
    <w:rsid w:val="00CA2041"/>
    <w:rsid w:val="00CA206B"/>
    <w:rsid w:val="00CA2215"/>
    <w:rsid w:val="00CA2420"/>
    <w:rsid w:val="00CA2A80"/>
    <w:rsid w:val="00CA2DD7"/>
    <w:rsid w:val="00CA2F19"/>
    <w:rsid w:val="00CA3066"/>
    <w:rsid w:val="00CA3641"/>
    <w:rsid w:val="00CA36B9"/>
    <w:rsid w:val="00CA3CFE"/>
    <w:rsid w:val="00CA404F"/>
    <w:rsid w:val="00CA41F6"/>
    <w:rsid w:val="00CA442E"/>
    <w:rsid w:val="00CA4A78"/>
    <w:rsid w:val="00CA4BD9"/>
    <w:rsid w:val="00CA4CC1"/>
    <w:rsid w:val="00CA4CFA"/>
    <w:rsid w:val="00CA4E65"/>
    <w:rsid w:val="00CA5265"/>
    <w:rsid w:val="00CA55E8"/>
    <w:rsid w:val="00CA59A2"/>
    <w:rsid w:val="00CA5AFD"/>
    <w:rsid w:val="00CA6354"/>
    <w:rsid w:val="00CA6635"/>
    <w:rsid w:val="00CA66CE"/>
    <w:rsid w:val="00CA693C"/>
    <w:rsid w:val="00CA6AA9"/>
    <w:rsid w:val="00CA6D74"/>
    <w:rsid w:val="00CA79B2"/>
    <w:rsid w:val="00CA7A03"/>
    <w:rsid w:val="00CA7F90"/>
    <w:rsid w:val="00CB0127"/>
    <w:rsid w:val="00CB0341"/>
    <w:rsid w:val="00CB0351"/>
    <w:rsid w:val="00CB0699"/>
    <w:rsid w:val="00CB06B5"/>
    <w:rsid w:val="00CB0A98"/>
    <w:rsid w:val="00CB0B39"/>
    <w:rsid w:val="00CB0C34"/>
    <w:rsid w:val="00CB0E92"/>
    <w:rsid w:val="00CB10E3"/>
    <w:rsid w:val="00CB1334"/>
    <w:rsid w:val="00CB1A18"/>
    <w:rsid w:val="00CB1DCF"/>
    <w:rsid w:val="00CB2401"/>
    <w:rsid w:val="00CB261E"/>
    <w:rsid w:val="00CB3D3B"/>
    <w:rsid w:val="00CB421A"/>
    <w:rsid w:val="00CB4330"/>
    <w:rsid w:val="00CB49AD"/>
    <w:rsid w:val="00CB571B"/>
    <w:rsid w:val="00CB64A4"/>
    <w:rsid w:val="00CB699B"/>
    <w:rsid w:val="00CB6A1D"/>
    <w:rsid w:val="00CB6C5D"/>
    <w:rsid w:val="00CB72A0"/>
    <w:rsid w:val="00CB7429"/>
    <w:rsid w:val="00CB7A8B"/>
    <w:rsid w:val="00CB7E6F"/>
    <w:rsid w:val="00CC07F3"/>
    <w:rsid w:val="00CC09EF"/>
    <w:rsid w:val="00CC0E0D"/>
    <w:rsid w:val="00CC14C9"/>
    <w:rsid w:val="00CC25A4"/>
    <w:rsid w:val="00CC27D2"/>
    <w:rsid w:val="00CC2A42"/>
    <w:rsid w:val="00CC2A5D"/>
    <w:rsid w:val="00CC2CD9"/>
    <w:rsid w:val="00CC3461"/>
    <w:rsid w:val="00CC381A"/>
    <w:rsid w:val="00CC3D37"/>
    <w:rsid w:val="00CC3E43"/>
    <w:rsid w:val="00CC3F69"/>
    <w:rsid w:val="00CC4029"/>
    <w:rsid w:val="00CC406D"/>
    <w:rsid w:val="00CC433E"/>
    <w:rsid w:val="00CC4494"/>
    <w:rsid w:val="00CC46C8"/>
    <w:rsid w:val="00CC4D9B"/>
    <w:rsid w:val="00CC51EC"/>
    <w:rsid w:val="00CC5999"/>
    <w:rsid w:val="00CC5BB0"/>
    <w:rsid w:val="00CC5CA2"/>
    <w:rsid w:val="00CC5D6F"/>
    <w:rsid w:val="00CC5FF5"/>
    <w:rsid w:val="00CC6C84"/>
    <w:rsid w:val="00CC6D27"/>
    <w:rsid w:val="00CC72EA"/>
    <w:rsid w:val="00CC7779"/>
    <w:rsid w:val="00CD0232"/>
    <w:rsid w:val="00CD0922"/>
    <w:rsid w:val="00CD09B0"/>
    <w:rsid w:val="00CD0EE2"/>
    <w:rsid w:val="00CD0F40"/>
    <w:rsid w:val="00CD0F68"/>
    <w:rsid w:val="00CD16B9"/>
    <w:rsid w:val="00CD1A46"/>
    <w:rsid w:val="00CD202D"/>
    <w:rsid w:val="00CD24B4"/>
    <w:rsid w:val="00CD25E6"/>
    <w:rsid w:val="00CD2935"/>
    <w:rsid w:val="00CD2AB9"/>
    <w:rsid w:val="00CD2B53"/>
    <w:rsid w:val="00CD2DBE"/>
    <w:rsid w:val="00CD2E7A"/>
    <w:rsid w:val="00CD33F1"/>
    <w:rsid w:val="00CD34B9"/>
    <w:rsid w:val="00CD38CB"/>
    <w:rsid w:val="00CD3BFF"/>
    <w:rsid w:val="00CD40D8"/>
    <w:rsid w:val="00CD4176"/>
    <w:rsid w:val="00CD455E"/>
    <w:rsid w:val="00CD45B7"/>
    <w:rsid w:val="00CD47FE"/>
    <w:rsid w:val="00CD5668"/>
    <w:rsid w:val="00CD56F9"/>
    <w:rsid w:val="00CD5C9D"/>
    <w:rsid w:val="00CD5CE1"/>
    <w:rsid w:val="00CD5E06"/>
    <w:rsid w:val="00CD603E"/>
    <w:rsid w:val="00CD63D0"/>
    <w:rsid w:val="00CD6533"/>
    <w:rsid w:val="00CD6861"/>
    <w:rsid w:val="00CD69ED"/>
    <w:rsid w:val="00CD6A57"/>
    <w:rsid w:val="00CD6B60"/>
    <w:rsid w:val="00CD6CF2"/>
    <w:rsid w:val="00CD6DA0"/>
    <w:rsid w:val="00CD727D"/>
    <w:rsid w:val="00CD7524"/>
    <w:rsid w:val="00CD77B6"/>
    <w:rsid w:val="00CD78E9"/>
    <w:rsid w:val="00CD79E3"/>
    <w:rsid w:val="00CD7BB7"/>
    <w:rsid w:val="00CD7C42"/>
    <w:rsid w:val="00CD7C60"/>
    <w:rsid w:val="00CD7CD5"/>
    <w:rsid w:val="00CE0505"/>
    <w:rsid w:val="00CE07EB"/>
    <w:rsid w:val="00CE108C"/>
    <w:rsid w:val="00CE128D"/>
    <w:rsid w:val="00CE1369"/>
    <w:rsid w:val="00CE13ED"/>
    <w:rsid w:val="00CE1B57"/>
    <w:rsid w:val="00CE1CD0"/>
    <w:rsid w:val="00CE1CE0"/>
    <w:rsid w:val="00CE2094"/>
    <w:rsid w:val="00CE2421"/>
    <w:rsid w:val="00CE2700"/>
    <w:rsid w:val="00CE2F6F"/>
    <w:rsid w:val="00CE3012"/>
    <w:rsid w:val="00CE30E3"/>
    <w:rsid w:val="00CE334E"/>
    <w:rsid w:val="00CE3359"/>
    <w:rsid w:val="00CE354C"/>
    <w:rsid w:val="00CE36C4"/>
    <w:rsid w:val="00CE39CD"/>
    <w:rsid w:val="00CE39D1"/>
    <w:rsid w:val="00CE3BA8"/>
    <w:rsid w:val="00CE3CC0"/>
    <w:rsid w:val="00CE406D"/>
    <w:rsid w:val="00CE4193"/>
    <w:rsid w:val="00CE42D5"/>
    <w:rsid w:val="00CE43A0"/>
    <w:rsid w:val="00CE48A9"/>
    <w:rsid w:val="00CE4D54"/>
    <w:rsid w:val="00CE5064"/>
    <w:rsid w:val="00CE528A"/>
    <w:rsid w:val="00CE5343"/>
    <w:rsid w:val="00CE5418"/>
    <w:rsid w:val="00CE54F7"/>
    <w:rsid w:val="00CE5AAA"/>
    <w:rsid w:val="00CE5D62"/>
    <w:rsid w:val="00CE5E30"/>
    <w:rsid w:val="00CE6648"/>
    <w:rsid w:val="00CE66AB"/>
    <w:rsid w:val="00CE6BA4"/>
    <w:rsid w:val="00CE6C1B"/>
    <w:rsid w:val="00CE6C9A"/>
    <w:rsid w:val="00CE7668"/>
    <w:rsid w:val="00CE78C8"/>
    <w:rsid w:val="00CF0B2F"/>
    <w:rsid w:val="00CF0EFF"/>
    <w:rsid w:val="00CF13BB"/>
    <w:rsid w:val="00CF1A4E"/>
    <w:rsid w:val="00CF1B56"/>
    <w:rsid w:val="00CF1D74"/>
    <w:rsid w:val="00CF23BC"/>
    <w:rsid w:val="00CF31CE"/>
    <w:rsid w:val="00CF44B7"/>
    <w:rsid w:val="00CF47A9"/>
    <w:rsid w:val="00CF4B0C"/>
    <w:rsid w:val="00CF4CD0"/>
    <w:rsid w:val="00CF52E3"/>
    <w:rsid w:val="00CF57D3"/>
    <w:rsid w:val="00CF58C2"/>
    <w:rsid w:val="00CF5A18"/>
    <w:rsid w:val="00CF5BDB"/>
    <w:rsid w:val="00CF5DE3"/>
    <w:rsid w:val="00CF5FF6"/>
    <w:rsid w:val="00CF6318"/>
    <w:rsid w:val="00CF661E"/>
    <w:rsid w:val="00CF66E6"/>
    <w:rsid w:val="00CF688E"/>
    <w:rsid w:val="00CF6A71"/>
    <w:rsid w:val="00CF6B10"/>
    <w:rsid w:val="00CF74FD"/>
    <w:rsid w:val="00CF7841"/>
    <w:rsid w:val="00CF7BF4"/>
    <w:rsid w:val="00CF7C5C"/>
    <w:rsid w:val="00CF7D34"/>
    <w:rsid w:val="00CF7D90"/>
    <w:rsid w:val="00CF7E4C"/>
    <w:rsid w:val="00CF7E87"/>
    <w:rsid w:val="00D00547"/>
    <w:rsid w:val="00D007EA"/>
    <w:rsid w:val="00D009A7"/>
    <w:rsid w:val="00D00A15"/>
    <w:rsid w:val="00D00CE4"/>
    <w:rsid w:val="00D00D33"/>
    <w:rsid w:val="00D00E5B"/>
    <w:rsid w:val="00D010DA"/>
    <w:rsid w:val="00D011BD"/>
    <w:rsid w:val="00D0181E"/>
    <w:rsid w:val="00D01D01"/>
    <w:rsid w:val="00D01F5C"/>
    <w:rsid w:val="00D01F78"/>
    <w:rsid w:val="00D0262A"/>
    <w:rsid w:val="00D0304B"/>
    <w:rsid w:val="00D03897"/>
    <w:rsid w:val="00D03A87"/>
    <w:rsid w:val="00D03F3B"/>
    <w:rsid w:val="00D042FC"/>
    <w:rsid w:val="00D04442"/>
    <w:rsid w:val="00D04D0D"/>
    <w:rsid w:val="00D04F5B"/>
    <w:rsid w:val="00D05182"/>
    <w:rsid w:val="00D054F1"/>
    <w:rsid w:val="00D056B9"/>
    <w:rsid w:val="00D058C0"/>
    <w:rsid w:val="00D05BAB"/>
    <w:rsid w:val="00D06112"/>
    <w:rsid w:val="00D0614C"/>
    <w:rsid w:val="00D06518"/>
    <w:rsid w:val="00D065E4"/>
    <w:rsid w:val="00D06851"/>
    <w:rsid w:val="00D06C12"/>
    <w:rsid w:val="00D07254"/>
    <w:rsid w:val="00D07B33"/>
    <w:rsid w:val="00D07E7E"/>
    <w:rsid w:val="00D109D9"/>
    <w:rsid w:val="00D10B14"/>
    <w:rsid w:val="00D112ED"/>
    <w:rsid w:val="00D11580"/>
    <w:rsid w:val="00D119E5"/>
    <w:rsid w:val="00D11C1B"/>
    <w:rsid w:val="00D11D9D"/>
    <w:rsid w:val="00D124CD"/>
    <w:rsid w:val="00D12592"/>
    <w:rsid w:val="00D129B5"/>
    <w:rsid w:val="00D12F72"/>
    <w:rsid w:val="00D13109"/>
    <w:rsid w:val="00D13F44"/>
    <w:rsid w:val="00D13F47"/>
    <w:rsid w:val="00D140C7"/>
    <w:rsid w:val="00D14B5D"/>
    <w:rsid w:val="00D14C5D"/>
    <w:rsid w:val="00D14F27"/>
    <w:rsid w:val="00D15785"/>
    <w:rsid w:val="00D159D4"/>
    <w:rsid w:val="00D15F5A"/>
    <w:rsid w:val="00D15F64"/>
    <w:rsid w:val="00D1638C"/>
    <w:rsid w:val="00D164F5"/>
    <w:rsid w:val="00D16842"/>
    <w:rsid w:val="00D16C12"/>
    <w:rsid w:val="00D1702C"/>
    <w:rsid w:val="00D17306"/>
    <w:rsid w:val="00D1749A"/>
    <w:rsid w:val="00D174A8"/>
    <w:rsid w:val="00D17744"/>
    <w:rsid w:val="00D17B44"/>
    <w:rsid w:val="00D17B8C"/>
    <w:rsid w:val="00D17BED"/>
    <w:rsid w:val="00D17E7B"/>
    <w:rsid w:val="00D200F6"/>
    <w:rsid w:val="00D205D2"/>
    <w:rsid w:val="00D207C3"/>
    <w:rsid w:val="00D20A83"/>
    <w:rsid w:val="00D20C91"/>
    <w:rsid w:val="00D21BD2"/>
    <w:rsid w:val="00D226E9"/>
    <w:rsid w:val="00D2295D"/>
    <w:rsid w:val="00D23020"/>
    <w:rsid w:val="00D230FE"/>
    <w:rsid w:val="00D23536"/>
    <w:rsid w:val="00D23D67"/>
    <w:rsid w:val="00D23D97"/>
    <w:rsid w:val="00D23FA5"/>
    <w:rsid w:val="00D24B71"/>
    <w:rsid w:val="00D24BC1"/>
    <w:rsid w:val="00D24BE3"/>
    <w:rsid w:val="00D24C02"/>
    <w:rsid w:val="00D24DF4"/>
    <w:rsid w:val="00D251E2"/>
    <w:rsid w:val="00D257E9"/>
    <w:rsid w:val="00D25926"/>
    <w:rsid w:val="00D25F92"/>
    <w:rsid w:val="00D26357"/>
    <w:rsid w:val="00D263D1"/>
    <w:rsid w:val="00D2682C"/>
    <w:rsid w:val="00D26CCB"/>
    <w:rsid w:val="00D26CF5"/>
    <w:rsid w:val="00D2717C"/>
    <w:rsid w:val="00D2721B"/>
    <w:rsid w:val="00D27642"/>
    <w:rsid w:val="00D276DC"/>
    <w:rsid w:val="00D276EC"/>
    <w:rsid w:val="00D30BC7"/>
    <w:rsid w:val="00D3103B"/>
    <w:rsid w:val="00D31173"/>
    <w:rsid w:val="00D31287"/>
    <w:rsid w:val="00D31517"/>
    <w:rsid w:val="00D3171B"/>
    <w:rsid w:val="00D317FE"/>
    <w:rsid w:val="00D3184D"/>
    <w:rsid w:val="00D31FBB"/>
    <w:rsid w:val="00D32103"/>
    <w:rsid w:val="00D321A7"/>
    <w:rsid w:val="00D322E1"/>
    <w:rsid w:val="00D325FF"/>
    <w:rsid w:val="00D3282F"/>
    <w:rsid w:val="00D32A1D"/>
    <w:rsid w:val="00D32A42"/>
    <w:rsid w:val="00D32A4F"/>
    <w:rsid w:val="00D32BEA"/>
    <w:rsid w:val="00D330B6"/>
    <w:rsid w:val="00D335EE"/>
    <w:rsid w:val="00D339FD"/>
    <w:rsid w:val="00D33BFC"/>
    <w:rsid w:val="00D340AB"/>
    <w:rsid w:val="00D341A8"/>
    <w:rsid w:val="00D341E7"/>
    <w:rsid w:val="00D3459D"/>
    <w:rsid w:val="00D34F0B"/>
    <w:rsid w:val="00D34F96"/>
    <w:rsid w:val="00D35416"/>
    <w:rsid w:val="00D3561C"/>
    <w:rsid w:val="00D357CB"/>
    <w:rsid w:val="00D3590A"/>
    <w:rsid w:val="00D35D8F"/>
    <w:rsid w:val="00D35FF3"/>
    <w:rsid w:val="00D36580"/>
    <w:rsid w:val="00D36F95"/>
    <w:rsid w:val="00D36FFE"/>
    <w:rsid w:val="00D3764A"/>
    <w:rsid w:val="00D376A5"/>
    <w:rsid w:val="00D3790A"/>
    <w:rsid w:val="00D37921"/>
    <w:rsid w:val="00D379B0"/>
    <w:rsid w:val="00D37F86"/>
    <w:rsid w:val="00D4082C"/>
    <w:rsid w:val="00D40D7F"/>
    <w:rsid w:val="00D4124F"/>
    <w:rsid w:val="00D41308"/>
    <w:rsid w:val="00D41F72"/>
    <w:rsid w:val="00D4210A"/>
    <w:rsid w:val="00D421BD"/>
    <w:rsid w:val="00D4272F"/>
    <w:rsid w:val="00D42988"/>
    <w:rsid w:val="00D42997"/>
    <w:rsid w:val="00D42A02"/>
    <w:rsid w:val="00D42AF1"/>
    <w:rsid w:val="00D42B41"/>
    <w:rsid w:val="00D42F6C"/>
    <w:rsid w:val="00D4375A"/>
    <w:rsid w:val="00D4395D"/>
    <w:rsid w:val="00D43E20"/>
    <w:rsid w:val="00D44017"/>
    <w:rsid w:val="00D441E0"/>
    <w:rsid w:val="00D44713"/>
    <w:rsid w:val="00D44D3A"/>
    <w:rsid w:val="00D44E9F"/>
    <w:rsid w:val="00D44FBC"/>
    <w:rsid w:val="00D44FF6"/>
    <w:rsid w:val="00D455AC"/>
    <w:rsid w:val="00D458C4"/>
    <w:rsid w:val="00D45C77"/>
    <w:rsid w:val="00D461F6"/>
    <w:rsid w:val="00D4631B"/>
    <w:rsid w:val="00D465E0"/>
    <w:rsid w:val="00D46E18"/>
    <w:rsid w:val="00D46E51"/>
    <w:rsid w:val="00D47234"/>
    <w:rsid w:val="00D47594"/>
    <w:rsid w:val="00D475E3"/>
    <w:rsid w:val="00D47FEA"/>
    <w:rsid w:val="00D5013B"/>
    <w:rsid w:val="00D50367"/>
    <w:rsid w:val="00D50654"/>
    <w:rsid w:val="00D5099A"/>
    <w:rsid w:val="00D51405"/>
    <w:rsid w:val="00D514E0"/>
    <w:rsid w:val="00D515EA"/>
    <w:rsid w:val="00D516B4"/>
    <w:rsid w:val="00D517AF"/>
    <w:rsid w:val="00D51BCF"/>
    <w:rsid w:val="00D51D80"/>
    <w:rsid w:val="00D52040"/>
    <w:rsid w:val="00D522D6"/>
    <w:rsid w:val="00D52716"/>
    <w:rsid w:val="00D531F1"/>
    <w:rsid w:val="00D53323"/>
    <w:rsid w:val="00D537F7"/>
    <w:rsid w:val="00D539F9"/>
    <w:rsid w:val="00D548F7"/>
    <w:rsid w:val="00D55235"/>
    <w:rsid w:val="00D554F8"/>
    <w:rsid w:val="00D55690"/>
    <w:rsid w:val="00D5589F"/>
    <w:rsid w:val="00D55BFE"/>
    <w:rsid w:val="00D56155"/>
    <w:rsid w:val="00D563F8"/>
    <w:rsid w:val="00D5666A"/>
    <w:rsid w:val="00D56C3D"/>
    <w:rsid w:val="00D57057"/>
    <w:rsid w:val="00D570FE"/>
    <w:rsid w:val="00D577C9"/>
    <w:rsid w:val="00D57A8F"/>
    <w:rsid w:val="00D57D50"/>
    <w:rsid w:val="00D60072"/>
    <w:rsid w:val="00D601B2"/>
    <w:rsid w:val="00D60392"/>
    <w:rsid w:val="00D603AB"/>
    <w:rsid w:val="00D60892"/>
    <w:rsid w:val="00D60FC9"/>
    <w:rsid w:val="00D613A3"/>
    <w:rsid w:val="00D61BCC"/>
    <w:rsid w:val="00D61D88"/>
    <w:rsid w:val="00D623C5"/>
    <w:rsid w:val="00D6241F"/>
    <w:rsid w:val="00D6248E"/>
    <w:rsid w:val="00D624CF"/>
    <w:rsid w:val="00D6252B"/>
    <w:rsid w:val="00D62A4B"/>
    <w:rsid w:val="00D636FA"/>
    <w:rsid w:val="00D63F2A"/>
    <w:rsid w:val="00D6406F"/>
    <w:rsid w:val="00D64558"/>
    <w:rsid w:val="00D6463F"/>
    <w:rsid w:val="00D64737"/>
    <w:rsid w:val="00D64890"/>
    <w:rsid w:val="00D64D59"/>
    <w:rsid w:val="00D6553B"/>
    <w:rsid w:val="00D657AC"/>
    <w:rsid w:val="00D659AB"/>
    <w:rsid w:val="00D65BC2"/>
    <w:rsid w:val="00D65C1F"/>
    <w:rsid w:val="00D65C55"/>
    <w:rsid w:val="00D66184"/>
    <w:rsid w:val="00D6651D"/>
    <w:rsid w:val="00D66D96"/>
    <w:rsid w:val="00D671F5"/>
    <w:rsid w:val="00D70007"/>
    <w:rsid w:val="00D709D8"/>
    <w:rsid w:val="00D70D83"/>
    <w:rsid w:val="00D70E53"/>
    <w:rsid w:val="00D70EA5"/>
    <w:rsid w:val="00D7107C"/>
    <w:rsid w:val="00D71294"/>
    <w:rsid w:val="00D712D8"/>
    <w:rsid w:val="00D71451"/>
    <w:rsid w:val="00D714B0"/>
    <w:rsid w:val="00D719CC"/>
    <w:rsid w:val="00D722C3"/>
    <w:rsid w:val="00D7290C"/>
    <w:rsid w:val="00D72A9B"/>
    <w:rsid w:val="00D72B90"/>
    <w:rsid w:val="00D72F45"/>
    <w:rsid w:val="00D7367F"/>
    <w:rsid w:val="00D738CE"/>
    <w:rsid w:val="00D73F73"/>
    <w:rsid w:val="00D743A8"/>
    <w:rsid w:val="00D74403"/>
    <w:rsid w:val="00D748B0"/>
    <w:rsid w:val="00D74A16"/>
    <w:rsid w:val="00D74C1A"/>
    <w:rsid w:val="00D75265"/>
    <w:rsid w:val="00D758A6"/>
    <w:rsid w:val="00D75A64"/>
    <w:rsid w:val="00D75D0C"/>
    <w:rsid w:val="00D75D18"/>
    <w:rsid w:val="00D75EAE"/>
    <w:rsid w:val="00D76162"/>
    <w:rsid w:val="00D76208"/>
    <w:rsid w:val="00D768E2"/>
    <w:rsid w:val="00D76977"/>
    <w:rsid w:val="00D77194"/>
    <w:rsid w:val="00D77235"/>
    <w:rsid w:val="00D77BD7"/>
    <w:rsid w:val="00D77DE6"/>
    <w:rsid w:val="00D80308"/>
    <w:rsid w:val="00D80783"/>
    <w:rsid w:val="00D8082B"/>
    <w:rsid w:val="00D80C4F"/>
    <w:rsid w:val="00D80D60"/>
    <w:rsid w:val="00D80E3E"/>
    <w:rsid w:val="00D8179A"/>
    <w:rsid w:val="00D81929"/>
    <w:rsid w:val="00D8228F"/>
    <w:rsid w:val="00D82AA4"/>
    <w:rsid w:val="00D82BD0"/>
    <w:rsid w:val="00D82D25"/>
    <w:rsid w:val="00D82E1A"/>
    <w:rsid w:val="00D831AC"/>
    <w:rsid w:val="00D83A0C"/>
    <w:rsid w:val="00D83BDA"/>
    <w:rsid w:val="00D83EA4"/>
    <w:rsid w:val="00D83F5C"/>
    <w:rsid w:val="00D83F61"/>
    <w:rsid w:val="00D847B8"/>
    <w:rsid w:val="00D84C10"/>
    <w:rsid w:val="00D852BF"/>
    <w:rsid w:val="00D85379"/>
    <w:rsid w:val="00D85698"/>
    <w:rsid w:val="00D85CC3"/>
    <w:rsid w:val="00D85D7F"/>
    <w:rsid w:val="00D85FB0"/>
    <w:rsid w:val="00D863BE"/>
    <w:rsid w:val="00D866B8"/>
    <w:rsid w:val="00D86A29"/>
    <w:rsid w:val="00D86BE1"/>
    <w:rsid w:val="00D86DA3"/>
    <w:rsid w:val="00D86E0A"/>
    <w:rsid w:val="00D86F4D"/>
    <w:rsid w:val="00D86FD6"/>
    <w:rsid w:val="00D87416"/>
    <w:rsid w:val="00D875B1"/>
    <w:rsid w:val="00D87922"/>
    <w:rsid w:val="00D87AD3"/>
    <w:rsid w:val="00D9014B"/>
    <w:rsid w:val="00D901D6"/>
    <w:rsid w:val="00D901E0"/>
    <w:rsid w:val="00D90A55"/>
    <w:rsid w:val="00D90C67"/>
    <w:rsid w:val="00D90CD0"/>
    <w:rsid w:val="00D9119E"/>
    <w:rsid w:val="00D912FF"/>
    <w:rsid w:val="00D91758"/>
    <w:rsid w:val="00D91AF2"/>
    <w:rsid w:val="00D91BA8"/>
    <w:rsid w:val="00D91DBD"/>
    <w:rsid w:val="00D92B85"/>
    <w:rsid w:val="00D9327D"/>
    <w:rsid w:val="00D93564"/>
    <w:rsid w:val="00D935CC"/>
    <w:rsid w:val="00D93899"/>
    <w:rsid w:val="00D93B0E"/>
    <w:rsid w:val="00D93CED"/>
    <w:rsid w:val="00D93D93"/>
    <w:rsid w:val="00D93EB4"/>
    <w:rsid w:val="00D9419C"/>
    <w:rsid w:val="00D94206"/>
    <w:rsid w:val="00D94298"/>
    <w:rsid w:val="00D943E8"/>
    <w:rsid w:val="00D94789"/>
    <w:rsid w:val="00D948C5"/>
    <w:rsid w:val="00D94984"/>
    <w:rsid w:val="00D94A69"/>
    <w:rsid w:val="00D94C4F"/>
    <w:rsid w:val="00D950B1"/>
    <w:rsid w:val="00D9587D"/>
    <w:rsid w:val="00D9590F"/>
    <w:rsid w:val="00D95DC5"/>
    <w:rsid w:val="00D95DFC"/>
    <w:rsid w:val="00D96A9C"/>
    <w:rsid w:val="00D96F8F"/>
    <w:rsid w:val="00D970CA"/>
    <w:rsid w:val="00D97960"/>
    <w:rsid w:val="00D979C4"/>
    <w:rsid w:val="00D97DE9"/>
    <w:rsid w:val="00DA002A"/>
    <w:rsid w:val="00DA0097"/>
    <w:rsid w:val="00DA059B"/>
    <w:rsid w:val="00DA09CC"/>
    <w:rsid w:val="00DA0A99"/>
    <w:rsid w:val="00DA0E71"/>
    <w:rsid w:val="00DA0F59"/>
    <w:rsid w:val="00DA1472"/>
    <w:rsid w:val="00DA2173"/>
    <w:rsid w:val="00DA21B1"/>
    <w:rsid w:val="00DA23E0"/>
    <w:rsid w:val="00DA27B8"/>
    <w:rsid w:val="00DA27F3"/>
    <w:rsid w:val="00DA2B2C"/>
    <w:rsid w:val="00DA2DEF"/>
    <w:rsid w:val="00DA2F7D"/>
    <w:rsid w:val="00DA3028"/>
    <w:rsid w:val="00DA3DB5"/>
    <w:rsid w:val="00DA4006"/>
    <w:rsid w:val="00DA4348"/>
    <w:rsid w:val="00DA4646"/>
    <w:rsid w:val="00DA494D"/>
    <w:rsid w:val="00DA4E43"/>
    <w:rsid w:val="00DA4F35"/>
    <w:rsid w:val="00DA5B24"/>
    <w:rsid w:val="00DA5B80"/>
    <w:rsid w:val="00DA5BDE"/>
    <w:rsid w:val="00DA6169"/>
    <w:rsid w:val="00DA649F"/>
    <w:rsid w:val="00DA6C54"/>
    <w:rsid w:val="00DA6E5D"/>
    <w:rsid w:val="00DA6FD5"/>
    <w:rsid w:val="00DA7280"/>
    <w:rsid w:val="00DA7469"/>
    <w:rsid w:val="00DA74BF"/>
    <w:rsid w:val="00DA79FC"/>
    <w:rsid w:val="00DA7D56"/>
    <w:rsid w:val="00DA7DC9"/>
    <w:rsid w:val="00DB0330"/>
    <w:rsid w:val="00DB06E0"/>
    <w:rsid w:val="00DB0926"/>
    <w:rsid w:val="00DB0F31"/>
    <w:rsid w:val="00DB0F51"/>
    <w:rsid w:val="00DB12B4"/>
    <w:rsid w:val="00DB1341"/>
    <w:rsid w:val="00DB1702"/>
    <w:rsid w:val="00DB1817"/>
    <w:rsid w:val="00DB18D4"/>
    <w:rsid w:val="00DB1BB8"/>
    <w:rsid w:val="00DB1D2F"/>
    <w:rsid w:val="00DB24FD"/>
    <w:rsid w:val="00DB27B2"/>
    <w:rsid w:val="00DB2F1D"/>
    <w:rsid w:val="00DB31AC"/>
    <w:rsid w:val="00DB3241"/>
    <w:rsid w:val="00DB3345"/>
    <w:rsid w:val="00DB356F"/>
    <w:rsid w:val="00DB3587"/>
    <w:rsid w:val="00DB36A3"/>
    <w:rsid w:val="00DB4205"/>
    <w:rsid w:val="00DB43DB"/>
    <w:rsid w:val="00DB4694"/>
    <w:rsid w:val="00DB469A"/>
    <w:rsid w:val="00DB4811"/>
    <w:rsid w:val="00DB4EF5"/>
    <w:rsid w:val="00DB4FC2"/>
    <w:rsid w:val="00DB5A45"/>
    <w:rsid w:val="00DB5C38"/>
    <w:rsid w:val="00DB63D2"/>
    <w:rsid w:val="00DB6D53"/>
    <w:rsid w:val="00DB6E49"/>
    <w:rsid w:val="00DB73DD"/>
    <w:rsid w:val="00DB76C2"/>
    <w:rsid w:val="00DB77F4"/>
    <w:rsid w:val="00DB7B7F"/>
    <w:rsid w:val="00DB7F56"/>
    <w:rsid w:val="00DC09C4"/>
    <w:rsid w:val="00DC0A7E"/>
    <w:rsid w:val="00DC0D97"/>
    <w:rsid w:val="00DC0E1C"/>
    <w:rsid w:val="00DC12CA"/>
    <w:rsid w:val="00DC15E8"/>
    <w:rsid w:val="00DC16A6"/>
    <w:rsid w:val="00DC1D1F"/>
    <w:rsid w:val="00DC23B0"/>
    <w:rsid w:val="00DC2B88"/>
    <w:rsid w:val="00DC3037"/>
    <w:rsid w:val="00DC3060"/>
    <w:rsid w:val="00DC3B28"/>
    <w:rsid w:val="00DC4148"/>
    <w:rsid w:val="00DC44EC"/>
    <w:rsid w:val="00DC48C6"/>
    <w:rsid w:val="00DC4A8F"/>
    <w:rsid w:val="00DC4B13"/>
    <w:rsid w:val="00DC4B66"/>
    <w:rsid w:val="00DC4C52"/>
    <w:rsid w:val="00DC4EA6"/>
    <w:rsid w:val="00DC5096"/>
    <w:rsid w:val="00DC54A1"/>
    <w:rsid w:val="00DC5CA1"/>
    <w:rsid w:val="00DC6624"/>
    <w:rsid w:val="00DC666A"/>
    <w:rsid w:val="00DC7228"/>
    <w:rsid w:val="00DC799D"/>
    <w:rsid w:val="00DC7A07"/>
    <w:rsid w:val="00DD059F"/>
    <w:rsid w:val="00DD0A1B"/>
    <w:rsid w:val="00DD0C9A"/>
    <w:rsid w:val="00DD103C"/>
    <w:rsid w:val="00DD128A"/>
    <w:rsid w:val="00DD12B0"/>
    <w:rsid w:val="00DD1459"/>
    <w:rsid w:val="00DD1625"/>
    <w:rsid w:val="00DD1888"/>
    <w:rsid w:val="00DD18E5"/>
    <w:rsid w:val="00DD1C43"/>
    <w:rsid w:val="00DD1C97"/>
    <w:rsid w:val="00DD2134"/>
    <w:rsid w:val="00DD2200"/>
    <w:rsid w:val="00DD27C6"/>
    <w:rsid w:val="00DD2847"/>
    <w:rsid w:val="00DD2DA4"/>
    <w:rsid w:val="00DD2E66"/>
    <w:rsid w:val="00DD3895"/>
    <w:rsid w:val="00DD3D9F"/>
    <w:rsid w:val="00DD4CD8"/>
    <w:rsid w:val="00DD4E07"/>
    <w:rsid w:val="00DD5073"/>
    <w:rsid w:val="00DD513A"/>
    <w:rsid w:val="00DD5145"/>
    <w:rsid w:val="00DD52A6"/>
    <w:rsid w:val="00DD544A"/>
    <w:rsid w:val="00DD5452"/>
    <w:rsid w:val="00DD54A1"/>
    <w:rsid w:val="00DD5BC6"/>
    <w:rsid w:val="00DD6816"/>
    <w:rsid w:val="00DD720D"/>
    <w:rsid w:val="00DD724B"/>
    <w:rsid w:val="00DD734C"/>
    <w:rsid w:val="00DD7450"/>
    <w:rsid w:val="00DD74CE"/>
    <w:rsid w:val="00DD78C0"/>
    <w:rsid w:val="00DD7C7F"/>
    <w:rsid w:val="00DD7F6C"/>
    <w:rsid w:val="00DE0760"/>
    <w:rsid w:val="00DE07CB"/>
    <w:rsid w:val="00DE0EB6"/>
    <w:rsid w:val="00DE112E"/>
    <w:rsid w:val="00DE17CF"/>
    <w:rsid w:val="00DE184D"/>
    <w:rsid w:val="00DE1CE4"/>
    <w:rsid w:val="00DE1FF8"/>
    <w:rsid w:val="00DE2D52"/>
    <w:rsid w:val="00DE2D53"/>
    <w:rsid w:val="00DE2DF4"/>
    <w:rsid w:val="00DE2F84"/>
    <w:rsid w:val="00DE3569"/>
    <w:rsid w:val="00DE369F"/>
    <w:rsid w:val="00DE385A"/>
    <w:rsid w:val="00DE39FB"/>
    <w:rsid w:val="00DE43DD"/>
    <w:rsid w:val="00DE4724"/>
    <w:rsid w:val="00DE474E"/>
    <w:rsid w:val="00DE475A"/>
    <w:rsid w:val="00DE4933"/>
    <w:rsid w:val="00DE4B55"/>
    <w:rsid w:val="00DE4BF8"/>
    <w:rsid w:val="00DE5796"/>
    <w:rsid w:val="00DE6691"/>
    <w:rsid w:val="00DE67CC"/>
    <w:rsid w:val="00DE712A"/>
    <w:rsid w:val="00DE72CE"/>
    <w:rsid w:val="00DE7644"/>
    <w:rsid w:val="00DE7A9C"/>
    <w:rsid w:val="00DE7B8D"/>
    <w:rsid w:val="00DF0225"/>
    <w:rsid w:val="00DF0598"/>
    <w:rsid w:val="00DF08E0"/>
    <w:rsid w:val="00DF098C"/>
    <w:rsid w:val="00DF0B30"/>
    <w:rsid w:val="00DF0CC2"/>
    <w:rsid w:val="00DF1349"/>
    <w:rsid w:val="00DF1732"/>
    <w:rsid w:val="00DF1B9E"/>
    <w:rsid w:val="00DF1BD0"/>
    <w:rsid w:val="00DF2023"/>
    <w:rsid w:val="00DF2201"/>
    <w:rsid w:val="00DF23BC"/>
    <w:rsid w:val="00DF2530"/>
    <w:rsid w:val="00DF27A9"/>
    <w:rsid w:val="00DF2A31"/>
    <w:rsid w:val="00DF2AB8"/>
    <w:rsid w:val="00DF2D9F"/>
    <w:rsid w:val="00DF2E10"/>
    <w:rsid w:val="00DF4243"/>
    <w:rsid w:val="00DF4D7B"/>
    <w:rsid w:val="00DF5327"/>
    <w:rsid w:val="00DF544F"/>
    <w:rsid w:val="00DF5496"/>
    <w:rsid w:val="00DF5690"/>
    <w:rsid w:val="00DF56FC"/>
    <w:rsid w:val="00DF5EBA"/>
    <w:rsid w:val="00DF5FBF"/>
    <w:rsid w:val="00DF5FCC"/>
    <w:rsid w:val="00DF6012"/>
    <w:rsid w:val="00DF67E9"/>
    <w:rsid w:val="00DF6E34"/>
    <w:rsid w:val="00DF7069"/>
    <w:rsid w:val="00DF7143"/>
    <w:rsid w:val="00DF78EE"/>
    <w:rsid w:val="00DF7910"/>
    <w:rsid w:val="00DF7B7B"/>
    <w:rsid w:val="00DF7BD5"/>
    <w:rsid w:val="00DF7DD7"/>
    <w:rsid w:val="00DF7FD1"/>
    <w:rsid w:val="00E00124"/>
    <w:rsid w:val="00E0023C"/>
    <w:rsid w:val="00E002BE"/>
    <w:rsid w:val="00E00565"/>
    <w:rsid w:val="00E005D3"/>
    <w:rsid w:val="00E0093B"/>
    <w:rsid w:val="00E00A3A"/>
    <w:rsid w:val="00E00C20"/>
    <w:rsid w:val="00E00F8F"/>
    <w:rsid w:val="00E0124D"/>
    <w:rsid w:val="00E01371"/>
    <w:rsid w:val="00E01767"/>
    <w:rsid w:val="00E01876"/>
    <w:rsid w:val="00E02126"/>
    <w:rsid w:val="00E028D5"/>
    <w:rsid w:val="00E02A20"/>
    <w:rsid w:val="00E0322C"/>
    <w:rsid w:val="00E032DC"/>
    <w:rsid w:val="00E03698"/>
    <w:rsid w:val="00E036EA"/>
    <w:rsid w:val="00E03A3A"/>
    <w:rsid w:val="00E04555"/>
    <w:rsid w:val="00E045E4"/>
    <w:rsid w:val="00E045E8"/>
    <w:rsid w:val="00E0477C"/>
    <w:rsid w:val="00E049B8"/>
    <w:rsid w:val="00E056DF"/>
    <w:rsid w:val="00E05BA8"/>
    <w:rsid w:val="00E05E3F"/>
    <w:rsid w:val="00E05F72"/>
    <w:rsid w:val="00E06575"/>
    <w:rsid w:val="00E06674"/>
    <w:rsid w:val="00E06709"/>
    <w:rsid w:val="00E06B7A"/>
    <w:rsid w:val="00E06D4C"/>
    <w:rsid w:val="00E06EEB"/>
    <w:rsid w:val="00E071B1"/>
    <w:rsid w:val="00E07372"/>
    <w:rsid w:val="00E074B8"/>
    <w:rsid w:val="00E0757F"/>
    <w:rsid w:val="00E07C57"/>
    <w:rsid w:val="00E07DCD"/>
    <w:rsid w:val="00E07FA2"/>
    <w:rsid w:val="00E10085"/>
    <w:rsid w:val="00E10232"/>
    <w:rsid w:val="00E1069D"/>
    <w:rsid w:val="00E10A40"/>
    <w:rsid w:val="00E10AB9"/>
    <w:rsid w:val="00E10B17"/>
    <w:rsid w:val="00E10EB5"/>
    <w:rsid w:val="00E10F12"/>
    <w:rsid w:val="00E10F18"/>
    <w:rsid w:val="00E11026"/>
    <w:rsid w:val="00E115D0"/>
    <w:rsid w:val="00E1182F"/>
    <w:rsid w:val="00E1186B"/>
    <w:rsid w:val="00E1191D"/>
    <w:rsid w:val="00E11A38"/>
    <w:rsid w:val="00E11E45"/>
    <w:rsid w:val="00E11F7B"/>
    <w:rsid w:val="00E13EB0"/>
    <w:rsid w:val="00E13FC4"/>
    <w:rsid w:val="00E14055"/>
    <w:rsid w:val="00E14696"/>
    <w:rsid w:val="00E14BFE"/>
    <w:rsid w:val="00E14E64"/>
    <w:rsid w:val="00E14EDF"/>
    <w:rsid w:val="00E150C4"/>
    <w:rsid w:val="00E1549E"/>
    <w:rsid w:val="00E1587E"/>
    <w:rsid w:val="00E15889"/>
    <w:rsid w:val="00E158BE"/>
    <w:rsid w:val="00E15919"/>
    <w:rsid w:val="00E15CCE"/>
    <w:rsid w:val="00E16167"/>
    <w:rsid w:val="00E165AC"/>
    <w:rsid w:val="00E16650"/>
    <w:rsid w:val="00E16B03"/>
    <w:rsid w:val="00E16BBB"/>
    <w:rsid w:val="00E16C71"/>
    <w:rsid w:val="00E177FE"/>
    <w:rsid w:val="00E178A8"/>
    <w:rsid w:val="00E1794E"/>
    <w:rsid w:val="00E17D4F"/>
    <w:rsid w:val="00E17EC0"/>
    <w:rsid w:val="00E20221"/>
    <w:rsid w:val="00E2034A"/>
    <w:rsid w:val="00E20EDB"/>
    <w:rsid w:val="00E21620"/>
    <w:rsid w:val="00E21BC4"/>
    <w:rsid w:val="00E21D16"/>
    <w:rsid w:val="00E21FCB"/>
    <w:rsid w:val="00E2210B"/>
    <w:rsid w:val="00E22219"/>
    <w:rsid w:val="00E222EF"/>
    <w:rsid w:val="00E22354"/>
    <w:rsid w:val="00E2288E"/>
    <w:rsid w:val="00E22897"/>
    <w:rsid w:val="00E2307C"/>
    <w:rsid w:val="00E236C7"/>
    <w:rsid w:val="00E23D22"/>
    <w:rsid w:val="00E24039"/>
    <w:rsid w:val="00E241B4"/>
    <w:rsid w:val="00E24250"/>
    <w:rsid w:val="00E24CA3"/>
    <w:rsid w:val="00E2561F"/>
    <w:rsid w:val="00E25866"/>
    <w:rsid w:val="00E25A0F"/>
    <w:rsid w:val="00E25DB7"/>
    <w:rsid w:val="00E26036"/>
    <w:rsid w:val="00E26461"/>
    <w:rsid w:val="00E264F6"/>
    <w:rsid w:val="00E26743"/>
    <w:rsid w:val="00E26BA5"/>
    <w:rsid w:val="00E26E05"/>
    <w:rsid w:val="00E26EBB"/>
    <w:rsid w:val="00E26ECC"/>
    <w:rsid w:val="00E2734F"/>
    <w:rsid w:val="00E2739C"/>
    <w:rsid w:val="00E27418"/>
    <w:rsid w:val="00E274FA"/>
    <w:rsid w:val="00E275D9"/>
    <w:rsid w:val="00E27A77"/>
    <w:rsid w:val="00E27DAF"/>
    <w:rsid w:val="00E301A0"/>
    <w:rsid w:val="00E3079F"/>
    <w:rsid w:val="00E31107"/>
    <w:rsid w:val="00E313EE"/>
    <w:rsid w:val="00E31BB9"/>
    <w:rsid w:val="00E32166"/>
    <w:rsid w:val="00E321E1"/>
    <w:rsid w:val="00E32345"/>
    <w:rsid w:val="00E32635"/>
    <w:rsid w:val="00E327F1"/>
    <w:rsid w:val="00E3322E"/>
    <w:rsid w:val="00E33494"/>
    <w:rsid w:val="00E33754"/>
    <w:rsid w:val="00E337CE"/>
    <w:rsid w:val="00E341EA"/>
    <w:rsid w:val="00E344CC"/>
    <w:rsid w:val="00E34856"/>
    <w:rsid w:val="00E34B66"/>
    <w:rsid w:val="00E34CA7"/>
    <w:rsid w:val="00E357C1"/>
    <w:rsid w:val="00E35DB7"/>
    <w:rsid w:val="00E3604B"/>
    <w:rsid w:val="00E3619B"/>
    <w:rsid w:val="00E362BE"/>
    <w:rsid w:val="00E3692C"/>
    <w:rsid w:val="00E36AF6"/>
    <w:rsid w:val="00E36CEF"/>
    <w:rsid w:val="00E36F46"/>
    <w:rsid w:val="00E36FC0"/>
    <w:rsid w:val="00E370A7"/>
    <w:rsid w:val="00E375B7"/>
    <w:rsid w:val="00E402F1"/>
    <w:rsid w:val="00E40E4B"/>
    <w:rsid w:val="00E4102D"/>
    <w:rsid w:val="00E4138C"/>
    <w:rsid w:val="00E4156C"/>
    <w:rsid w:val="00E41790"/>
    <w:rsid w:val="00E41FB3"/>
    <w:rsid w:val="00E42267"/>
    <w:rsid w:val="00E425C3"/>
    <w:rsid w:val="00E429B4"/>
    <w:rsid w:val="00E42B48"/>
    <w:rsid w:val="00E4354D"/>
    <w:rsid w:val="00E440C3"/>
    <w:rsid w:val="00E447F8"/>
    <w:rsid w:val="00E4499F"/>
    <w:rsid w:val="00E44A06"/>
    <w:rsid w:val="00E44A38"/>
    <w:rsid w:val="00E44BB0"/>
    <w:rsid w:val="00E455CF"/>
    <w:rsid w:val="00E4571B"/>
    <w:rsid w:val="00E4576D"/>
    <w:rsid w:val="00E458EC"/>
    <w:rsid w:val="00E4593F"/>
    <w:rsid w:val="00E45BD6"/>
    <w:rsid w:val="00E45CB7"/>
    <w:rsid w:val="00E45E39"/>
    <w:rsid w:val="00E45E5F"/>
    <w:rsid w:val="00E4626C"/>
    <w:rsid w:val="00E4635A"/>
    <w:rsid w:val="00E46475"/>
    <w:rsid w:val="00E464CA"/>
    <w:rsid w:val="00E46540"/>
    <w:rsid w:val="00E46752"/>
    <w:rsid w:val="00E47006"/>
    <w:rsid w:val="00E472EA"/>
    <w:rsid w:val="00E47370"/>
    <w:rsid w:val="00E47462"/>
    <w:rsid w:val="00E475E0"/>
    <w:rsid w:val="00E47698"/>
    <w:rsid w:val="00E47752"/>
    <w:rsid w:val="00E47787"/>
    <w:rsid w:val="00E47840"/>
    <w:rsid w:val="00E4787C"/>
    <w:rsid w:val="00E47944"/>
    <w:rsid w:val="00E500A1"/>
    <w:rsid w:val="00E5036F"/>
    <w:rsid w:val="00E5060F"/>
    <w:rsid w:val="00E50794"/>
    <w:rsid w:val="00E5083B"/>
    <w:rsid w:val="00E50A8B"/>
    <w:rsid w:val="00E50F97"/>
    <w:rsid w:val="00E5145F"/>
    <w:rsid w:val="00E51618"/>
    <w:rsid w:val="00E5201F"/>
    <w:rsid w:val="00E52420"/>
    <w:rsid w:val="00E52749"/>
    <w:rsid w:val="00E52829"/>
    <w:rsid w:val="00E52835"/>
    <w:rsid w:val="00E52BE9"/>
    <w:rsid w:val="00E52CFC"/>
    <w:rsid w:val="00E53123"/>
    <w:rsid w:val="00E531FB"/>
    <w:rsid w:val="00E5360E"/>
    <w:rsid w:val="00E53768"/>
    <w:rsid w:val="00E5379F"/>
    <w:rsid w:val="00E53D4B"/>
    <w:rsid w:val="00E541FC"/>
    <w:rsid w:val="00E54512"/>
    <w:rsid w:val="00E545A7"/>
    <w:rsid w:val="00E547BB"/>
    <w:rsid w:val="00E54927"/>
    <w:rsid w:val="00E5497E"/>
    <w:rsid w:val="00E54E43"/>
    <w:rsid w:val="00E55498"/>
    <w:rsid w:val="00E557FE"/>
    <w:rsid w:val="00E55C21"/>
    <w:rsid w:val="00E55D53"/>
    <w:rsid w:val="00E55E48"/>
    <w:rsid w:val="00E55F17"/>
    <w:rsid w:val="00E55F70"/>
    <w:rsid w:val="00E560FB"/>
    <w:rsid w:val="00E56552"/>
    <w:rsid w:val="00E5657B"/>
    <w:rsid w:val="00E576D6"/>
    <w:rsid w:val="00E5778E"/>
    <w:rsid w:val="00E57D68"/>
    <w:rsid w:val="00E600A0"/>
    <w:rsid w:val="00E6013A"/>
    <w:rsid w:val="00E60221"/>
    <w:rsid w:val="00E604B4"/>
    <w:rsid w:val="00E60586"/>
    <w:rsid w:val="00E607AA"/>
    <w:rsid w:val="00E609FC"/>
    <w:rsid w:val="00E60E6E"/>
    <w:rsid w:val="00E61E81"/>
    <w:rsid w:val="00E61F80"/>
    <w:rsid w:val="00E62406"/>
    <w:rsid w:val="00E62438"/>
    <w:rsid w:val="00E627A8"/>
    <w:rsid w:val="00E62A8A"/>
    <w:rsid w:val="00E63C18"/>
    <w:rsid w:val="00E64074"/>
    <w:rsid w:val="00E6440F"/>
    <w:rsid w:val="00E65025"/>
    <w:rsid w:val="00E6548C"/>
    <w:rsid w:val="00E6569E"/>
    <w:rsid w:val="00E6572E"/>
    <w:rsid w:val="00E659EB"/>
    <w:rsid w:val="00E65DF3"/>
    <w:rsid w:val="00E66383"/>
    <w:rsid w:val="00E66837"/>
    <w:rsid w:val="00E66C9E"/>
    <w:rsid w:val="00E672EA"/>
    <w:rsid w:val="00E6782E"/>
    <w:rsid w:val="00E67B33"/>
    <w:rsid w:val="00E7003E"/>
    <w:rsid w:val="00E70951"/>
    <w:rsid w:val="00E70AB7"/>
    <w:rsid w:val="00E70B8B"/>
    <w:rsid w:val="00E7134C"/>
    <w:rsid w:val="00E71D09"/>
    <w:rsid w:val="00E72C64"/>
    <w:rsid w:val="00E734DB"/>
    <w:rsid w:val="00E73B25"/>
    <w:rsid w:val="00E73CC8"/>
    <w:rsid w:val="00E749F3"/>
    <w:rsid w:val="00E74B79"/>
    <w:rsid w:val="00E74C60"/>
    <w:rsid w:val="00E76052"/>
    <w:rsid w:val="00E7615E"/>
    <w:rsid w:val="00E76233"/>
    <w:rsid w:val="00E765A0"/>
    <w:rsid w:val="00E767B6"/>
    <w:rsid w:val="00E76D96"/>
    <w:rsid w:val="00E77503"/>
    <w:rsid w:val="00E77603"/>
    <w:rsid w:val="00E778BD"/>
    <w:rsid w:val="00E77C0A"/>
    <w:rsid w:val="00E801AE"/>
    <w:rsid w:val="00E801C8"/>
    <w:rsid w:val="00E8056F"/>
    <w:rsid w:val="00E80791"/>
    <w:rsid w:val="00E8100E"/>
    <w:rsid w:val="00E81283"/>
    <w:rsid w:val="00E814A7"/>
    <w:rsid w:val="00E816C7"/>
    <w:rsid w:val="00E816D2"/>
    <w:rsid w:val="00E82A5A"/>
    <w:rsid w:val="00E82E8F"/>
    <w:rsid w:val="00E83B57"/>
    <w:rsid w:val="00E840C4"/>
    <w:rsid w:val="00E84419"/>
    <w:rsid w:val="00E84605"/>
    <w:rsid w:val="00E846BF"/>
    <w:rsid w:val="00E8503A"/>
    <w:rsid w:val="00E85086"/>
    <w:rsid w:val="00E85423"/>
    <w:rsid w:val="00E85588"/>
    <w:rsid w:val="00E855B3"/>
    <w:rsid w:val="00E8568D"/>
    <w:rsid w:val="00E859B8"/>
    <w:rsid w:val="00E85DC0"/>
    <w:rsid w:val="00E860A1"/>
    <w:rsid w:val="00E86753"/>
    <w:rsid w:val="00E867FB"/>
    <w:rsid w:val="00E869C0"/>
    <w:rsid w:val="00E86D65"/>
    <w:rsid w:val="00E86E9A"/>
    <w:rsid w:val="00E86EDF"/>
    <w:rsid w:val="00E87161"/>
    <w:rsid w:val="00E87289"/>
    <w:rsid w:val="00E87F1E"/>
    <w:rsid w:val="00E87FF9"/>
    <w:rsid w:val="00E904DB"/>
    <w:rsid w:val="00E905FC"/>
    <w:rsid w:val="00E90924"/>
    <w:rsid w:val="00E926BF"/>
    <w:rsid w:val="00E927EA"/>
    <w:rsid w:val="00E928C5"/>
    <w:rsid w:val="00E929AF"/>
    <w:rsid w:val="00E92B47"/>
    <w:rsid w:val="00E93417"/>
    <w:rsid w:val="00E93ED0"/>
    <w:rsid w:val="00E943AD"/>
    <w:rsid w:val="00E943F6"/>
    <w:rsid w:val="00E94799"/>
    <w:rsid w:val="00E94B91"/>
    <w:rsid w:val="00E94E9C"/>
    <w:rsid w:val="00E94FBD"/>
    <w:rsid w:val="00E959FB"/>
    <w:rsid w:val="00E95E97"/>
    <w:rsid w:val="00E96542"/>
    <w:rsid w:val="00E965F4"/>
    <w:rsid w:val="00E9678F"/>
    <w:rsid w:val="00E968A1"/>
    <w:rsid w:val="00E96B9A"/>
    <w:rsid w:val="00E97B60"/>
    <w:rsid w:val="00EA08D1"/>
    <w:rsid w:val="00EA0947"/>
    <w:rsid w:val="00EA1869"/>
    <w:rsid w:val="00EA1A03"/>
    <w:rsid w:val="00EA1DA0"/>
    <w:rsid w:val="00EA21B8"/>
    <w:rsid w:val="00EA26E3"/>
    <w:rsid w:val="00EA2A37"/>
    <w:rsid w:val="00EA376C"/>
    <w:rsid w:val="00EA3ACE"/>
    <w:rsid w:val="00EA4114"/>
    <w:rsid w:val="00EA4539"/>
    <w:rsid w:val="00EA4C9F"/>
    <w:rsid w:val="00EA5248"/>
    <w:rsid w:val="00EA52BB"/>
    <w:rsid w:val="00EA5323"/>
    <w:rsid w:val="00EA542E"/>
    <w:rsid w:val="00EA5494"/>
    <w:rsid w:val="00EA576B"/>
    <w:rsid w:val="00EA5AD8"/>
    <w:rsid w:val="00EA5DD7"/>
    <w:rsid w:val="00EA60CA"/>
    <w:rsid w:val="00EA628B"/>
    <w:rsid w:val="00EA64D1"/>
    <w:rsid w:val="00EA6524"/>
    <w:rsid w:val="00EA69EF"/>
    <w:rsid w:val="00EA6DDF"/>
    <w:rsid w:val="00EA7454"/>
    <w:rsid w:val="00EA768F"/>
    <w:rsid w:val="00EA7884"/>
    <w:rsid w:val="00EB0538"/>
    <w:rsid w:val="00EB0807"/>
    <w:rsid w:val="00EB0B10"/>
    <w:rsid w:val="00EB0BD2"/>
    <w:rsid w:val="00EB10DF"/>
    <w:rsid w:val="00EB1267"/>
    <w:rsid w:val="00EB1502"/>
    <w:rsid w:val="00EB1594"/>
    <w:rsid w:val="00EB16ED"/>
    <w:rsid w:val="00EB1C11"/>
    <w:rsid w:val="00EB1D4D"/>
    <w:rsid w:val="00EB1E2A"/>
    <w:rsid w:val="00EB2009"/>
    <w:rsid w:val="00EB2290"/>
    <w:rsid w:val="00EB262B"/>
    <w:rsid w:val="00EB293C"/>
    <w:rsid w:val="00EB2BD6"/>
    <w:rsid w:val="00EB2C62"/>
    <w:rsid w:val="00EB2EB0"/>
    <w:rsid w:val="00EB306E"/>
    <w:rsid w:val="00EB341C"/>
    <w:rsid w:val="00EB3445"/>
    <w:rsid w:val="00EB3647"/>
    <w:rsid w:val="00EB3743"/>
    <w:rsid w:val="00EB3830"/>
    <w:rsid w:val="00EB3BC9"/>
    <w:rsid w:val="00EB3DBC"/>
    <w:rsid w:val="00EB424B"/>
    <w:rsid w:val="00EB444A"/>
    <w:rsid w:val="00EB4ACB"/>
    <w:rsid w:val="00EB4BB6"/>
    <w:rsid w:val="00EB5892"/>
    <w:rsid w:val="00EB5BE6"/>
    <w:rsid w:val="00EB5D18"/>
    <w:rsid w:val="00EB6572"/>
    <w:rsid w:val="00EB69A2"/>
    <w:rsid w:val="00EB6DEB"/>
    <w:rsid w:val="00EB6EB3"/>
    <w:rsid w:val="00EB6EDA"/>
    <w:rsid w:val="00EB711B"/>
    <w:rsid w:val="00EB7434"/>
    <w:rsid w:val="00EB76AB"/>
    <w:rsid w:val="00EC06D5"/>
    <w:rsid w:val="00EC0895"/>
    <w:rsid w:val="00EC08AE"/>
    <w:rsid w:val="00EC1243"/>
    <w:rsid w:val="00EC1350"/>
    <w:rsid w:val="00EC17E6"/>
    <w:rsid w:val="00EC1A3C"/>
    <w:rsid w:val="00EC1A5C"/>
    <w:rsid w:val="00EC20A2"/>
    <w:rsid w:val="00EC215A"/>
    <w:rsid w:val="00EC2F18"/>
    <w:rsid w:val="00EC372E"/>
    <w:rsid w:val="00EC3A95"/>
    <w:rsid w:val="00EC443E"/>
    <w:rsid w:val="00EC4733"/>
    <w:rsid w:val="00EC474F"/>
    <w:rsid w:val="00EC4B16"/>
    <w:rsid w:val="00EC4BE0"/>
    <w:rsid w:val="00EC52AA"/>
    <w:rsid w:val="00EC5423"/>
    <w:rsid w:val="00EC5667"/>
    <w:rsid w:val="00EC5A30"/>
    <w:rsid w:val="00EC5E80"/>
    <w:rsid w:val="00EC5F25"/>
    <w:rsid w:val="00EC5FEB"/>
    <w:rsid w:val="00EC6031"/>
    <w:rsid w:val="00EC61E9"/>
    <w:rsid w:val="00EC6431"/>
    <w:rsid w:val="00EC6489"/>
    <w:rsid w:val="00EC65E9"/>
    <w:rsid w:val="00EC66A9"/>
    <w:rsid w:val="00EC6952"/>
    <w:rsid w:val="00EC6C15"/>
    <w:rsid w:val="00EC6D4D"/>
    <w:rsid w:val="00EC705C"/>
    <w:rsid w:val="00EC71DC"/>
    <w:rsid w:val="00EC71FE"/>
    <w:rsid w:val="00EC7316"/>
    <w:rsid w:val="00EC735D"/>
    <w:rsid w:val="00EC73EE"/>
    <w:rsid w:val="00EC7E4C"/>
    <w:rsid w:val="00EC7E69"/>
    <w:rsid w:val="00EC7EEE"/>
    <w:rsid w:val="00ED06F1"/>
    <w:rsid w:val="00ED08E4"/>
    <w:rsid w:val="00ED0B15"/>
    <w:rsid w:val="00ED0E26"/>
    <w:rsid w:val="00ED0EF5"/>
    <w:rsid w:val="00ED1271"/>
    <w:rsid w:val="00ED157C"/>
    <w:rsid w:val="00ED166B"/>
    <w:rsid w:val="00ED189A"/>
    <w:rsid w:val="00ED1CBA"/>
    <w:rsid w:val="00ED2A0D"/>
    <w:rsid w:val="00ED2F4B"/>
    <w:rsid w:val="00ED32BE"/>
    <w:rsid w:val="00ED3376"/>
    <w:rsid w:val="00ED34E0"/>
    <w:rsid w:val="00ED3687"/>
    <w:rsid w:val="00ED3693"/>
    <w:rsid w:val="00ED41B1"/>
    <w:rsid w:val="00ED41C5"/>
    <w:rsid w:val="00ED469F"/>
    <w:rsid w:val="00ED4FD4"/>
    <w:rsid w:val="00ED54F9"/>
    <w:rsid w:val="00ED589F"/>
    <w:rsid w:val="00ED58C5"/>
    <w:rsid w:val="00ED5A0A"/>
    <w:rsid w:val="00ED5AAC"/>
    <w:rsid w:val="00ED5DF4"/>
    <w:rsid w:val="00ED5E97"/>
    <w:rsid w:val="00ED5EAA"/>
    <w:rsid w:val="00ED6041"/>
    <w:rsid w:val="00ED675B"/>
    <w:rsid w:val="00ED6AD9"/>
    <w:rsid w:val="00ED7053"/>
    <w:rsid w:val="00ED73D4"/>
    <w:rsid w:val="00ED7A12"/>
    <w:rsid w:val="00ED7CAF"/>
    <w:rsid w:val="00ED7DA5"/>
    <w:rsid w:val="00ED7DC6"/>
    <w:rsid w:val="00ED7EA9"/>
    <w:rsid w:val="00ED7EAA"/>
    <w:rsid w:val="00EE05A1"/>
    <w:rsid w:val="00EE06C6"/>
    <w:rsid w:val="00EE0961"/>
    <w:rsid w:val="00EE1293"/>
    <w:rsid w:val="00EE1467"/>
    <w:rsid w:val="00EE1724"/>
    <w:rsid w:val="00EE176C"/>
    <w:rsid w:val="00EE1DE5"/>
    <w:rsid w:val="00EE1EEA"/>
    <w:rsid w:val="00EE215F"/>
    <w:rsid w:val="00EE2689"/>
    <w:rsid w:val="00EE26DA"/>
    <w:rsid w:val="00EE2737"/>
    <w:rsid w:val="00EE27D0"/>
    <w:rsid w:val="00EE2A38"/>
    <w:rsid w:val="00EE2A71"/>
    <w:rsid w:val="00EE2C63"/>
    <w:rsid w:val="00EE2D9C"/>
    <w:rsid w:val="00EE3398"/>
    <w:rsid w:val="00EE3745"/>
    <w:rsid w:val="00EE394D"/>
    <w:rsid w:val="00EE4132"/>
    <w:rsid w:val="00EE425E"/>
    <w:rsid w:val="00EE43AE"/>
    <w:rsid w:val="00EE44E2"/>
    <w:rsid w:val="00EE498D"/>
    <w:rsid w:val="00EE4ED7"/>
    <w:rsid w:val="00EE5475"/>
    <w:rsid w:val="00EE54E8"/>
    <w:rsid w:val="00EE5622"/>
    <w:rsid w:val="00EE5E2F"/>
    <w:rsid w:val="00EE6192"/>
    <w:rsid w:val="00EE634F"/>
    <w:rsid w:val="00EE70F8"/>
    <w:rsid w:val="00EE7572"/>
    <w:rsid w:val="00EF0556"/>
    <w:rsid w:val="00EF05BD"/>
    <w:rsid w:val="00EF09B9"/>
    <w:rsid w:val="00EF0E74"/>
    <w:rsid w:val="00EF119E"/>
    <w:rsid w:val="00EF1FEF"/>
    <w:rsid w:val="00EF20DC"/>
    <w:rsid w:val="00EF263A"/>
    <w:rsid w:val="00EF283C"/>
    <w:rsid w:val="00EF2ADE"/>
    <w:rsid w:val="00EF3521"/>
    <w:rsid w:val="00EF36A9"/>
    <w:rsid w:val="00EF389D"/>
    <w:rsid w:val="00EF39B4"/>
    <w:rsid w:val="00EF3E8F"/>
    <w:rsid w:val="00EF4067"/>
    <w:rsid w:val="00EF42D2"/>
    <w:rsid w:val="00EF4AFB"/>
    <w:rsid w:val="00EF5074"/>
    <w:rsid w:val="00EF55B9"/>
    <w:rsid w:val="00EF591A"/>
    <w:rsid w:val="00EF5938"/>
    <w:rsid w:val="00EF5C4D"/>
    <w:rsid w:val="00EF5EAE"/>
    <w:rsid w:val="00EF5FD4"/>
    <w:rsid w:val="00EF66EA"/>
    <w:rsid w:val="00EF6C6C"/>
    <w:rsid w:val="00EF6CF0"/>
    <w:rsid w:val="00EF6DA7"/>
    <w:rsid w:val="00EF73BA"/>
    <w:rsid w:val="00F00ACA"/>
    <w:rsid w:val="00F01029"/>
    <w:rsid w:val="00F010AD"/>
    <w:rsid w:val="00F013DE"/>
    <w:rsid w:val="00F01494"/>
    <w:rsid w:val="00F0217A"/>
    <w:rsid w:val="00F026DB"/>
    <w:rsid w:val="00F02C20"/>
    <w:rsid w:val="00F031D4"/>
    <w:rsid w:val="00F03D10"/>
    <w:rsid w:val="00F03F7C"/>
    <w:rsid w:val="00F03FEC"/>
    <w:rsid w:val="00F03FF8"/>
    <w:rsid w:val="00F0408F"/>
    <w:rsid w:val="00F0440D"/>
    <w:rsid w:val="00F04624"/>
    <w:rsid w:val="00F047CF"/>
    <w:rsid w:val="00F04CB8"/>
    <w:rsid w:val="00F0523B"/>
    <w:rsid w:val="00F052F4"/>
    <w:rsid w:val="00F05798"/>
    <w:rsid w:val="00F0601F"/>
    <w:rsid w:val="00F0603F"/>
    <w:rsid w:val="00F06184"/>
    <w:rsid w:val="00F0659C"/>
    <w:rsid w:val="00F066D0"/>
    <w:rsid w:val="00F06956"/>
    <w:rsid w:val="00F06BA2"/>
    <w:rsid w:val="00F06EFC"/>
    <w:rsid w:val="00F06F0E"/>
    <w:rsid w:val="00F07842"/>
    <w:rsid w:val="00F078DF"/>
    <w:rsid w:val="00F0792D"/>
    <w:rsid w:val="00F07B70"/>
    <w:rsid w:val="00F07DA4"/>
    <w:rsid w:val="00F105BD"/>
    <w:rsid w:val="00F107D2"/>
    <w:rsid w:val="00F10A38"/>
    <w:rsid w:val="00F116C3"/>
    <w:rsid w:val="00F11923"/>
    <w:rsid w:val="00F126D2"/>
    <w:rsid w:val="00F12B0B"/>
    <w:rsid w:val="00F12E56"/>
    <w:rsid w:val="00F1370A"/>
    <w:rsid w:val="00F13767"/>
    <w:rsid w:val="00F13BE6"/>
    <w:rsid w:val="00F13FE6"/>
    <w:rsid w:val="00F1427A"/>
    <w:rsid w:val="00F14932"/>
    <w:rsid w:val="00F14CDB"/>
    <w:rsid w:val="00F15455"/>
    <w:rsid w:val="00F15565"/>
    <w:rsid w:val="00F16612"/>
    <w:rsid w:val="00F174DC"/>
    <w:rsid w:val="00F17612"/>
    <w:rsid w:val="00F17722"/>
    <w:rsid w:val="00F178FA"/>
    <w:rsid w:val="00F17C73"/>
    <w:rsid w:val="00F17C9A"/>
    <w:rsid w:val="00F17D6E"/>
    <w:rsid w:val="00F17D90"/>
    <w:rsid w:val="00F17E85"/>
    <w:rsid w:val="00F17F80"/>
    <w:rsid w:val="00F20757"/>
    <w:rsid w:val="00F208E7"/>
    <w:rsid w:val="00F20D1E"/>
    <w:rsid w:val="00F20F30"/>
    <w:rsid w:val="00F213EA"/>
    <w:rsid w:val="00F21589"/>
    <w:rsid w:val="00F21605"/>
    <w:rsid w:val="00F21627"/>
    <w:rsid w:val="00F21C38"/>
    <w:rsid w:val="00F21EE1"/>
    <w:rsid w:val="00F2213F"/>
    <w:rsid w:val="00F22309"/>
    <w:rsid w:val="00F2249C"/>
    <w:rsid w:val="00F225B8"/>
    <w:rsid w:val="00F229E3"/>
    <w:rsid w:val="00F22DBD"/>
    <w:rsid w:val="00F2321B"/>
    <w:rsid w:val="00F2331B"/>
    <w:rsid w:val="00F239FC"/>
    <w:rsid w:val="00F23AA6"/>
    <w:rsid w:val="00F23C52"/>
    <w:rsid w:val="00F23CE6"/>
    <w:rsid w:val="00F24431"/>
    <w:rsid w:val="00F24659"/>
    <w:rsid w:val="00F2473B"/>
    <w:rsid w:val="00F248F4"/>
    <w:rsid w:val="00F24A1A"/>
    <w:rsid w:val="00F24C65"/>
    <w:rsid w:val="00F24F4C"/>
    <w:rsid w:val="00F255AE"/>
    <w:rsid w:val="00F25832"/>
    <w:rsid w:val="00F259BF"/>
    <w:rsid w:val="00F259E5"/>
    <w:rsid w:val="00F25E28"/>
    <w:rsid w:val="00F263F1"/>
    <w:rsid w:val="00F263FE"/>
    <w:rsid w:val="00F2746E"/>
    <w:rsid w:val="00F274AB"/>
    <w:rsid w:val="00F27616"/>
    <w:rsid w:val="00F27B1C"/>
    <w:rsid w:val="00F27C42"/>
    <w:rsid w:val="00F3024E"/>
    <w:rsid w:val="00F302E5"/>
    <w:rsid w:val="00F30474"/>
    <w:rsid w:val="00F3087C"/>
    <w:rsid w:val="00F30898"/>
    <w:rsid w:val="00F31215"/>
    <w:rsid w:val="00F31247"/>
    <w:rsid w:val="00F319C3"/>
    <w:rsid w:val="00F31A9C"/>
    <w:rsid w:val="00F31ADA"/>
    <w:rsid w:val="00F31AF1"/>
    <w:rsid w:val="00F31CDD"/>
    <w:rsid w:val="00F31D10"/>
    <w:rsid w:val="00F32946"/>
    <w:rsid w:val="00F32D60"/>
    <w:rsid w:val="00F32FC5"/>
    <w:rsid w:val="00F331F7"/>
    <w:rsid w:val="00F3327E"/>
    <w:rsid w:val="00F33618"/>
    <w:rsid w:val="00F33792"/>
    <w:rsid w:val="00F3396A"/>
    <w:rsid w:val="00F33A0E"/>
    <w:rsid w:val="00F33AFE"/>
    <w:rsid w:val="00F34330"/>
    <w:rsid w:val="00F34395"/>
    <w:rsid w:val="00F343D7"/>
    <w:rsid w:val="00F3442C"/>
    <w:rsid w:val="00F34443"/>
    <w:rsid w:val="00F344B8"/>
    <w:rsid w:val="00F3450E"/>
    <w:rsid w:val="00F34760"/>
    <w:rsid w:val="00F34DAC"/>
    <w:rsid w:val="00F354D0"/>
    <w:rsid w:val="00F35704"/>
    <w:rsid w:val="00F35CD1"/>
    <w:rsid w:val="00F35F53"/>
    <w:rsid w:val="00F3608B"/>
    <w:rsid w:val="00F361D8"/>
    <w:rsid w:val="00F3631D"/>
    <w:rsid w:val="00F36331"/>
    <w:rsid w:val="00F3709D"/>
    <w:rsid w:val="00F37145"/>
    <w:rsid w:val="00F37643"/>
    <w:rsid w:val="00F37B84"/>
    <w:rsid w:val="00F37DC5"/>
    <w:rsid w:val="00F4028E"/>
    <w:rsid w:val="00F40579"/>
    <w:rsid w:val="00F40797"/>
    <w:rsid w:val="00F40F30"/>
    <w:rsid w:val="00F4183D"/>
    <w:rsid w:val="00F41900"/>
    <w:rsid w:val="00F41C76"/>
    <w:rsid w:val="00F4204D"/>
    <w:rsid w:val="00F4220B"/>
    <w:rsid w:val="00F423F9"/>
    <w:rsid w:val="00F42873"/>
    <w:rsid w:val="00F431C9"/>
    <w:rsid w:val="00F43747"/>
    <w:rsid w:val="00F43E04"/>
    <w:rsid w:val="00F4437D"/>
    <w:rsid w:val="00F445E2"/>
    <w:rsid w:val="00F44947"/>
    <w:rsid w:val="00F44BF5"/>
    <w:rsid w:val="00F44EB0"/>
    <w:rsid w:val="00F45253"/>
    <w:rsid w:val="00F45FFC"/>
    <w:rsid w:val="00F46460"/>
    <w:rsid w:val="00F46472"/>
    <w:rsid w:val="00F46600"/>
    <w:rsid w:val="00F47B35"/>
    <w:rsid w:val="00F47DB5"/>
    <w:rsid w:val="00F47FC6"/>
    <w:rsid w:val="00F508C7"/>
    <w:rsid w:val="00F50CB9"/>
    <w:rsid w:val="00F50E46"/>
    <w:rsid w:val="00F515D2"/>
    <w:rsid w:val="00F51A86"/>
    <w:rsid w:val="00F51D36"/>
    <w:rsid w:val="00F520C9"/>
    <w:rsid w:val="00F521F5"/>
    <w:rsid w:val="00F5265D"/>
    <w:rsid w:val="00F52AC6"/>
    <w:rsid w:val="00F52BFC"/>
    <w:rsid w:val="00F52C71"/>
    <w:rsid w:val="00F52DA2"/>
    <w:rsid w:val="00F53056"/>
    <w:rsid w:val="00F53212"/>
    <w:rsid w:val="00F53234"/>
    <w:rsid w:val="00F53314"/>
    <w:rsid w:val="00F5333E"/>
    <w:rsid w:val="00F53486"/>
    <w:rsid w:val="00F53517"/>
    <w:rsid w:val="00F53EEA"/>
    <w:rsid w:val="00F53F38"/>
    <w:rsid w:val="00F53F97"/>
    <w:rsid w:val="00F5418B"/>
    <w:rsid w:val="00F5440B"/>
    <w:rsid w:val="00F54B7F"/>
    <w:rsid w:val="00F54E4C"/>
    <w:rsid w:val="00F55389"/>
    <w:rsid w:val="00F554B9"/>
    <w:rsid w:val="00F55790"/>
    <w:rsid w:val="00F560D2"/>
    <w:rsid w:val="00F565D3"/>
    <w:rsid w:val="00F56ADB"/>
    <w:rsid w:val="00F56DD4"/>
    <w:rsid w:val="00F56F16"/>
    <w:rsid w:val="00F572F5"/>
    <w:rsid w:val="00F575FF"/>
    <w:rsid w:val="00F57BD4"/>
    <w:rsid w:val="00F60295"/>
    <w:rsid w:val="00F603ED"/>
    <w:rsid w:val="00F607D3"/>
    <w:rsid w:val="00F6098A"/>
    <w:rsid w:val="00F60C85"/>
    <w:rsid w:val="00F619E2"/>
    <w:rsid w:val="00F61D49"/>
    <w:rsid w:val="00F621EB"/>
    <w:rsid w:val="00F6237C"/>
    <w:rsid w:val="00F62507"/>
    <w:rsid w:val="00F625DF"/>
    <w:rsid w:val="00F635D4"/>
    <w:rsid w:val="00F63FC5"/>
    <w:rsid w:val="00F64226"/>
    <w:rsid w:val="00F6438B"/>
    <w:rsid w:val="00F64560"/>
    <w:rsid w:val="00F65142"/>
    <w:rsid w:val="00F654BC"/>
    <w:rsid w:val="00F656D4"/>
    <w:rsid w:val="00F6574C"/>
    <w:rsid w:val="00F65DA1"/>
    <w:rsid w:val="00F66463"/>
    <w:rsid w:val="00F664BD"/>
    <w:rsid w:val="00F66869"/>
    <w:rsid w:val="00F67341"/>
    <w:rsid w:val="00F677F5"/>
    <w:rsid w:val="00F6781F"/>
    <w:rsid w:val="00F679B6"/>
    <w:rsid w:val="00F67A4A"/>
    <w:rsid w:val="00F67AC6"/>
    <w:rsid w:val="00F67EBA"/>
    <w:rsid w:val="00F70264"/>
    <w:rsid w:val="00F70BEA"/>
    <w:rsid w:val="00F70C26"/>
    <w:rsid w:val="00F714FE"/>
    <w:rsid w:val="00F71A1F"/>
    <w:rsid w:val="00F71C5E"/>
    <w:rsid w:val="00F71CFD"/>
    <w:rsid w:val="00F71E99"/>
    <w:rsid w:val="00F72653"/>
    <w:rsid w:val="00F7289D"/>
    <w:rsid w:val="00F72AA1"/>
    <w:rsid w:val="00F73030"/>
    <w:rsid w:val="00F7366A"/>
    <w:rsid w:val="00F73AD4"/>
    <w:rsid w:val="00F73D0D"/>
    <w:rsid w:val="00F73ECC"/>
    <w:rsid w:val="00F741B9"/>
    <w:rsid w:val="00F746EA"/>
    <w:rsid w:val="00F74DF4"/>
    <w:rsid w:val="00F75507"/>
    <w:rsid w:val="00F75993"/>
    <w:rsid w:val="00F759CA"/>
    <w:rsid w:val="00F75C27"/>
    <w:rsid w:val="00F75EC1"/>
    <w:rsid w:val="00F763F1"/>
    <w:rsid w:val="00F7685E"/>
    <w:rsid w:val="00F769B3"/>
    <w:rsid w:val="00F76AFB"/>
    <w:rsid w:val="00F76EE9"/>
    <w:rsid w:val="00F77057"/>
    <w:rsid w:val="00F770AD"/>
    <w:rsid w:val="00F77594"/>
    <w:rsid w:val="00F775E1"/>
    <w:rsid w:val="00F776DD"/>
    <w:rsid w:val="00F77AFD"/>
    <w:rsid w:val="00F77B09"/>
    <w:rsid w:val="00F77D0D"/>
    <w:rsid w:val="00F803D3"/>
    <w:rsid w:val="00F8069E"/>
    <w:rsid w:val="00F8074E"/>
    <w:rsid w:val="00F807E9"/>
    <w:rsid w:val="00F80BB4"/>
    <w:rsid w:val="00F80EA9"/>
    <w:rsid w:val="00F814E4"/>
    <w:rsid w:val="00F81865"/>
    <w:rsid w:val="00F818D9"/>
    <w:rsid w:val="00F81F60"/>
    <w:rsid w:val="00F8298C"/>
    <w:rsid w:val="00F82C31"/>
    <w:rsid w:val="00F83130"/>
    <w:rsid w:val="00F83487"/>
    <w:rsid w:val="00F84101"/>
    <w:rsid w:val="00F843AC"/>
    <w:rsid w:val="00F8497C"/>
    <w:rsid w:val="00F84FB2"/>
    <w:rsid w:val="00F85011"/>
    <w:rsid w:val="00F8535B"/>
    <w:rsid w:val="00F855CE"/>
    <w:rsid w:val="00F8584B"/>
    <w:rsid w:val="00F85914"/>
    <w:rsid w:val="00F85CAC"/>
    <w:rsid w:val="00F86617"/>
    <w:rsid w:val="00F86649"/>
    <w:rsid w:val="00F86CC1"/>
    <w:rsid w:val="00F86EB6"/>
    <w:rsid w:val="00F8738D"/>
    <w:rsid w:val="00F877C4"/>
    <w:rsid w:val="00F87845"/>
    <w:rsid w:val="00F87DB4"/>
    <w:rsid w:val="00F902E1"/>
    <w:rsid w:val="00F9065B"/>
    <w:rsid w:val="00F907B7"/>
    <w:rsid w:val="00F90A45"/>
    <w:rsid w:val="00F90D68"/>
    <w:rsid w:val="00F9166A"/>
    <w:rsid w:val="00F91DD0"/>
    <w:rsid w:val="00F91EFD"/>
    <w:rsid w:val="00F921D5"/>
    <w:rsid w:val="00F9243F"/>
    <w:rsid w:val="00F92C2B"/>
    <w:rsid w:val="00F93514"/>
    <w:rsid w:val="00F93535"/>
    <w:rsid w:val="00F93999"/>
    <w:rsid w:val="00F942B7"/>
    <w:rsid w:val="00F94400"/>
    <w:rsid w:val="00F946AC"/>
    <w:rsid w:val="00F948BA"/>
    <w:rsid w:val="00F94C91"/>
    <w:rsid w:val="00F95368"/>
    <w:rsid w:val="00F9567D"/>
    <w:rsid w:val="00F96506"/>
    <w:rsid w:val="00F965E4"/>
    <w:rsid w:val="00F96D19"/>
    <w:rsid w:val="00F96E78"/>
    <w:rsid w:val="00F970BF"/>
    <w:rsid w:val="00F973EE"/>
    <w:rsid w:val="00F97522"/>
    <w:rsid w:val="00F97E5D"/>
    <w:rsid w:val="00FA01B6"/>
    <w:rsid w:val="00FA0224"/>
    <w:rsid w:val="00FA04EF"/>
    <w:rsid w:val="00FA050C"/>
    <w:rsid w:val="00FA0686"/>
    <w:rsid w:val="00FA09C9"/>
    <w:rsid w:val="00FA1180"/>
    <w:rsid w:val="00FA1293"/>
    <w:rsid w:val="00FA152F"/>
    <w:rsid w:val="00FA238A"/>
    <w:rsid w:val="00FA245E"/>
    <w:rsid w:val="00FA27E9"/>
    <w:rsid w:val="00FA2AE2"/>
    <w:rsid w:val="00FA2D96"/>
    <w:rsid w:val="00FA2F19"/>
    <w:rsid w:val="00FA38F0"/>
    <w:rsid w:val="00FA3A1D"/>
    <w:rsid w:val="00FA414C"/>
    <w:rsid w:val="00FA4AD9"/>
    <w:rsid w:val="00FA5573"/>
    <w:rsid w:val="00FA5AB4"/>
    <w:rsid w:val="00FA5B3E"/>
    <w:rsid w:val="00FA5C58"/>
    <w:rsid w:val="00FA5EC8"/>
    <w:rsid w:val="00FA6084"/>
    <w:rsid w:val="00FA6680"/>
    <w:rsid w:val="00FA70FC"/>
    <w:rsid w:val="00FA7359"/>
    <w:rsid w:val="00FA7812"/>
    <w:rsid w:val="00FA7D82"/>
    <w:rsid w:val="00FB0034"/>
    <w:rsid w:val="00FB08BD"/>
    <w:rsid w:val="00FB0C44"/>
    <w:rsid w:val="00FB16A1"/>
    <w:rsid w:val="00FB18C1"/>
    <w:rsid w:val="00FB1D8E"/>
    <w:rsid w:val="00FB23FD"/>
    <w:rsid w:val="00FB290A"/>
    <w:rsid w:val="00FB294C"/>
    <w:rsid w:val="00FB2C83"/>
    <w:rsid w:val="00FB3180"/>
    <w:rsid w:val="00FB3373"/>
    <w:rsid w:val="00FB337F"/>
    <w:rsid w:val="00FB3936"/>
    <w:rsid w:val="00FB3F01"/>
    <w:rsid w:val="00FB3F1E"/>
    <w:rsid w:val="00FB426F"/>
    <w:rsid w:val="00FB45AD"/>
    <w:rsid w:val="00FB49C9"/>
    <w:rsid w:val="00FB49DB"/>
    <w:rsid w:val="00FB4FDE"/>
    <w:rsid w:val="00FB5127"/>
    <w:rsid w:val="00FB55CB"/>
    <w:rsid w:val="00FB563C"/>
    <w:rsid w:val="00FB5B78"/>
    <w:rsid w:val="00FB5D57"/>
    <w:rsid w:val="00FB5F3D"/>
    <w:rsid w:val="00FB5F6E"/>
    <w:rsid w:val="00FB6209"/>
    <w:rsid w:val="00FB645A"/>
    <w:rsid w:val="00FB66A1"/>
    <w:rsid w:val="00FB66AF"/>
    <w:rsid w:val="00FB6928"/>
    <w:rsid w:val="00FB7257"/>
    <w:rsid w:val="00FB7666"/>
    <w:rsid w:val="00FB768C"/>
    <w:rsid w:val="00FB7698"/>
    <w:rsid w:val="00FB7905"/>
    <w:rsid w:val="00FB7DA2"/>
    <w:rsid w:val="00FB7EA1"/>
    <w:rsid w:val="00FC0418"/>
    <w:rsid w:val="00FC0686"/>
    <w:rsid w:val="00FC0771"/>
    <w:rsid w:val="00FC0799"/>
    <w:rsid w:val="00FC0808"/>
    <w:rsid w:val="00FC0CBC"/>
    <w:rsid w:val="00FC0D22"/>
    <w:rsid w:val="00FC0D6B"/>
    <w:rsid w:val="00FC0EE4"/>
    <w:rsid w:val="00FC1078"/>
    <w:rsid w:val="00FC10E8"/>
    <w:rsid w:val="00FC129C"/>
    <w:rsid w:val="00FC1EE8"/>
    <w:rsid w:val="00FC2992"/>
    <w:rsid w:val="00FC2D37"/>
    <w:rsid w:val="00FC3750"/>
    <w:rsid w:val="00FC3AFF"/>
    <w:rsid w:val="00FC43C2"/>
    <w:rsid w:val="00FC467F"/>
    <w:rsid w:val="00FC473F"/>
    <w:rsid w:val="00FC4DCB"/>
    <w:rsid w:val="00FC5455"/>
    <w:rsid w:val="00FC5A66"/>
    <w:rsid w:val="00FC5F80"/>
    <w:rsid w:val="00FC6468"/>
    <w:rsid w:val="00FC655D"/>
    <w:rsid w:val="00FC6BDA"/>
    <w:rsid w:val="00FC6C92"/>
    <w:rsid w:val="00FC6CEE"/>
    <w:rsid w:val="00FC7199"/>
    <w:rsid w:val="00FC7285"/>
    <w:rsid w:val="00FC7A62"/>
    <w:rsid w:val="00FC7F37"/>
    <w:rsid w:val="00FD030D"/>
    <w:rsid w:val="00FD054D"/>
    <w:rsid w:val="00FD07E8"/>
    <w:rsid w:val="00FD0A25"/>
    <w:rsid w:val="00FD0E97"/>
    <w:rsid w:val="00FD0F8D"/>
    <w:rsid w:val="00FD132B"/>
    <w:rsid w:val="00FD14EE"/>
    <w:rsid w:val="00FD1728"/>
    <w:rsid w:val="00FD2538"/>
    <w:rsid w:val="00FD2A8C"/>
    <w:rsid w:val="00FD2E1A"/>
    <w:rsid w:val="00FD2E91"/>
    <w:rsid w:val="00FD2F2A"/>
    <w:rsid w:val="00FD36D9"/>
    <w:rsid w:val="00FD3876"/>
    <w:rsid w:val="00FD3B49"/>
    <w:rsid w:val="00FD3EBB"/>
    <w:rsid w:val="00FD44B6"/>
    <w:rsid w:val="00FD4598"/>
    <w:rsid w:val="00FD45B7"/>
    <w:rsid w:val="00FD4BFE"/>
    <w:rsid w:val="00FD550D"/>
    <w:rsid w:val="00FD585A"/>
    <w:rsid w:val="00FD59A0"/>
    <w:rsid w:val="00FD5C8F"/>
    <w:rsid w:val="00FD5CE8"/>
    <w:rsid w:val="00FD5E1F"/>
    <w:rsid w:val="00FD651C"/>
    <w:rsid w:val="00FD6C24"/>
    <w:rsid w:val="00FD6D91"/>
    <w:rsid w:val="00FD6F37"/>
    <w:rsid w:val="00FD715C"/>
    <w:rsid w:val="00FD76D4"/>
    <w:rsid w:val="00FD7AEF"/>
    <w:rsid w:val="00FD7D19"/>
    <w:rsid w:val="00FD7DD0"/>
    <w:rsid w:val="00FD7EFB"/>
    <w:rsid w:val="00FD7EFD"/>
    <w:rsid w:val="00FE03F1"/>
    <w:rsid w:val="00FE06EF"/>
    <w:rsid w:val="00FE0848"/>
    <w:rsid w:val="00FE0AD1"/>
    <w:rsid w:val="00FE10ED"/>
    <w:rsid w:val="00FE12D2"/>
    <w:rsid w:val="00FE12D4"/>
    <w:rsid w:val="00FE1559"/>
    <w:rsid w:val="00FE1B60"/>
    <w:rsid w:val="00FE1D79"/>
    <w:rsid w:val="00FE222B"/>
    <w:rsid w:val="00FE26EB"/>
    <w:rsid w:val="00FE28A3"/>
    <w:rsid w:val="00FE2F18"/>
    <w:rsid w:val="00FE3226"/>
    <w:rsid w:val="00FE32F3"/>
    <w:rsid w:val="00FE330D"/>
    <w:rsid w:val="00FE3383"/>
    <w:rsid w:val="00FE33E9"/>
    <w:rsid w:val="00FE340F"/>
    <w:rsid w:val="00FE3445"/>
    <w:rsid w:val="00FE3A17"/>
    <w:rsid w:val="00FE3B54"/>
    <w:rsid w:val="00FE3BE9"/>
    <w:rsid w:val="00FE3E41"/>
    <w:rsid w:val="00FE3F05"/>
    <w:rsid w:val="00FE3FAC"/>
    <w:rsid w:val="00FE4553"/>
    <w:rsid w:val="00FE50A7"/>
    <w:rsid w:val="00FE5465"/>
    <w:rsid w:val="00FE546A"/>
    <w:rsid w:val="00FE56D7"/>
    <w:rsid w:val="00FE58F3"/>
    <w:rsid w:val="00FE5C7E"/>
    <w:rsid w:val="00FE5D20"/>
    <w:rsid w:val="00FE6283"/>
    <w:rsid w:val="00FE6437"/>
    <w:rsid w:val="00FE65B2"/>
    <w:rsid w:val="00FE663D"/>
    <w:rsid w:val="00FE67E5"/>
    <w:rsid w:val="00FE6F1D"/>
    <w:rsid w:val="00FE7068"/>
    <w:rsid w:val="00FE78D0"/>
    <w:rsid w:val="00FE7AC7"/>
    <w:rsid w:val="00FF008B"/>
    <w:rsid w:val="00FF0402"/>
    <w:rsid w:val="00FF047E"/>
    <w:rsid w:val="00FF0560"/>
    <w:rsid w:val="00FF05E5"/>
    <w:rsid w:val="00FF09C5"/>
    <w:rsid w:val="00FF0A31"/>
    <w:rsid w:val="00FF0A86"/>
    <w:rsid w:val="00FF0B7E"/>
    <w:rsid w:val="00FF0D7E"/>
    <w:rsid w:val="00FF0E99"/>
    <w:rsid w:val="00FF1060"/>
    <w:rsid w:val="00FF15B1"/>
    <w:rsid w:val="00FF19F1"/>
    <w:rsid w:val="00FF1C06"/>
    <w:rsid w:val="00FF1E33"/>
    <w:rsid w:val="00FF24A9"/>
    <w:rsid w:val="00FF26D6"/>
    <w:rsid w:val="00FF28D0"/>
    <w:rsid w:val="00FF3217"/>
    <w:rsid w:val="00FF3BD7"/>
    <w:rsid w:val="00FF403C"/>
    <w:rsid w:val="00FF41D9"/>
    <w:rsid w:val="00FF429B"/>
    <w:rsid w:val="00FF4385"/>
    <w:rsid w:val="00FF46C6"/>
    <w:rsid w:val="00FF47BD"/>
    <w:rsid w:val="00FF4A24"/>
    <w:rsid w:val="00FF4BE1"/>
    <w:rsid w:val="00FF4E94"/>
    <w:rsid w:val="00FF4EAD"/>
    <w:rsid w:val="00FF5151"/>
    <w:rsid w:val="00FF5167"/>
    <w:rsid w:val="00FF595E"/>
    <w:rsid w:val="00FF5989"/>
    <w:rsid w:val="00FF6FA3"/>
    <w:rsid w:val="00FF70C6"/>
    <w:rsid w:val="00FF713E"/>
    <w:rsid w:val="00FF76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Tencent" w:name="RTX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267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uiPriority="0"/>
    <w:lsdException w:name="footer" w:locked="1" w:uiPriority="0"/>
    <w:lsdException w:name="index heading" w:semiHidden="1" w:unhideWhenUsed="1"/>
    <w:lsdException w:name="caption" w:locked="1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locked="1" w:uiPriority="0"/>
    <w:lsdException w:name="List 2" w:semiHidden="1" w:unhideWhenUsed="1"/>
    <w:lsdException w:name="List 3" w:semiHidden="1" w:unhideWhenUsed="1"/>
    <w:lsdException w:name="List 4" w:locked="1" w:uiPriority="0"/>
    <w:lsdException w:name="List 5" w:locked="1" w:uiPriority="0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locked="1" w:uiPriority="0"/>
    <w:lsdException w:name="Date" w:locked="1" w:uiPriority="0"/>
    <w:lsdException w:name="Body Text First Indent" w:locked="1" w:uiPriority="0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uiPriority="0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 w:uiPriority="0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locked="1" w:uiPriority="0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</w:latentStyles>
  <w:style w:type="paragraph" w:default="1" w:styleId="Normal">
    <w:name w:val="Normal"/>
    <w:qFormat/>
    <w:rsid w:val="00A42924"/>
    <w:pPr>
      <w:widowControl w:val="0"/>
      <w:spacing w:line="288" w:lineRule="auto"/>
      <w:ind w:firstLineChars="200" w:firstLine="200"/>
      <w:jc w:val="both"/>
    </w:pPr>
    <w:rPr>
      <w:rFonts w:ascii="微软雅黑" w:eastAsia="微软雅黑"/>
      <w:sz w:val="18"/>
      <w:szCs w:val="20"/>
    </w:rPr>
  </w:style>
  <w:style w:type="paragraph" w:styleId="Heading1">
    <w:name w:val="heading 1"/>
    <w:aliases w:val="Ctrl+D"/>
    <w:basedOn w:val="Normal"/>
    <w:next w:val="Normal"/>
    <w:link w:val="Heading1Char"/>
    <w:autoRedefine/>
    <w:uiPriority w:val="99"/>
    <w:qFormat/>
    <w:rsid w:val="0040452D"/>
    <w:pPr>
      <w:keepNext/>
      <w:keepLines/>
      <w:numPr>
        <w:numId w:val="16"/>
      </w:numPr>
      <w:tabs>
        <w:tab w:val="clear" w:pos="360"/>
      </w:tabs>
      <w:spacing w:before="200" w:after="200" w:line="240" w:lineRule="auto"/>
      <w:ind w:firstLineChars="0" w:firstLine="0"/>
      <w:outlineLvl w:val="0"/>
    </w:pPr>
    <w:rPr>
      <w:rFonts w:hAnsi="微软雅黑"/>
      <w:b/>
      <w:kern w:val="0"/>
      <w:sz w:val="32"/>
    </w:rPr>
  </w:style>
  <w:style w:type="paragraph" w:styleId="Heading2">
    <w:name w:val="heading 2"/>
    <w:aliases w:val="Ctrl+A"/>
    <w:basedOn w:val="Normal"/>
    <w:next w:val="Normal"/>
    <w:link w:val="Heading2Char"/>
    <w:uiPriority w:val="99"/>
    <w:qFormat/>
    <w:rsid w:val="00A91506"/>
    <w:pPr>
      <w:keepNext/>
      <w:keepLines/>
      <w:numPr>
        <w:ilvl w:val="1"/>
        <w:numId w:val="16"/>
      </w:numPr>
      <w:tabs>
        <w:tab w:val="clear" w:pos="840"/>
      </w:tabs>
      <w:spacing w:before="200" w:after="200" w:line="240" w:lineRule="auto"/>
      <w:ind w:left="144" w:firstLineChars="0" w:firstLine="0"/>
      <w:outlineLvl w:val="1"/>
    </w:pPr>
    <w:rPr>
      <w:rFonts w:hAnsi="微软雅黑"/>
      <w:b/>
      <w:kern w:val="0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9"/>
    <w:qFormat/>
    <w:rsid w:val="001A5380"/>
    <w:pPr>
      <w:keepNext/>
      <w:keepLines/>
      <w:numPr>
        <w:ilvl w:val="2"/>
        <w:numId w:val="16"/>
      </w:numPr>
      <w:tabs>
        <w:tab w:val="clear" w:pos="1260"/>
      </w:tabs>
      <w:spacing w:before="200" w:after="200" w:line="240" w:lineRule="auto"/>
      <w:ind w:left="288" w:firstLineChars="0" w:firstLine="0"/>
      <w:outlineLvl w:val="2"/>
    </w:pPr>
    <w:rPr>
      <w:rFonts w:hAnsi="微软雅黑"/>
      <w:b/>
      <w:kern w:val="0"/>
      <w:sz w:val="24"/>
    </w:rPr>
  </w:style>
  <w:style w:type="paragraph" w:styleId="Heading4">
    <w:name w:val="heading 4"/>
    <w:basedOn w:val="Normal"/>
    <w:next w:val="Normal"/>
    <w:link w:val="Heading4Char"/>
    <w:uiPriority w:val="99"/>
    <w:qFormat/>
    <w:rsid w:val="005461DA"/>
    <w:pPr>
      <w:keepNext/>
      <w:keepLines/>
      <w:numPr>
        <w:ilvl w:val="3"/>
        <w:numId w:val="16"/>
      </w:numPr>
      <w:tabs>
        <w:tab w:val="clear" w:pos="1680"/>
      </w:tabs>
      <w:spacing w:before="200" w:after="200" w:line="240" w:lineRule="auto"/>
      <w:ind w:left="432" w:firstLineChars="0" w:firstLine="0"/>
      <w:outlineLvl w:val="3"/>
    </w:pPr>
    <w:rPr>
      <w:rFonts w:hAnsi="微软雅黑"/>
      <w:spacing w:val="2"/>
      <w:sz w:val="21"/>
    </w:rPr>
  </w:style>
  <w:style w:type="paragraph" w:styleId="Heading5">
    <w:name w:val="heading 5"/>
    <w:basedOn w:val="Normal"/>
    <w:next w:val="Normal"/>
    <w:link w:val="Heading5Char"/>
    <w:uiPriority w:val="99"/>
    <w:qFormat/>
    <w:rsid w:val="00280B4B"/>
    <w:pPr>
      <w:keepNext/>
      <w:autoSpaceDE w:val="0"/>
      <w:autoSpaceDN w:val="0"/>
      <w:adjustRightInd w:val="0"/>
      <w:ind w:left="102"/>
      <w:outlineLvl w:val="4"/>
    </w:pPr>
    <w:rPr>
      <w:rFonts w:ascii="Times New Roman" w:eastAsia="宋体"/>
      <w:b/>
      <w:spacing w:val="20"/>
      <w:sz w:val="21"/>
    </w:rPr>
  </w:style>
  <w:style w:type="paragraph" w:styleId="Heading6">
    <w:name w:val="heading 6"/>
    <w:basedOn w:val="Normal"/>
    <w:next w:val="Normal"/>
    <w:link w:val="Heading6Char"/>
    <w:uiPriority w:val="99"/>
    <w:qFormat/>
    <w:rsid w:val="007D42CE"/>
    <w:pPr>
      <w:keepNext/>
      <w:keepLines/>
      <w:spacing w:before="240" w:after="64" w:line="320" w:lineRule="auto"/>
      <w:outlineLvl w:val="5"/>
    </w:pPr>
    <w:rPr>
      <w:rFonts w:ascii="Arial" w:eastAsia="黑体" w:hAnsi="Arial"/>
      <w:b/>
      <w:spacing w:val="20"/>
      <w:sz w:val="24"/>
    </w:rPr>
  </w:style>
  <w:style w:type="paragraph" w:styleId="Heading7">
    <w:name w:val="heading 7"/>
    <w:basedOn w:val="Normal"/>
    <w:next w:val="Normal"/>
    <w:link w:val="Heading7Char"/>
    <w:uiPriority w:val="99"/>
    <w:qFormat/>
    <w:rsid w:val="007D42CE"/>
    <w:pPr>
      <w:keepNext/>
      <w:keepLines/>
      <w:spacing w:before="240" w:after="64" w:line="320" w:lineRule="auto"/>
      <w:outlineLvl w:val="6"/>
    </w:pPr>
    <w:rPr>
      <w:rFonts w:ascii="Times New Roman" w:eastAsia="宋体"/>
      <w:b/>
      <w:spacing w:val="20"/>
      <w:sz w:val="24"/>
    </w:rPr>
  </w:style>
  <w:style w:type="paragraph" w:styleId="Heading8">
    <w:name w:val="heading 8"/>
    <w:basedOn w:val="Normal"/>
    <w:next w:val="Normal"/>
    <w:link w:val="Heading8Char"/>
    <w:uiPriority w:val="99"/>
    <w:qFormat/>
    <w:rsid w:val="007D42CE"/>
    <w:pPr>
      <w:keepNext/>
      <w:keepLines/>
      <w:spacing w:before="240" w:after="64" w:line="320" w:lineRule="auto"/>
      <w:outlineLvl w:val="7"/>
    </w:pPr>
    <w:rPr>
      <w:rFonts w:ascii="Arial" w:eastAsia="黑体" w:hAnsi="Arial"/>
      <w:spacing w:val="20"/>
      <w:sz w:val="24"/>
    </w:rPr>
  </w:style>
  <w:style w:type="paragraph" w:styleId="Heading9">
    <w:name w:val="heading 9"/>
    <w:basedOn w:val="Normal"/>
    <w:next w:val="Normal"/>
    <w:link w:val="Heading9Char"/>
    <w:uiPriority w:val="99"/>
    <w:qFormat/>
    <w:rsid w:val="007D42CE"/>
    <w:pPr>
      <w:keepNext/>
      <w:keepLines/>
      <w:spacing w:before="240" w:after="64" w:line="320" w:lineRule="auto"/>
      <w:outlineLvl w:val="8"/>
    </w:pPr>
    <w:rPr>
      <w:rFonts w:ascii="Arial" w:eastAsia="黑体" w:hAnsi="Arial"/>
      <w:spacing w:val="20"/>
      <w:sz w:val="21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Ctrl+D Char"/>
    <w:basedOn w:val="DefaultParagraphFont"/>
    <w:link w:val="Heading1"/>
    <w:uiPriority w:val="99"/>
    <w:locked/>
    <w:rsid w:val="0040452D"/>
    <w:rPr>
      <w:rFonts w:ascii="微软雅黑" w:eastAsia="微软雅黑" w:hAnsi="微软雅黑"/>
      <w:b/>
      <w:sz w:val="32"/>
      <w:lang w:val="en-US" w:eastAsia="zh-CN"/>
    </w:rPr>
  </w:style>
  <w:style w:type="character" w:customStyle="1" w:styleId="Heading2Char">
    <w:name w:val="Heading 2 Char"/>
    <w:aliases w:val="Ctrl+A Char"/>
    <w:basedOn w:val="DefaultParagraphFont"/>
    <w:link w:val="Heading2"/>
    <w:uiPriority w:val="99"/>
    <w:locked/>
    <w:rsid w:val="00A91506"/>
    <w:rPr>
      <w:rFonts w:ascii="微软雅黑" w:eastAsia="微软雅黑" w:hAnsi="微软雅黑"/>
      <w:b/>
      <w:sz w:val="28"/>
      <w:lang w:val="en-US" w:eastAsia="zh-CN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1A5380"/>
    <w:rPr>
      <w:rFonts w:ascii="微软雅黑" w:eastAsia="微软雅黑" w:hAnsi="微软雅黑"/>
      <w:b/>
      <w:sz w:val="24"/>
      <w:lang w:val="en-US" w:eastAsia="zh-CN"/>
    </w:rPr>
  </w:style>
  <w:style w:type="character" w:customStyle="1" w:styleId="Heading4Char">
    <w:name w:val="Heading 4 Char"/>
    <w:basedOn w:val="DefaultParagraphFont"/>
    <w:link w:val="Heading4"/>
    <w:uiPriority w:val="99"/>
    <w:locked/>
    <w:rsid w:val="005461DA"/>
    <w:rPr>
      <w:rFonts w:ascii="微软雅黑" w:eastAsia="微软雅黑" w:hAnsi="微软雅黑"/>
      <w:spacing w:val="2"/>
      <w:kern w:val="2"/>
      <w:sz w:val="21"/>
      <w:lang w:val="en-US" w:eastAsia="zh-CN"/>
    </w:rPr>
  </w:style>
  <w:style w:type="character" w:customStyle="1" w:styleId="Heading5Char">
    <w:name w:val="Heading 5 Char"/>
    <w:basedOn w:val="DefaultParagraphFont"/>
    <w:link w:val="Heading5"/>
    <w:uiPriority w:val="99"/>
    <w:locked/>
    <w:rsid w:val="00615781"/>
    <w:rPr>
      <w:b/>
      <w:spacing w:val="20"/>
      <w:kern w:val="2"/>
      <w:sz w:val="21"/>
    </w:rPr>
  </w:style>
  <w:style w:type="character" w:customStyle="1" w:styleId="Heading6Char">
    <w:name w:val="Heading 6 Char"/>
    <w:basedOn w:val="DefaultParagraphFont"/>
    <w:link w:val="Heading6"/>
    <w:uiPriority w:val="99"/>
    <w:locked/>
    <w:rsid w:val="00615781"/>
    <w:rPr>
      <w:rFonts w:ascii="Arial" w:eastAsia="黑体" w:hAnsi="Arial"/>
      <w:b/>
      <w:spacing w:val="20"/>
      <w:kern w:val="2"/>
      <w:sz w:val="24"/>
    </w:rPr>
  </w:style>
  <w:style w:type="character" w:customStyle="1" w:styleId="Heading7Char">
    <w:name w:val="Heading 7 Char"/>
    <w:basedOn w:val="DefaultParagraphFont"/>
    <w:link w:val="Heading7"/>
    <w:uiPriority w:val="99"/>
    <w:locked/>
    <w:rsid w:val="00615781"/>
    <w:rPr>
      <w:b/>
      <w:spacing w:val="20"/>
      <w:kern w:val="2"/>
      <w:sz w:val="24"/>
    </w:rPr>
  </w:style>
  <w:style w:type="character" w:customStyle="1" w:styleId="Heading8Char">
    <w:name w:val="Heading 8 Char"/>
    <w:basedOn w:val="DefaultParagraphFont"/>
    <w:link w:val="Heading8"/>
    <w:uiPriority w:val="99"/>
    <w:locked/>
    <w:rsid w:val="00615781"/>
    <w:rPr>
      <w:rFonts w:ascii="Arial" w:eastAsia="黑体" w:hAnsi="Arial"/>
      <w:spacing w:val="20"/>
      <w:kern w:val="2"/>
      <w:sz w:val="24"/>
    </w:rPr>
  </w:style>
  <w:style w:type="character" w:customStyle="1" w:styleId="Heading9Char">
    <w:name w:val="Heading 9 Char"/>
    <w:basedOn w:val="DefaultParagraphFont"/>
    <w:link w:val="Heading9"/>
    <w:uiPriority w:val="99"/>
    <w:locked/>
    <w:rsid w:val="00615781"/>
    <w:rPr>
      <w:rFonts w:ascii="Arial" w:eastAsia="黑体" w:hAnsi="Arial"/>
      <w:spacing w:val="20"/>
      <w:kern w:val="2"/>
      <w:sz w:val="21"/>
    </w:rPr>
  </w:style>
  <w:style w:type="paragraph" w:customStyle="1" w:styleId="a">
    <w:name w:val="注释项目符号"/>
    <w:basedOn w:val="Normal"/>
    <w:uiPriority w:val="99"/>
    <w:rsid w:val="007D42CE"/>
    <w:pPr>
      <w:numPr>
        <w:numId w:val="16"/>
      </w:numPr>
      <w:tabs>
        <w:tab w:val="clear" w:pos="360"/>
        <w:tab w:val="num" w:pos="-3879"/>
        <w:tab w:val="left" w:pos="237"/>
      </w:tabs>
      <w:autoSpaceDE w:val="0"/>
      <w:autoSpaceDN w:val="0"/>
      <w:adjustRightInd w:val="0"/>
      <w:ind w:firstLine="0"/>
    </w:pPr>
    <w:rPr>
      <w:rFonts w:ascii="CourierNew" w:hAnsi="CourierNew"/>
    </w:rPr>
  </w:style>
  <w:style w:type="character" w:customStyle="1" w:styleId="a1">
    <w:name w:val="！楷体（常见问题中回答问题）"/>
    <w:uiPriority w:val="99"/>
    <w:rsid w:val="00E005D3"/>
    <w:rPr>
      <w:rFonts w:eastAsia="楷体_GB2312"/>
    </w:rPr>
  </w:style>
  <w:style w:type="paragraph" w:styleId="ListNumber">
    <w:name w:val="List Number"/>
    <w:basedOn w:val="Normal"/>
    <w:link w:val="ListNumberChar"/>
    <w:uiPriority w:val="99"/>
    <w:rsid w:val="00AE3889"/>
    <w:pPr>
      <w:numPr>
        <w:numId w:val="12"/>
      </w:numPr>
      <w:tabs>
        <w:tab w:val="clear" w:pos="1200"/>
      </w:tabs>
      <w:ind w:left="420" w:firstLineChars="0" w:firstLine="0"/>
    </w:pPr>
    <w:rPr>
      <w:rFonts w:ascii="Verdana" w:eastAsia="幼圆" w:hAnsi="Verdana"/>
      <w:szCs w:val="18"/>
    </w:rPr>
  </w:style>
  <w:style w:type="paragraph" w:styleId="ListNumber2">
    <w:name w:val="List Number 2"/>
    <w:basedOn w:val="Normal"/>
    <w:link w:val="ListNumber2Char"/>
    <w:uiPriority w:val="99"/>
    <w:rsid w:val="007D42CE"/>
    <w:pPr>
      <w:numPr>
        <w:numId w:val="7"/>
      </w:numPr>
      <w:tabs>
        <w:tab w:val="left" w:pos="540"/>
      </w:tabs>
      <w:ind w:left="540" w:hanging="360"/>
    </w:pPr>
  </w:style>
  <w:style w:type="paragraph" w:styleId="ListNumber3">
    <w:name w:val="List Number 3"/>
    <w:basedOn w:val="Normal"/>
    <w:uiPriority w:val="99"/>
    <w:rsid w:val="007D42CE"/>
    <w:pPr>
      <w:numPr>
        <w:numId w:val="8"/>
      </w:numPr>
      <w:tabs>
        <w:tab w:val="clear" w:pos="840"/>
        <w:tab w:val="num" w:pos="900"/>
      </w:tabs>
      <w:ind w:left="900" w:hanging="360"/>
    </w:pPr>
  </w:style>
  <w:style w:type="paragraph" w:styleId="ListBullet">
    <w:name w:val="List Bullet"/>
    <w:basedOn w:val="Normal"/>
    <w:link w:val="ListBulletChar"/>
    <w:autoRedefine/>
    <w:uiPriority w:val="99"/>
    <w:rsid w:val="001F7AA2"/>
    <w:pPr>
      <w:spacing w:line="360" w:lineRule="auto"/>
      <w:ind w:left="1" w:right="250" w:hanging="181"/>
    </w:pPr>
    <w:rPr>
      <w:rFonts w:ascii="Times New Roman" w:eastAsia="宋体"/>
      <w:b/>
      <w:bCs/>
      <w:spacing w:val="20"/>
      <w:sz w:val="21"/>
    </w:rPr>
  </w:style>
  <w:style w:type="paragraph" w:styleId="ListBullet2">
    <w:name w:val="List Bullet 2"/>
    <w:basedOn w:val="Normal"/>
    <w:autoRedefine/>
    <w:uiPriority w:val="99"/>
    <w:rsid w:val="00422561"/>
    <w:pPr>
      <w:tabs>
        <w:tab w:val="left" w:pos="5220"/>
      </w:tabs>
      <w:ind w:left="500" w:rightChars="100" w:right="250"/>
    </w:pPr>
  </w:style>
  <w:style w:type="paragraph" w:styleId="ListBullet3">
    <w:name w:val="List Bullet 3"/>
    <w:basedOn w:val="Normal"/>
    <w:autoRedefine/>
    <w:uiPriority w:val="99"/>
    <w:rsid w:val="007D42CE"/>
    <w:pPr>
      <w:numPr>
        <w:numId w:val="9"/>
      </w:numPr>
      <w:tabs>
        <w:tab w:val="clear" w:pos="1260"/>
        <w:tab w:val="num" w:pos="900"/>
      </w:tabs>
      <w:ind w:left="900" w:hanging="360"/>
    </w:pPr>
  </w:style>
  <w:style w:type="paragraph" w:styleId="DocumentMap">
    <w:name w:val="Document Map"/>
    <w:basedOn w:val="Normal"/>
    <w:link w:val="DocumentMapChar"/>
    <w:uiPriority w:val="99"/>
    <w:semiHidden/>
    <w:rsid w:val="007D42CE"/>
    <w:pPr>
      <w:shd w:val="clear" w:color="auto" w:fill="000080"/>
    </w:pPr>
    <w:rPr>
      <w:rFonts w:ascii="Times New Roman" w:eastAsia="宋体"/>
      <w:spacing w:val="20"/>
      <w:sz w:val="21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locked/>
    <w:rsid w:val="00615781"/>
    <w:rPr>
      <w:spacing w:val="20"/>
      <w:kern w:val="2"/>
      <w:sz w:val="21"/>
      <w:shd w:val="clear" w:color="auto" w:fill="000080"/>
    </w:rPr>
  </w:style>
  <w:style w:type="paragraph" w:styleId="NoteHeading">
    <w:name w:val="Note Heading"/>
    <w:basedOn w:val="Normal"/>
    <w:next w:val="Normal"/>
    <w:link w:val="NoteHeadingChar"/>
    <w:uiPriority w:val="99"/>
    <w:rsid w:val="007D42CE"/>
    <w:rPr>
      <w:sz w:val="21"/>
    </w:rPr>
  </w:style>
  <w:style w:type="character" w:customStyle="1" w:styleId="NoteHeadingChar">
    <w:name w:val="Note Heading Char"/>
    <w:basedOn w:val="DefaultParagraphFont"/>
    <w:link w:val="NoteHeading"/>
    <w:uiPriority w:val="99"/>
    <w:locked/>
    <w:rsid w:val="000B391E"/>
    <w:rPr>
      <w:rFonts w:eastAsia="微软雅黑" w:cs="Times New Roman"/>
      <w:kern w:val="2"/>
      <w:sz w:val="21"/>
    </w:rPr>
  </w:style>
  <w:style w:type="paragraph" w:customStyle="1" w:styleId="2CtrlC">
    <w:name w:val="！标题 2 + 居中，Ctrl+C"/>
    <w:basedOn w:val="Heading2"/>
    <w:link w:val="2CtrlCChar"/>
    <w:uiPriority w:val="99"/>
    <w:rsid w:val="00280B4B"/>
    <w:pPr>
      <w:numPr>
        <w:ilvl w:val="0"/>
        <w:numId w:val="0"/>
      </w:numPr>
      <w:shd w:val="clear" w:color="auto" w:fill="E6E6E6"/>
      <w:jc w:val="center"/>
    </w:pPr>
    <w:rPr>
      <w:b w:val="0"/>
      <w:bCs/>
    </w:rPr>
  </w:style>
  <w:style w:type="paragraph" w:customStyle="1" w:styleId="CtrlE">
    <w:name w:val="！加框标题，Ctrl+E"/>
    <w:basedOn w:val="Normal"/>
    <w:link w:val="CtrlECharChar"/>
    <w:uiPriority w:val="99"/>
    <w:rsid w:val="007D42CE"/>
    <w:pPr>
      <w:pBdr>
        <w:top w:val="single" w:sz="6" w:space="1" w:color="auto"/>
        <w:left w:val="single" w:sz="6" w:space="4" w:color="auto"/>
        <w:bottom w:val="single" w:sz="6" w:space="1" w:color="auto"/>
        <w:right w:val="single" w:sz="6" w:space="4" w:color="auto"/>
      </w:pBdr>
      <w:shd w:val="pct20" w:color="auto" w:fill="auto"/>
    </w:pPr>
    <w:rPr>
      <w:rFonts w:ascii="Times New Roman" w:eastAsia="宋体"/>
      <w:spacing w:val="20"/>
      <w:sz w:val="24"/>
    </w:rPr>
  </w:style>
  <w:style w:type="character" w:styleId="Hyperlink">
    <w:name w:val="Hyperlink"/>
    <w:basedOn w:val="DefaultParagraphFont"/>
    <w:uiPriority w:val="99"/>
    <w:rsid w:val="007D42CE"/>
    <w:rPr>
      <w:rFonts w:cs="Times New Roman"/>
      <w:color w:val="0000FF"/>
      <w:u w:val="single"/>
    </w:rPr>
  </w:style>
  <w:style w:type="paragraph" w:styleId="TOC1">
    <w:name w:val="toc 1"/>
    <w:basedOn w:val="Normal"/>
    <w:next w:val="Normal"/>
    <w:autoRedefine/>
    <w:uiPriority w:val="99"/>
    <w:rsid w:val="00427BEA"/>
    <w:pPr>
      <w:tabs>
        <w:tab w:val="left" w:pos="567"/>
        <w:tab w:val="right" w:leader="dot" w:pos="5381"/>
      </w:tabs>
      <w:ind w:firstLineChars="157" w:firstLine="283"/>
    </w:pPr>
    <w:rPr>
      <w:rFonts w:ascii="Verdana" w:eastAsia="幼圆" w:hAnsi="Verdana"/>
      <w:b/>
      <w:bCs/>
      <w:noProof/>
      <w:szCs w:val="18"/>
    </w:rPr>
  </w:style>
  <w:style w:type="paragraph" w:styleId="TOC2">
    <w:name w:val="toc 2"/>
    <w:basedOn w:val="Normal"/>
    <w:next w:val="Normal"/>
    <w:autoRedefine/>
    <w:uiPriority w:val="99"/>
    <w:rsid w:val="000C26FE"/>
    <w:pPr>
      <w:tabs>
        <w:tab w:val="right" w:leader="dot" w:pos="5381"/>
      </w:tabs>
      <w:ind w:leftChars="100" w:left="100" w:rightChars="100" w:right="180" w:firstLine="360"/>
    </w:pPr>
    <w:rPr>
      <w:rFonts w:ascii="Verdana" w:eastAsia="幼圆" w:hAnsi="Verdana"/>
      <w:bCs/>
      <w:noProof/>
      <w:szCs w:val="18"/>
    </w:rPr>
  </w:style>
  <w:style w:type="paragraph" w:styleId="TOC3">
    <w:name w:val="toc 3"/>
    <w:basedOn w:val="Normal"/>
    <w:next w:val="Normal"/>
    <w:autoRedefine/>
    <w:uiPriority w:val="99"/>
    <w:rsid w:val="00DC3060"/>
    <w:pPr>
      <w:tabs>
        <w:tab w:val="right" w:leader="dot" w:pos="5387"/>
      </w:tabs>
      <w:ind w:leftChars="315" w:left="567" w:firstLine="360"/>
    </w:pPr>
  </w:style>
  <w:style w:type="paragraph" w:styleId="TOC4">
    <w:name w:val="toc 4"/>
    <w:basedOn w:val="Normal"/>
    <w:next w:val="Normal"/>
    <w:autoRedefine/>
    <w:uiPriority w:val="99"/>
    <w:semiHidden/>
    <w:rsid w:val="007D42CE"/>
    <w:pPr>
      <w:ind w:leftChars="600" w:left="1260"/>
    </w:pPr>
  </w:style>
  <w:style w:type="paragraph" w:styleId="TOC5">
    <w:name w:val="toc 5"/>
    <w:basedOn w:val="Normal"/>
    <w:next w:val="Normal"/>
    <w:autoRedefine/>
    <w:uiPriority w:val="99"/>
    <w:semiHidden/>
    <w:rsid w:val="007D42CE"/>
    <w:pPr>
      <w:ind w:leftChars="800" w:left="1680"/>
    </w:pPr>
  </w:style>
  <w:style w:type="paragraph" w:styleId="TOC6">
    <w:name w:val="toc 6"/>
    <w:basedOn w:val="Normal"/>
    <w:next w:val="Normal"/>
    <w:autoRedefine/>
    <w:uiPriority w:val="99"/>
    <w:semiHidden/>
    <w:rsid w:val="007D42CE"/>
    <w:pPr>
      <w:ind w:leftChars="1000" w:left="2100"/>
    </w:pPr>
  </w:style>
  <w:style w:type="paragraph" w:styleId="TOC7">
    <w:name w:val="toc 7"/>
    <w:basedOn w:val="Normal"/>
    <w:next w:val="Normal"/>
    <w:autoRedefine/>
    <w:uiPriority w:val="99"/>
    <w:semiHidden/>
    <w:rsid w:val="007D42CE"/>
    <w:pPr>
      <w:ind w:leftChars="1200" w:left="2520"/>
    </w:pPr>
  </w:style>
  <w:style w:type="paragraph" w:styleId="TOC8">
    <w:name w:val="toc 8"/>
    <w:basedOn w:val="Normal"/>
    <w:next w:val="Normal"/>
    <w:autoRedefine/>
    <w:uiPriority w:val="99"/>
    <w:semiHidden/>
    <w:rsid w:val="007D42CE"/>
    <w:pPr>
      <w:ind w:leftChars="1400" w:left="2940"/>
    </w:pPr>
  </w:style>
  <w:style w:type="paragraph" w:styleId="TOC9">
    <w:name w:val="toc 9"/>
    <w:basedOn w:val="Normal"/>
    <w:next w:val="Normal"/>
    <w:autoRedefine/>
    <w:uiPriority w:val="99"/>
    <w:semiHidden/>
    <w:rsid w:val="007D42CE"/>
    <w:pPr>
      <w:ind w:leftChars="1600" w:left="3360"/>
    </w:pPr>
  </w:style>
  <w:style w:type="character" w:customStyle="1" w:styleId="a2">
    <w:name w:val="！正文文本+加粗"/>
    <w:uiPriority w:val="99"/>
    <w:rsid w:val="00DF6E34"/>
    <w:rPr>
      <w:b/>
    </w:rPr>
  </w:style>
  <w:style w:type="paragraph" w:styleId="Header">
    <w:name w:val="header"/>
    <w:basedOn w:val="Normal"/>
    <w:link w:val="HeaderChar"/>
    <w:uiPriority w:val="99"/>
    <w:rsid w:val="007D42C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/>
      <w:spacing w:val="20"/>
      <w:szCs w:val="18"/>
    </w:rPr>
  </w:style>
  <w:style w:type="character" w:customStyle="1" w:styleId="HeaderChar">
    <w:name w:val="Header Char"/>
    <w:basedOn w:val="DefaultParagraphFont"/>
    <w:link w:val="Header"/>
    <w:uiPriority w:val="99"/>
    <w:locked/>
    <w:rsid w:val="00552A20"/>
    <w:rPr>
      <w:spacing w:val="20"/>
      <w:kern w:val="2"/>
      <w:sz w:val="18"/>
    </w:rPr>
  </w:style>
  <w:style w:type="paragraph" w:styleId="Footer">
    <w:name w:val="footer"/>
    <w:basedOn w:val="Normal"/>
    <w:link w:val="FooterChar"/>
    <w:uiPriority w:val="99"/>
    <w:rsid w:val="007D42CE"/>
    <w:pPr>
      <w:tabs>
        <w:tab w:val="center" w:pos="4153"/>
        <w:tab w:val="right" w:pos="8306"/>
      </w:tabs>
      <w:snapToGrid w:val="0"/>
    </w:pPr>
    <w:rPr>
      <w:rFonts w:ascii="Times New Roman" w:eastAsia="宋体"/>
      <w:spacing w:val="20"/>
      <w:szCs w:val="18"/>
    </w:rPr>
  </w:style>
  <w:style w:type="character" w:customStyle="1" w:styleId="FooterChar">
    <w:name w:val="Footer Char"/>
    <w:basedOn w:val="DefaultParagraphFont"/>
    <w:link w:val="Footer"/>
    <w:uiPriority w:val="99"/>
    <w:locked/>
    <w:rsid w:val="00615781"/>
    <w:rPr>
      <w:spacing w:val="20"/>
      <w:kern w:val="2"/>
      <w:sz w:val="18"/>
    </w:rPr>
  </w:style>
  <w:style w:type="paragraph" w:styleId="Caption">
    <w:name w:val="caption"/>
    <w:basedOn w:val="Normal"/>
    <w:next w:val="Normal"/>
    <w:uiPriority w:val="99"/>
    <w:qFormat/>
    <w:rsid w:val="007D42CE"/>
    <w:pPr>
      <w:spacing w:before="152" w:after="160"/>
    </w:pPr>
    <w:rPr>
      <w:rFonts w:ascii="Arial" w:eastAsia="黑体" w:hAnsi="Arial" w:cs="Arial"/>
      <w:sz w:val="20"/>
    </w:rPr>
  </w:style>
  <w:style w:type="character" w:customStyle="1" w:styleId="ListBulletChar">
    <w:name w:val="List Bullet Char"/>
    <w:link w:val="ListBullet"/>
    <w:uiPriority w:val="99"/>
    <w:locked/>
    <w:rsid w:val="001F7AA2"/>
    <w:rPr>
      <w:rFonts w:eastAsia="宋体"/>
      <w:b/>
      <w:spacing w:val="20"/>
      <w:kern w:val="2"/>
      <w:sz w:val="21"/>
      <w:lang w:val="en-US" w:eastAsia="zh-CN"/>
    </w:rPr>
  </w:style>
  <w:style w:type="character" w:customStyle="1" w:styleId="CtrlECharChar">
    <w:name w:val="！加框标题，Ctrl+E Char Char"/>
    <w:link w:val="CtrlE"/>
    <w:uiPriority w:val="99"/>
    <w:locked/>
    <w:rsid w:val="009248F9"/>
    <w:rPr>
      <w:rFonts w:eastAsia="宋体"/>
      <w:spacing w:val="20"/>
      <w:kern w:val="2"/>
      <w:sz w:val="24"/>
      <w:lang w:val="en-US" w:eastAsia="zh-CN"/>
    </w:rPr>
  </w:style>
  <w:style w:type="character" w:customStyle="1" w:styleId="2CtrlBCharChar">
    <w:name w:val="！正文首行缩进2字符，Ctrl+B Char Char"/>
    <w:link w:val="2CtrlB"/>
    <w:uiPriority w:val="99"/>
    <w:locked/>
    <w:rsid w:val="00CA693C"/>
    <w:rPr>
      <w:rFonts w:eastAsia="宋体"/>
      <w:spacing w:val="20"/>
      <w:kern w:val="2"/>
      <w:sz w:val="18"/>
      <w:lang w:val="en-US" w:eastAsia="zh-CN"/>
    </w:rPr>
  </w:style>
  <w:style w:type="paragraph" w:customStyle="1" w:styleId="a3">
    <w:name w:val="！附录"/>
    <w:basedOn w:val="Normal"/>
    <w:uiPriority w:val="99"/>
    <w:rsid w:val="00536721"/>
    <w:pPr>
      <w:pBdr>
        <w:top w:val="thinThickSmallGap" w:sz="24" w:space="1" w:color="auto"/>
        <w:bottom w:val="single" w:sz="8" w:space="1" w:color="auto"/>
      </w:pBdr>
      <w:spacing w:line="480" w:lineRule="auto"/>
      <w:jc w:val="center"/>
      <w:outlineLvl w:val="0"/>
    </w:pPr>
    <w:rPr>
      <w:rFonts w:cs="宋体"/>
      <w:b/>
      <w:bCs/>
      <w:kern w:val="44"/>
      <w:sz w:val="44"/>
    </w:rPr>
  </w:style>
  <w:style w:type="character" w:styleId="PageNumber">
    <w:name w:val="page number"/>
    <w:basedOn w:val="DefaultParagraphFont"/>
    <w:uiPriority w:val="99"/>
    <w:rsid w:val="00BF22DB"/>
    <w:rPr>
      <w:rFonts w:cs="Times New Roman"/>
    </w:rPr>
  </w:style>
  <w:style w:type="paragraph" w:customStyle="1" w:styleId="a4">
    <w:name w:val="！正文缩进+加粗"/>
    <w:basedOn w:val="Normal"/>
    <w:link w:val="CharChar"/>
    <w:uiPriority w:val="99"/>
    <w:rsid w:val="001C1F76"/>
    <w:pPr>
      <w:ind w:firstLine="420"/>
    </w:pPr>
    <w:rPr>
      <w:rFonts w:ascii="Times New Roman" w:eastAsia="宋体"/>
      <w:b/>
      <w:bCs/>
      <w:spacing w:val="20"/>
      <w:sz w:val="21"/>
    </w:rPr>
  </w:style>
  <w:style w:type="character" w:customStyle="1" w:styleId="CharChar">
    <w:name w:val="！正文缩进+加粗 Char Char"/>
    <w:link w:val="a4"/>
    <w:uiPriority w:val="99"/>
    <w:locked/>
    <w:rsid w:val="001C1F76"/>
    <w:rPr>
      <w:rFonts w:eastAsia="宋体"/>
      <w:b/>
      <w:spacing w:val="20"/>
      <w:kern w:val="2"/>
      <w:sz w:val="21"/>
      <w:lang w:val="en-US" w:eastAsia="zh-CN"/>
    </w:rPr>
  </w:style>
  <w:style w:type="paragraph" w:customStyle="1" w:styleId="a5">
    <w:name w:val="！图表居中"/>
    <w:basedOn w:val="Normal"/>
    <w:uiPriority w:val="99"/>
    <w:rsid w:val="00DA3028"/>
    <w:pPr>
      <w:jc w:val="center"/>
    </w:pPr>
    <w:rPr>
      <w:rFonts w:cs="宋体"/>
    </w:rPr>
  </w:style>
  <w:style w:type="character" w:customStyle="1" w:styleId="ListNumberChar">
    <w:name w:val="List Number Char"/>
    <w:link w:val="ListNumber"/>
    <w:uiPriority w:val="99"/>
    <w:locked/>
    <w:rsid w:val="00AE3889"/>
    <w:rPr>
      <w:rFonts w:ascii="Verdana" w:eastAsia="幼圆" w:hAnsi="Verdana"/>
      <w:kern w:val="2"/>
      <w:sz w:val="18"/>
      <w:lang w:val="en-US" w:eastAsia="zh-CN"/>
    </w:rPr>
  </w:style>
  <w:style w:type="paragraph" w:customStyle="1" w:styleId="a6">
    <w:name w:val="！题注居中（图表标注）"/>
    <w:basedOn w:val="Caption"/>
    <w:uiPriority w:val="99"/>
    <w:rsid w:val="006315EB"/>
    <w:pPr>
      <w:jc w:val="center"/>
    </w:pPr>
    <w:rPr>
      <w:rFonts w:cs="宋体"/>
    </w:rPr>
  </w:style>
  <w:style w:type="paragraph" w:customStyle="1" w:styleId="2CtrlB">
    <w:name w:val="！正文首行缩进2字符，Ctrl+B"/>
    <w:basedOn w:val="Normal"/>
    <w:link w:val="2CtrlBCharChar"/>
    <w:uiPriority w:val="99"/>
    <w:rsid w:val="00CA693C"/>
    <w:pPr>
      <w:ind w:firstLine="500"/>
    </w:pPr>
    <w:rPr>
      <w:rFonts w:ascii="Times New Roman" w:eastAsia="宋体" w:cs="宋体"/>
      <w:spacing w:val="20"/>
    </w:rPr>
  </w:style>
  <w:style w:type="character" w:customStyle="1" w:styleId="2CtrlCChar">
    <w:name w:val="！标题 2 + 居中，Ctrl+C Char"/>
    <w:link w:val="2CtrlC"/>
    <w:uiPriority w:val="99"/>
    <w:locked/>
    <w:rsid w:val="001F7C2B"/>
    <w:rPr>
      <w:rFonts w:ascii="微软雅黑" w:eastAsia="微软雅黑" w:hAnsi="微软雅黑"/>
      <w:sz w:val="28"/>
      <w:shd w:val="clear" w:color="auto" w:fill="E6E6E6"/>
    </w:rPr>
  </w:style>
  <w:style w:type="paragraph" w:styleId="NormalWeb">
    <w:name w:val="Normal (Web)"/>
    <w:basedOn w:val="Normal"/>
    <w:uiPriority w:val="99"/>
    <w:rsid w:val="00CC25A4"/>
    <w:pPr>
      <w:widowControl/>
      <w:spacing w:before="100" w:beforeAutospacing="1" w:after="100" w:afterAutospacing="1"/>
    </w:pPr>
    <w:rPr>
      <w:rFonts w:ascii="宋体" w:hAnsi="宋体" w:cs="宋体"/>
      <w:kern w:val="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rsid w:val="003C0E84"/>
    <w:rPr>
      <w:rFonts w:ascii="Times New Roman" w:eastAsia="宋体"/>
      <w:spacing w:val="20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615781"/>
    <w:rPr>
      <w:spacing w:val="20"/>
      <w:kern w:val="2"/>
      <w:sz w:val="18"/>
    </w:rPr>
  </w:style>
  <w:style w:type="table" w:styleId="TableGrid">
    <w:name w:val="Table Grid"/>
    <w:basedOn w:val="TableNormal"/>
    <w:uiPriority w:val="99"/>
    <w:rsid w:val="00345AF7"/>
    <w:pPr>
      <w:widowControl w:val="0"/>
      <w:jc w:val="both"/>
    </w:pPr>
    <w:rPr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">
    <w:name w:val="已访问的超链接1"/>
    <w:uiPriority w:val="99"/>
    <w:rsid w:val="00DC7A07"/>
    <w:rPr>
      <w:color w:val="800080"/>
      <w:u w:val="single"/>
    </w:rPr>
  </w:style>
  <w:style w:type="character" w:customStyle="1" w:styleId="Char">
    <w:name w:val="列表编号 Char"/>
    <w:uiPriority w:val="99"/>
    <w:rsid w:val="0064105E"/>
    <w:rPr>
      <w:rFonts w:eastAsia="宋体"/>
      <w:spacing w:val="20"/>
      <w:kern w:val="2"/>
      <w:sz w:val="21"/>
      <w:lang w:val="en-US" w:eastAsia="zh-CN"/>
    </w:rPr>
  </w:style>
  <w:style w:type="paragraph" w:styleId="BodyText">
    <w:name w:val="Body Text"/>
    <w:basedOn w:val="Normal"/>
    <w:link w:val="BodyTextChar"/>
    <w:uiPriority w:val="99"/>
    <w:rsid w:val="00CB0127"/>
    <w:pPr>
      <w:spacing w:line="300" w:lineRule="auto"/>
      <w:ind w:leftChars="200" w:left="200"/>
    </w:pPr>
  </w:style>
  <w:style w:type="character" w:customStyle="1" w:styleId="BodyTextChar">
    <w:name w:val="Body Text Char"/>
    <w:basedOn w:val="DefaultParagraphFont"/>
    <w:link w:val="BodyText"/>
    <w:uiPriority w:val="99"/>
    <w:locked/>
    <w:rsid w:val="000B391E"/>
    <w:rPr>
      <w:rFonts w:eastAsia="微软雅黑" w:cs="Times New Roman"/>
      <w:kern w:val="2"/>
      <w:sz w:val="18"/>
    </w:rPr>
  </w:style>
  <w:style w:type="paragraph" w:customStyle="1" w:styleId="a7">
    <w:name w:val="样式 加粗 居中"/>
    <w:basedOn w:val="Normal"/>
    <w:uiPriority w:val="99"/>
    <w:rsid w:val="00CB0127"/>
    <w:pPr>
      <w:jc w:val="center"/>
    </w:pPr>
    <w:rPr>
      <w:rFonts w:ascii="宋体" w:hAnsi="宋体" w:cs="宋体"/>
      <w:b/>
      <w:bCs/>
      <w:noProof/>
      <w:sz w:val="30"/>
      <w:szCs w:val="30"/>
    </w:rPr>
  </w:style>
  <w:style w:type="paragraph" w:customStyle="1" w:styleId="10">
    <w:name w:val="样式1"/>
    <w:basedOn w:val="Normal"/>
    <w:uiPriority w:val="99"/>
    <w:rsid w:val="00AA5508"/>
    <w:rPr>
      <w:rFonts w:ascii="Estrangelo Edessa" w:eastAsia="幼圆" w:hAnsi="Estrangelo Edessa" w:cs="Estrangelo Edessa"/>
      <w:b/>
      <w:sz w:val="32"/>
      <w:szCs w:val="32"/>
    </w:rPr>
  </w:style>
  <w:style w:type="paragraph" w:customStyle="1" w:styleId="2CtrlC0">
    <w:name w:val="样式 ！标题 2 + 居中，Ctrl+C + 三号"/>
    <w:basedOn w:val="2CtrlC"/>
    <w:uiPriority w:val="99"/>
    <w:rsid w:val="00FF0A31"/>
    <w:pPr>
      <w:shd w:val="clear" w:color="auto" w:fill="auto"/>
    </w:pPr>
    <w:rPr>
      <w:rFonts w:ascii="华文细黑"/>
      <w:sz w:val="32"/>
      <w:szCs w:val="32"/>
    </w:rPr>
  </w:style>
  <w:style w:type="paragraph" w:customStyle="1" w:styleId="2CtrlB2">
    <w:name w:val="样式 ！正文首行缩进2字符，Ctrl+B + 首行缩进:  2 字符"/>
    <w:basedOn w:val="2CtrlB"/>
    <w:link w:val="2CtrlB2Char"/>
    <w:uiPriority w:val="99"/>
    <w:rsid w:val="00AE3889"/>
    <w:pPr>
      <w:ind w:firstLine="440"/>
    </w:pPr>
    <w:rPr>
      <w:rFonts w:ascii="Verdana" w:eastAsia="幼圆" w:hAnsi="Verdana"/>
      <w:szCs w:val="18"/>
    </w:rPr>
  </w:style>
  <w:style w:type="paragraph" w:customStyle="1" w:styleId="2CtrlB156">
    <w:name w:val="样式 ！正文首行缩进2字符，Ctrl+B + 段后: 15.6 磅"/>
    <w:basedOn w:val="2CtrlB"/>
    <w:uiPriority w:val="99"/>
    <w:rsid w:val="00AE3889"/>
    <w:pPr>
      <w:spacing w:after="312"/>
      <w:ind w:firstLineChars="0" w:firstLine="419"/>
    </w:pPr>
    <w:rPr>
      <w:rFonts w:eastAsia="幼圆"/>
      <w:szCs w:val="18"/>
    </w:rPr>
  </w:style>
  <w:style w:type="character" w:customStyle="1" w:styleId="a8">
    <w:name w:val="样式 小五"/>
    <w:uiPriority w:val="99"/>
    <w:rsid w:val="00AE3889"/>
    <w:rPr>
      <w:rFonts w:ascii="Verdana" w:eastAsia="幼圆" w:hAnsi="Verdana"/>
      <w:spacing w:val="0"/>
      <w:sz w:val="18"/>
    </w:rPr>
  </w:style>
  <w:style w:type="paragraph" w:customStyle="1" w:styleId="2">
    <w:name w:val="样式 宋体 加粗 行距: 2 倍行距"/>
    <w:basedOn w:val="Normal"/>
    <w:uiPriority w:val="99"/>
    <w:rsid w:val="00AE3889"/>
    <w:pPr>
      <w:spacing w:line="480" w:lineRule="auto"/>
    </w:pPr>
    <w:rPr>
      <w:rFonts w:ascii="宋体" w:eastAsia="幼圆" w:hAnsi="宋体" w:cs="宋体"/>
      <w:b/>
      <w:bCs/>
      <w:szCs w:val="21"/>
    </w:rPr>
  </w:style>
  <w:style w:type="paragraph" w:customStyle="1" w:styleId="2CtrlB78">
    <w:name w:val="样式 ！正文首行缩进2字符，Ctrl+B + 宋体 五号 加粗 段后: 7.8 磅"/>
    <w:basedOn w:val="2CtrlB"/>
    <w:uiPriority w:val="99"/>
    <w:rsid w:val="00AE3889"/>
    <w:pPr>
      <w:spacing w:after="156"/>
      <w:ind w:firstLineChars="0" w:firstLine="0"/>
    </w:pPr>
    <w:rPr>
      <w:rFonts w:ascii="宋体" w:eastAsia="幼圆" w:hAnsi="宋体"/>
      <w:b/>
      <w:bCs/>
      <w:sz w:val="21"/>
      <w:szCs w:val="21"/>
    </w:rPr>
  </w:style>
  <w:style w:type="paragraph" w:customStyle="1" w:styleId="2CtrlA">
    <w:name w:val="样式 标题 2Ctrl+A + 华文细黑"/>
    <w:basedOn w:val="Heading2"/>
    <w:link w:val="2CtrlAChar"/>
    <w:uiPriority w:val="99"/>
    <w:rsid w:val="001329A0"/>
    <w:rPr>
      <w:rFonts w:ascii="华文细黑" w:eastAsia="幼圆" w:hAnsi="华文细黑"/>
      <w:bCs/>
    </w:rPr>
  </w:style>
  <w:style w:type="character" w:customStyle="1" w:styleId="2CtrlAChar">
    <w:name w:val="样式 标题 2Ctrl+A + 华文细黑 Char"/>
    <w:link w:val="2CtrlA"/>
    <w:uiPriority w:val="99"/>
    <w:locked/>
    <w:rsid w:val="001329A0"/>
    <w:rPr>
      <w:rFonts w:ascii="华文细黑" w:eastAsia="幼圆" w:hAnsi="华文细黑"/>
      <w:b/>
      <w:sz w:val="28"/>
    </w:rPr>
  </w:style>
  <w:style w:type="paragraph" w:customStyle="1" w:styleId="1CtrlD12173">
    <w:name w:val="样式 标题 1Ctrl+D + 段后: 12 磅 行距: 多倍行距 1.73 字行"/>
    <w:basedOn w:val="Heading1"/>
    <w:uiPriority w:val="99"/>
    <w:rsid w:val="00D87AD3"/>
    <w:pPr>
      <w:spacing w:after="240" w:line="415" w:lineRule="auto"/>
    </w:pPr>
    <w:rPr>
      <w:rFonts w:ascii="Verdana" w:eastAsia="幼圆" w:hAnsi="Verdana" w:cs="宋体"/>
      <w:bCs/>
      <w:szCs w:val="32"/>
    </w:rPr>
  </w:style>
  <w:style w:type="paragraph" w:customStyle="1" w:styleId="00">
    <w:name w:val="样式 列表项目符号 + 左侧:  0 厘米 首行缩进:  0 厘米"/>
    <w:basedOn w:val="ListBullet"/>
    <w:uiPriority w:val="99"/>
    <w:rsid w:val="00887BBB"/>
    <w:pPr>
      <w:ind w:left="0" w:firstLine="0"/>
    </w:pPr>
    <w:rPr>
      <w:rFonts w:ascii="Verdana" w:eastAsia="幼圆" w:hAnsi="Verdana" w:cs="宋体"/>
      <w:szCs w:val="21"/>
    </w:rPr>
  </w:style>
  <w:style w:type="paragraph" w:customStyle="1" w:styleId="20">
    <w:name w:val="样式 列表项目符号 2 + 小五"/>
    <w:basedOn w:val="ListBullet2"/>
    <w:uiPriority w:val="99"/>
    <w:rsid w:val="00C2318D"/>
    <w:rPr>
      <w:rFonts w:ascii="Verdana" w:eastAsia="幼圆" w:hAnsi="Verdana"/>
      <w:szCs w:val="18"/>
    </w:rPr>
  </w:style>
  <w:style w:type="paragraph" w:customStyle="1" w:styleId="11">
    <w:name w:val="样式 小五1"/>
    <w:basedOn w:val="Normal"/>
    <w:uiPriority w:val="99"/>
    <w:rsid w:val="00FC0799"/>
    <w:pPr>
      <w:ind w:firstLine="440"/>
    </w:pPr>
    <w:rPr>
      <w:rFonts w:ascii="Verdana" w:eastAsia="幼圆" w:hAnsi="Verdana" w:cs="宋体"/>
      <w:szCs w:val="18"/>
    </w:rPr>
  </w:style>
  <w:style w:type="paragraph" w:customStyle="1" w:styleId="a9">
    <w:name w:val="样式 列表编号 + 加粗"/>
    <w:basedOn w:val="ListNumber"/>
    <w:uiPriority w:val="99"/>
    <w:rsid w:val="00FC655D"/>
    <w:rPr>
      <w:b/>
      <w:bCs/>
    </w:rPr>
  </w:style>
  <w:style w:type="paragraph" w:customStyle="1" w:styleId="2CtrlA0">
    <w:name w:val="样式 标题 2Ctrl+A + (中文) 幼圆"/>
    <w:basedOn w:val="Heading2"/>
    <w:link w:val="2CtrlAChar0"/>
    <w:uiPriority w:val="99"/>
    <w:rsid w:val="00CB0E92"/>
    <w:rPr>
      <w:rFonts w:ascii="Verdana" w:eastAsia="幼圆" w:hAnsi="Verdana"/>
      <w:bCs/>
    </w:rPr>
  </w:style>
  <w:style w:type="character" w:customStyle="1" w:styleId="2CtrlAChar0">
    <w:name w:val="样式 标题 2Ctrl+A + (中文) 幼圆 Char"/>
    <w:link w:val="2CtrlA0"/>
    <w:uiPriority w:val="99"/>
    <w:locked/>
    <w:rsid w:val="00CB0E92"/>
    <w:rPr>
      <w:rFonts w:ascii="Verdana" w:eastAsia="幼圆" w:hAnsi="Verdana"/>
      <w:b/>
      <w:sz w:val="28"/>
    </w:rPr>
  </w:style>
  <w:style w:type="character" w:customStyle="1" w:styleId="aa">
    <w:name w:val="样式 小五 加粗"/>
    <w:uiPriority w:val="99"/>
    <w:rsid w:val="00E11026"/>
    <w:rPr>
      <w:rFonts w:ascii="Verdana" w:eastAsia="幼圆" w:hAnsi="Verdana"/>
      <w:b/>
      <w:sz w:val="18"/>
    </w:rPr>
  </w:style>
  <w:style w:type="paragraph" w:customStyle="1" w:styleId="21">
    <w:name w:val="样式 小五2"/>
    <w:basedOn w:val="Normal"/>
    <w:uiPriority w:val="99"/>
    <w:rsid w:val="003743CA"/>
    <w:pPr>
      <w:ind w:leftChars="144" w:left="360"/>
    </w:pPr>
    <w:rPr>
      <w:rFonts w:eastAsia="幼圆" w:cs="宋体"/>
    </w:rPr>
  </w:style>
  <w:style w:type="paragraph" w:customStyle="1" w:styleId="0">
    <w:name w:val="样式 题注 + 居中 段前: 0 磅"/>
    <w:basedOn w:val="Caption"/>
    <w:uiPriority w:val="99"/>
    <w:rsid w:val="00D87AD3"/>
    <w:pPr>
      <w:spacing w:before="0"/>
      <w:jc w:val="center"/>
    </w:pPr>
    <w:rPr>
      <w:rFonts w:cs="宋体"/>
    </w:rPr>
  </w:style>
  <w:style w:type="paragraph" w:customStyle="1" w:styleId="1CtrlD121730">
    <w:name w:val="标题 1，Ctrl+D + 段后: 12 磅 行距: 多倍行距 1.73 字行 + 左侧:  0 厘米 首行缩进: ..."/>
    <w:basedOn w:val="Heading1"/>
    <w:next w:val="Heading1"/>
    <w:uiPriority w:val="99"/>
    <w:rsid w:val="007818C3"/>
    <w:pPr>
      <w:spacing w:after="240" w:line="415" w:lineRule="auto"/>
    </w:pPr>
    <w:rPr>
      <w:rFonts w:ascii="Verdana" w:eastAsia="幼圆" w:hAnsi="Verdana"/>
      <w:szCs w:val="32"/>
    </w:rPr>
  </w:style>
  <w:style w:type="paragraph" w:customStyle="1" w:styleId="2CtrlB20">
    <w:name w:val="样式 样式 ！正文首行缩进2字符，Ctrl+B + 首行缩进:  2 字符 + 幼圆"/>
    <w:basedOn w:val="2CtrlB2"/>
    <w:link w:val="2CtrlB2Char0"/>
    <w:uiPriority w:val="99"/>
    <w:rsid w:val="00FC0799"/>
  </w:style>
  <w:style w:type="character" w:customStyle="1" w:styleId="2CtrlB2Char">
    <w:name w:val="样式 ！正文首行缩进2字符，Ctrl+B + 首行缩进:  2 字符 Char"/>
    <w:link w:val="2CtrlB2"/>
    <w:uiPriority w:val="99"/>
    <w:locked/>
    <w:rsid w:val="00AE3889"/>
    <w:rPr>
      <w:rFonts w:ascii="Verdana" w:eastAsia="幼圆" w:hAnsi="Verdana"/>
      <w:spacing w:val="20"/>
      <w:kern w:val="2"/>
      <w:sz w:val="18"/>
      <w:lang w:val="en-US" w:eastAsia="zh-CN"/>
    </w:rPr>
  </w:style>
  <w:style w:type="character" w:customStyle="1" w:styleId="2CtrlB2Char0">
    <w:name w:val="样式 样式 ！正文首行缩进2字符，Ctrl+B + 首行缩进:  2 字符 + 幼圆 Char"/>
    <w:basedOn w:val="2CtrlB2Char"/>
    <w:link w:val="2CtrlB20"/>
    <w:uiPriority w:val="99"/>
    <w:locked/>
    <w:rsid w:val="00FC0799"/>
    <w:rPr>
      <w:rFonts w:cs="宋体"/>
      <w:szCs w:val="18"/>
      <w:lang w:bidi="ar-SA"/>
    </w:rPr>
  </w:style>
  <w:style w:type="paragraph" w:customStyle="1" w:styleId="2CtrlB0">
    <w:name w:val="样式 ！正文首行缩进2字符，Ctrl+B + 幼圆"/>
    <w:basedOn w:val="2CtrlB"/>
    <w:uiPriority w:val="99"/>
    <w:rsid w:val="00862600"/>
    <w:pPr>
      <w:ind w:firstLineChars="0" w:firstLine="419"/>
    </w:pPr>
    <w:rPr>
      <w:rFonts w:ascii="Verdana" w:eastAsia="幼圆" w:hAnsi="Verdana"/>
      <w:szCs w:val="18"/>
    </w:rPr>
  </w:style>
  <w:style w:type="paragraph" w:customStyle="1" w:styleId="1CtrlD1217300">
    <w:name w:val="样式 样式 样式 标题 1Ctrl+D + 段后: 12 磅 行距: 多倍行距 1.73 字行 + 左侧:  0 厘米 首行缩进..."/>
    <w:basedOn w:val="1CtrlD121730"/>
    <w:uiPriority w:val="99"/>
    <w:rsid w:val="00FC0799"/>
  </w:style>
  <w:style w:type="paragraph" w:customStyle="1" w:styleId="2CtrlBGB2312">
    <w:name w:val="样式 ！正文首行缩进2字符，Ctrl+B + 楷体_GB2312"/>
    <w:basedOn w:val="2CtrlB"/>
    <w:link w:val="2CtrlBGB2312Char"/>
    <w:uiPriority w:val="99"/>
    <w:rsid w:val="00FC0799"/>
    <w:rPr>
      <w:rFonts w:ascii="楷体_GB2312" w:eastAsia="楷体_GB2312" w:hAnsi="楷体_GB2312"/>
      <w:szCs w:val="18"/>
    </w:rPr>
  </w:style>
  <w:style w:type="character" w:customStyle="1" w:styleId="2CtrlBGB2312Char">
    <w:name w:val="样式 ！正文首行缩进2字符，Ctrl+B + 楷体_GB2312 Char"/>
    <w:link w:val="2CtrlBGB2312"/>
    <w:uiPriority w:val="99"/>
    <w:locked/>
    <w:rsid w:val="00FC0799"/>
    <w:rPr>
      <w:rFonts w:ascii="楷体_GB2312" w:eastAsia="楷体_GB2312" w:hAnsi="楷体_GB2312"/>
      <w:spacing w:val="20"/>
      <w:kern w:val="2"/>
      <w:sz w:val="18"/>
      <w:lang w:val="en-US" w:eastAsia="zh-CN"/>
    </w:rPr>
  </w:style>
  <w:style w:type="character" w:customStyle="1" w:styleId="ab">
    <w:name w:val="样式 样式 小五 + 非加宽量 / 紧缩量"/>
    <w:uiPriority w:val="99"/>
    <w:rsid w:val="00D44FBC"/>
    <w:rPr>
      <w:rFonts w:ascii="Verdana" w:eastAsia="幼圆" w:hAnsi="Verdana"/>
      <w:spacing w:val="0"/>
      <w:sz w:val="18"/>
    </w:rPr>
  </w:style>
  <w:style w:type="paragraph" w:customStyle="1" w:styleId="2CtrlAVerdana">
    <w:name w:val="样式 标题 2Ctrl+A + (西文) Verdana (中文) 幼圆"/>
    <w:basedOn w:val="Heading2"/>
    <w:link w:val="2CtrlAVerdanaChar"/>
    <w:uiPriority w:val="99"/>
    <w:rsid w:val="00AE3889"/>
    <w:rPr>
      <w:rFonts w:ascii="Verdana" w:eastAsia="幼圆" w:hAnsi="Verdana"/>
      <w:bCs/>
    </w:rPr>
  </w:style>
  <w:style w:type="character" w:customStyle="1" w:styleId="2CtrlAVerdanaChar">
    <w:name w:val="样式 标题 2Ctrl+A + (西文) Verdana (中文) 幼圆 Char"/>
    <w:link w:val="2CtrlAVerdana"/>
    <w:uiPriority w:val="99"/>
    <w:locked/>
    <w:rsid w:val="00AE3889"/>
    <w:rPr>
      <w:rFonts w:ascii="Verdana" w:eastAsia="幼圆" w:hAnsi="Verdana"/>
      <w:b/>
      <w:sz w:val="28"/>
    </w:rPr>
  </w:style>
  <w:style w:type="paragraph" w:customStyle="1" w:styleId="12">
    <w:name w:val="样式 样式 小五1 + 首行缩进:  2 字符"/>
    <w:basedOn w:val="11"/>
    <w:uiPriority w:val="99"/>
    <w:rsid w:val="00AE3889"/>
    <w:pPr>
      <w:ind w:firstLine="360"/>
    </w:pPr>
  </w:style>
  <w:style w:type="paragraph" w:customStyle="1" w:styleId="2CtrlA10">
    <w:name w:val="样式 标题 2Ctrl+A + 段后: 10 磅 行距: 单倍行距"/>
    <w:basedOn w:val="Heading2"/>
    <w:uiPriority w:val="99"/>
    <w:rsid w:val="00610CD8"/>
    <w:rPr>
      <w:rFonts w:ascii="Verdana" w:eastAsia="幼圆" w:hAnsi="Verdana" w:cs="宋体"/>
      <w:bCs/>
    </w:rPr>
  </w:style>
  <w:style w:type="paragraph" w:customStyle="1" w:styleId="2CtrlA1">
    <w:name w:val="样式 样式 标题 2Ctrl+A + (中文) 幼圆 + 非加宽量 / 紧缩量"/>
    <w:basedOn w:val="2CtrlA0"/>
    <w:link w:val="2CtrlAChar1"/>
    <w:uiPriority w:val="99"/>
    <w:rsid w:val="001F361C"/>
  </w:style>
  <w:style w:type="character" w:customStyle="1" w:styleId="2CtrlAChar1">
    <w:name w:val="样式 样式 标题 2Ctrl+A + (中文) 幼圆 + 非加宽量 / 紧缩量 Char"/>
    <w:basedOn w:val="2CtrlAChar0"/>
    <w:link w:val="2CtrlA1"/>
    <w:uiPriority w:val="99"/>
    <w:locked/>
    <w:rsid w:val="001F361C"/>
    <w:rPr>
      <w:rFonts w:cs="Times New Roman"/>
      <w:bCs/>
      <w:szCs w:val="28"/>
    </w:rPr>
  </w:style>
  <w:style w:type="paragraph" w:customStyle="1" w:styleId="2CtrlA2">
    <w:name w:val="样式 标题 2Ctrl+A + 非加宽量 / 紧缩量"/>
    <w:basedOn w:val="Heading2"/>
    <w:uiPriority w:val="99"/>
    <w:rsid w:val="00B92946"/>
    <w:rPr>
      <w:rFonts w:ascii="Verdana" w:hAnsi="Verdana"/>
      <w:bCs/>
    </w:rPr>
  </w:style>
  <w:style w:type="character" w:customStyle="1" w:styleId="ac">
    <w:name w:val="样式 幼圆 小五"/>
    <w:uiPriority w:val="99"/>
    <w:rsid w:val="00EC5F25"/>
    <w:rPr>
      <w:rFonts w:ascii="Verdana" w:eastAsia="幼圆" w:hAnsi="Verdana"/>
      <w:spacing w:val="0"/>
      <w:sz w:val="18"/>
    </w:rPr>
  </w:style>
  <w:style w:type="paragraph" w:customStyle="1" w:styleId="2CtrlA11">
    <w:name w:val="标题 2Ctrl+A + (中文) 幼圆 + 非加宽量 / 紧缩量1"/>
    <w:basedOn w:val="2CtrlA0"/>
    <w:link w:val="2CtrlA1Char"/>
    <w:uiPriority w:val="99"/>
    <w:rsid w:val="00F42873"/>
  </w:style>
  <w:style w:type="character" w:customStyle="1" w:styleId="2CtrlA1Char">
    <w:name w:val="标题 2Ctrl+A + (中文) 幼圆 + 非加宽量 / 紧缩量1 Char"/>
    <w:basedOn w:val="2CtrlAChar0"/>
    <w:link w:val="2CtrlA11"/>
    <w:uiPriority w:val="99"/>
    <w:locked/>
    <w:rsid w:val="00F42873"/>
    <w:rPr>
      <w:rFonts w:cs="Times New Roman"/>
      <w:bCs/>
      <w:szCs w:val="28"/>
    </w:rPr>
  </w:style>
  <w:style w:type="paragraph" w:customStyle="1" w:styleId="ad">
    <w:name w:val="样式 题注 + 居中"/>
    <w:basedOn w:val="Caption"/>
    <w:uiPriority w:val="99"/>
    <w:rsid w:val="00494E44"/>
    <w:pPr>
      <w:jc w:val="center"/>
    </w:pPr>
    <w:rPr>
      <w:rFonts w:cs="宋体"/>
      <w:sz w:val="18"/>
      <w:szCs w:val="18"/>
    </w:rPr>
  </w:style>
  <w:style w:type="paragraph" w:customStyle="1" w:styleId="13">
    <w:name w:val="样式 题注 + 居中1"/>
    <w:basedOn w:val="Caption"/>
    <w:uiPriority w:val="99"/>
    <w:rsid w:val="00AE5CCA"/>
    <w:pPr>
      <w:jc w:val="center"/>
    </w:pPr>
    <w:rPr>
      <w:rFonts w:cs="宋体"/>
      <w:sz w:val="18"/>
    </w:rPr>
  </w:style>
  <w:style w:type="paragraph" w:styleId="NormalIndent">
    <w:name w:val="Normal Indent"/>
    <w:basedOn w:val="Normal"/>
    <w:uiPriority w:val="99"/>
    <w:rsid w:val="004F36FC"/>
    <w:pPr>
      <w:ind w:firstLine="420"/>
    </w:pPr>
  </w:style>
  <w:style w:type="paragraph" w:styleId="Index1">
    <w:name w:val="index 1"/>
    <w:basedOn w:val="Normal"/>
    <w:next w:val="Normal"/>
    <w:autoRedefine/>
    <w:uiPriority w:val="99"/>
    <w:semiHidden/>
    <w:rsid w:val="004F36FC"/>
  </w:style>
  <w:style w:type="paragraph" w:styleId="IndexHeading">
    <w:name w:val="index heading"/>
    <w:basedOn w:val="Normal"/>
    <w:next w:val="Index1"/>
    <w:uiPriority w:val="99"/>
    <w:semiHidden/>
    <w:rsid w:val="004F36FC"/>
    <w:rPr>
      <w:rFonts w:ascii="Arial" w:hAnsi="Arial" w:cs="Arial"/>
      <w:b/>
      <w:bCs/>
    </w:rPr>
  </w:style>
  <w:style w:type="character" w:customStyle="1" w:styleId="CharChar0">
    <w:name w:val="列表编号 Char Char"/>
    <w:uiPriority w:val="99"/>
    <w:rsid w:val="00595710"/>
    <w:rPr>
      <w:rFonts w:ascii="Verdana" w:eastAsia="幼圆" w:hAnsi="Verdana"/>
      <w:kern w:val="2"/>
      <w:sz w:val="18"/>
      <w:lang w:val="en-US" w:eastAsia="zh-CN"/>
    </w:rPr>
  </w:style>
  <w:style w:type="paragraph" w:styleId="NoSpacing">
    <w:name w:val="No Spacing"/>
    <w:uiPriority w:val="99"/>
    <w:qFormat/>
    <w:rsid w:val="00EC3A95"/>
    <w:pPr>
      <w:widowControl w:val="0"/>
      <w:jc w:val="both"/>
    </w:pPr>
    <w:rPr>
      <w:spacing w:val="20"/>
      <w:szCs w:val="20"/>
    </w:rPr>
  </w:style>
  <w:style w:type="paragraph" w:styleId="Index2">
    <w:name w:val="index 2"/>
    <w:basedOn w:val="Normal"/>
    <w:next w:val="Normal"/>
    <w:autoRedefine/>
    <w:uiPriority w:val="99"/>
    <w:rsid w:val="00615781"/>
    <w:pPr>
      <w:ind w:left="360" w:hanging="180"/>
    </w:pPr>
    <w:rPr>
      <w:sz w:val="20"/>
    </w:rPr>
  </w:style>
  <w:style w:type="paragraph" w:styleId="Index3">
    <w:name w:val="index 3"/>
    <w:basedOn w:val="Normal"/>
    <w:next w:val="Normal"/>
    <w:autoRedefine/>
    <w:uiPriority w:val="99"/>
    <w:rsid w:val="00615781"/>
    <w:pPr>
      <w:ind w:left="540" w:hanging="180"/>
    </w:pPr>
    <w:rPr>
      <w:sz w:val="20"/>
    </w:rPr>
  </w:style>
  <w:style w:type="paragraph" w:styleId="Index4">
    <w:name w:val="index 4"/>
    <w:basedOn w:val="Normal"/>
    <w:next w:val="Normal"/>
    <w:autoRedefine/>
    <w:uiPriority w:val="99"/>
    <w:rsid w:val="00615781"/>
    <w:pPr>
      <w:ind w:left="720" w:hanging="180"/>
    </w:pPr>
    <w:rPr>
      <w:sz w:val="20"/>
    </w:rPr>
  </w:style>
  <w:style w:type="paragraph" w:styleId="Index5">
    <w:name w:val="index 5"/>
    <w:basedOn w:val="Normal"/>
    <w:next w:val="Normal"/>
    <w:autoRedefine/>
    <w:uiPriority w:val="99"/>
    <w:rsid w:val="00615781"/>
    <w:pPr>
      <w:ind w:left="900" w:hanging="180"/>
    </w:pPr>
    <w:rPr>
      <w:sz w:val="20"/>
    </w:rPr>
  </w:style>
  <w:style w:type="paragraph" w:styleId="Index6">
    <w:name w:val="index 6"/>
    <w:basedOn w:val="Normal"/>
    <w:next w:val="Normal"/>
    <w:autoRedefine/>
    <w:uiPriority w:val="99"/>
    <w:rsid w:val="00615781"/>
    <w:pPr>
      <w:ind w:left="1080" w:hanging="180"/>
    </w:pPr>
    <w:rPr>
      <w:sz w:val="20"/>
    </w:rPr>
  </w:style>
  <w:style w:type="paragraph" w:styleId="Index7">
    <w:name w:val="index 7"/>
    <w:basedOn w:val="Normal"/>
    <w:next w:val="Normal"/>
    <w:autoRedefine/>
    <w:uiPriority w:val="99"/>
    <w:rsid w:val="00615781"/>
    <w:pPr>
      <w:ind w:left="1260" w:hanging="180"/>
    </w:pPr>
    <w:rPr>
      <w:sz w:val="20"/>
    </w:rPr>
  </w:style>
  <w:style w:type="paragraph" w:styleId="Index8">
    <w:name w:val="index 8"/>
    <w:basedOn w:val="Normal"/>
    <w:next w:val="Normal"/>
    <w:autoRedefine/>
    <w:uiPriority w:val="99"/>
    <w:rsid w:val="00615781"/>
    <w:pPr>
      <w:ind w:left="1440" w:hanging="180"/>
    </w:pPr>
    <w:rPr>
      <w:sz w:val="20"/>
    </w:rPr>
  </w:style>
  <w:style w:type="paragraph" w:styleId="Index9">
    <w:name w:val="index 9"/>
    <w:basedOn w:val="Normal"/>
    <w:next w:val="Normal"/>
    <w:autoRedefine/>
    <w:uiPriority w:val="99"/>
    <w:rsid w:val="00615781"/>
    <w:pPr>
      <w:ind w:left="1620" w:hanging="180"/>
    </w:pPr>
    <w:rPr>
      <w:sz w:val="20"/>
    </w:rPr>
  </w:style>
  <w:style w:type="paragraph" w:styleId="FootnoteText">
    <w:name w:val="footnote text"/>
    <w:basedOn w:val="Normal"/>
    <w:link w:val="FootnoteTextChar"/>
    <w:uiPriority w:val="99"/>
    <w:rsid w:val="00615781"/>
    <w:pPr>
      <w:snapToGrid w:val="0"/>
    </w:pPr>
    <w:rPr>
      <w:rFonts w:ascii="Times New Roman"/>
      <w:szCs w:val="18"/>
    </w:rPr>
  </w:style>
  <w:style w:type="character" w:customStyle="1" w:styleId="FootnoteTextChar">
    <w:name w:val="Footnote Text Char"/>
    <w:basedOn w:val="DefaultParagraphFont"/>
    <w:link w:val="FootnoteText"/>
    <w:uiPriority w:val="99"/>
    <w:locked/>
    <w:rsid w:val="00615781"/>
    <w:rPr>
      <w:rFonts w:eastAsia="微软雅黑"/>
      <w:kern w:val="2"/>
      <w:sz w:val="18"/>
    </w:rPr>
  </w:style>
  <w:style w:type="character" w:customStyle="1" w:styleId="ListNumber2Char">
    <w:name w:val="List Number 2 Char"/>
    <w:link w:val="ListNumber2"/>
    <w:uiPriority w:val="99"/>
    <w:locked/>
    <w:rsid w:val="00615781"/>
    <w:rPr>
      <w:rFonts w:ascii="微软雅黑" w:eastAsia="微软雅黑"/>
      <w:kern w:val="2"/>
      <w:sz w:val="18"/>
      <w:lang w:val="en-US" w:eastAsia="zh-CN"/>
    </w:rPr>
  </w:style>
  <w:style w:type="paragraph" w:styleId="Title">
    <w:name w:val="Title"/>
    <w:basedOn w:val="Normal"/>
    <w:next w:val="Normal"/>
    <w:link w:val="TitleChar"/>
    <w:uiPriority w:val="99"/>
    <w:qFormat/>
    <w:rsid w:val="00615781"/>
    <w:pPr>
      <w:spacing w:before="240" w:after="60"/>
      <w:jc w:val="center"/>
      <w:outlineLvl w:val="0"/>
    </w:pPr>
    <w:rPr>
      <w:rFonts w:ascii="Calibri Light" w:eastAsia="宋体" w:hAnsi="Calibri Light"/>
      <w:b/>
      <w:bCs/>
      <w:sz w:val="32"/>
      <w:szCs w:val="32"/>
    </w:rPr>
  </w:style>
  <w:style w:type="character" w:customStyle="1" w:styleId="TitleChar">
    <w:name w:val="Title Char"/>
    <w:basedOn w:val="DefaultParagraphFont"/>
    <w:link w:val="Title"/>
    <w:uiPriority w:val="99"/>
    <w:locked/>
    <w:rsid w:val="00615781"/>
    <w:rPr>
      <w:rFonts w:ascii="Calibri Light" w:hAnsi="Calibri Light"/>
      <w:b/>
      <w:kern w:val="2"/>
      <w:sz w:val="32"/>
    </w:rPr>
  </w:style>
  <w:style w:type="paragraph" w:styleId="ListParagraph">
    <w:name w:val="List Paragraph"/>
    <w:basedOn w:val="Normal"/>
    <w:uiPriority w:val="99"/>
    <w:qFormat/>
    <w:rsid w:val="00615781"/>
    <w:pPr>
      <w:ind w:firstLine="420"/>
    </w:pPr>
    <w:rPr>
      <w:szCs w:val="24"/>
    </w:rPr>
  </w:style>
  <w:style w:type="paragraph" w:customStyle="1" w:styleId="22">
    <w:name w:val="首行缩进:  2 字符"/>
    <w:basedOn w:val="Normal"/>
    <w:uiPriority w:val="99"/>
    <w:rsid w:val="00615781"/>
    <w:pPr>
      <w:spacing w:line="360" w:lineRule="auto"/>
    </w:pPr>
    <w:rPr>
      <w:rFonts w:ascii="Verdana" w:hAnsi="Verdana" w:cs="宋体"/>
      <w:szCs w:val="18"/>
    </w:rPr>
  </w:style>
  <w:style w:type="character" w:customStyle="1" w:styleId="Char0">
    <w:name w:val="首行无缩进 Char"/>
    <w:link w:val="ae"/>
    <w:uiPriority w:val="99"/>
    <w:locked/>
    <w:rsid w:val="00615781"/>
    <w:rPr>
      <w:rFonts w:ascii="Verdana" w:eastAsia="微软雅黑" w:hAnsi="Verdana"/>
      <w:kern w:val="2"/>
      <w:sz w:val="18"/>
    </w:rPr>
  </w:style>
  <w:style w:type="paragraph" w:customStyle="1" w:styleId="ae">
    <w:name w:val="首行无缩进"/>
    <w:basedOn w:val="Normal"/>
    <w:link w:val="Char0"/>
    <w:uiPriority w:val="99"/>
    <w:rsid w:val="00615781"/>
    <w:rPr>
      <w:rFonts w:ascii="Verdana" w:hAnsi="Verdana"/>
      <w:szCs w:val="18"/>
    </w:rPr>
  </w:style>
  <w:style w:type="paragraph" w:customStyle="1" w:styleId="af">
    <w:name w:val="图表题注"/>
    <w:basedOn w:val="Caption"/>
    <w:uiPriority w:val="99"/>
    <w:rsid w:val="00615781"/>
    <w:pPr>
      <w:spacing w:before="0" w:after="0" w:line="360" w:lineRule="auto"/>
      <w:jc w:val="center"/>
    </w:pPr>
    <w:rPr>
      <w:rFonts w:ascii="微软雅黑" w:eastAsia="微软雅黑" w:hAnsi="微软雅黑" w:cs="宋体"/>
      <w:sz w:val="18"/>
    </w:rPr>
  </w:style>
  <w:style w:type="paragraph" w:customStyle="1" w:styleId="af0">
    <w:name w:val="五号字加粗"/>
    <w:basedOn w:val="22"/>
    <w:uiPriority w:val="99"/>
    <w:rsid w:val="00615781"/>
    <w:pPr>
      <w:spacing w:before="100" w:after="100"/>
      <w:ind w:firstLineChars="0" w:firstLine="0"/>
    </w:pPr>
    <w:rPr>
      <w:sz w:val="21"/>
    </w:rPr>
  </w:style>
  <w:style w:type="paragraph" w:customStyle="1" w:styleId="af1">
    <w:name w:val="注意图的样式"/>
    <w:basedOn w:val="Normal"/>
    <w:uiPriority w:val="99"/>
    <w:rsid w:val="00615781"/>
    <w:pPr>
      <w:spacing w:line="480" w:lineRule="exact"/>
    </w:pPr>
    <w:rPr>
      <w:rFonts w:cs="宋体"/>
      <w:position w:val="-10"/>
    </w:rPr>
  </w:style>
  <w:style w:type="paragraph" w:customStyle="1" w:styleId="af2">
    <w:name w:val="注意文字样式"/>
    <w:basedOn w:val="22"/>
    <w:uiPriority w:val="99"/>
    <w:rsid w:val="00615781"/>
    <w:pPr>
      <w:ind w:left="540" w:firstLineChars="0" w:firstLine="0"/>
    </w:pPr>
    <w:rPr>
      <w:rFonts w:eastAsia="楷体_GB2312"/>
    </w:rPr>
  </w:style>
  <w:style w:type="paragraph" w:customStyle="1" w:styleId="af3">
    <w:name w:val="正文前标题"/>
    <w:basedOn w:val="Heading3"/>
    <w:uiPriority w:val="99"/>
    <w:rsid w:val="00615781"/>
    <w:rPr>
      <w:rFonts w:ascii="Verdana" w:hAnsi="Verdana" w:cs="宋体"/>
      <w:b w:val="0"/>
      <w:bCs/>
      <w:szCs w:val="24"/>
    </w:rPr>
  </w:style>
  <w:style w:type="paragraph" w:customStyle="1" w:styleId="af4">
    <w:name w:val="小五号字加粗"/>
    <w:basedOn w:val="ae"/>
    <w:uiPriority w:val="99"/>
    <w:rsid w:val="00615781"/>
    <w:rPr>
      <w:b/>
    </w:rPr>
  </w:style>
  <w:style w:type="paragraph" w:customStyle="1" w:styleId="af5">
    <w:name w:val="图表样式"/>
    <w:uiPriority w:val="99"/>
    <w:rsid w:val="00615781"/>
    <w:pPr>
      <w:keepNext/>
      <w:jc w:val="center"/>
    </w:pPr>
    <w:rPr>
      <w:rFonts w:ascii="Verdana" w:eastAsia="幼圆" w:hAnsi="Verdana" w:cs="宋体"/>
      <w:sz w:val="18"/>
      <w:szCs w:val="18"/>
    </w:rPr>
  </w:style>
  <w:style w:type="paragraph" w:customStyle="1" w:styleId="af6">
    <w:name w:val="缩进"/>
    <w:basedOn w:val="ae"/>
    <w:autoRedefine/>
    <w:uiPriority w:val="99"/>
    <w:rsid w:val="00615781"/>
    <w:pPr>
      <w:tabs>
        <w:tab w:val="left" w:pos="540"/>
        <w:tab w:val="left" w:pos="720"/>
        <w:tab w:val="left" w:pos="900"/>
      </w:tabs>
      <w:ind w:leftChars="190" w:left="342"/>
    </w:pPr>
  </w:style>
  <w:style w:type="paragraph" w:customStyle="1" w:styleId="23">
    <w:name w:val="样式 目录 2"/>
    <w:basedOn w:val="TOC2"/>
    <w:uiPriority w:val="99"/>
    <w:rsid w:val="00615781"/>
    <w:pPr>
      <w:tabs>
        <w:tab w:val="clear" w:pos="5381"/>
        <w:tab w:val="left" w:pos="567"/>
        <w:tab w:val="left" w:pos="900"/>
        <w:tab w:val="right" w:leader="dot" w:pos="5461"/>
      </w:tabs>
      <w:ind w:left="180"/>
    </w:pPr>
    <w:rPr>
      <w:rFonts w:eastAsia="微软雅黑" w:cs="宋体"/>
      <w:bCs w:val="0"/>
      <w:smallCaps/>
      <w:noProof w:val="0"/>
    </w:rPr>
  </w:style>
  <w:style w:type="paragraph" w:customStyle="1" w:styleId="120">
    <w:name w:val="样式 目录 1 + 首行缩进:  2 字符"/>
    <w:basedOn w:val="TOC1"/>
    <w:uiPriority w:val="99"/>
    <w:rsid w:val="00615781"/>
    <w:pPr>
      <w:tabs>
        <w:tab w:val="clear" w:pos="5381"/>
        <w:tab w:val="left" w:pos="284"/>
        <w:tab w:val="right" w:leader="dot" w:pos="5461"/>
      </w:tabs>
      <w:spacing w:before="120" w:after="120"/>
      <w:ind w:firstLine="402"/>
    </w:pPr>
    <w:rPr>
      <w:rFonts w:eastAsia="微软雅黑" w:cs="宋体"/>
      <w:caps/>
      <w:noProof w:val="0"/>
    </w:rPr>
  </w:style>
  <w:style w:type="paragraph" w:customStyle="1" w:styleId="121">
    <w:name w:val="样式 目录 1 + 首行缩进:  2 字符1"/>
    <w:basedOn w:val="TOC1"/>
    <w:autoRedefine/>
    <w:uiPriority w:val="99"/>
    <w:rsid w:val="00615781"/>
    <w:pPr>
      <w:tabs>
        <w:tab w:val="clear" w:pos="5381"/>
        <w:tab w:val="left" w:pos="284"/>
        <w:tab w:val="right" w:leader="dot" w:pos="5461"/>
      </w:tabs>
      <w:spacing w:before="120" w:after="120"/>
      <w:ind w:firstLine="402"/>
    </w:pPr>
    <w:rPr>
      <w:rFonts w:ascii="Calibri" w:eastAsia="微软雅黑" w:hAnsi="Calibri" w:cs="宋体"/>
      <w:caps/>
      <w:noProof w:val="0"/>
      <w:szCs w:val="20"/>
    </w:rPr>
  </w:style>
  <w:style w:type="paragraph" w:customStyle="1" w:styleId="122">
    <w:name w:val="样式 目录 1 + 首行缩进:  2 字符2"/>
    <w:basedOn w:val="TOC1"/>
    <w:uiPriority w:val="99"/>
    <w:rsid w:val="00615781"/>
    <w:pPr>
      <w:tabs>
        <w:tab w:val="clear" w:pos="5381"/>
        <w:tab w:val="left" w:pos="284"/>
        <w:tab w:val="right" w:leader="dot" w:pos="5461"/>
      </w:tabs>
      <w:spacing w:before="120" w:after="120"/>
      <w:ind w:firstLine="402"/>
    </w:pPr>
    <w:rPr>
      <w:rFonts w:eastAsia="微软雅黑" w:cs="宋体"/>
      <w:caps/>
      <w:noProof w:val="0"/>
    </w:rPr>
  </w:style>
  <w:style w:type="paragraph" w:customStyle="1" w:styleId="14">
    <w:name w:val="样式 目录 1"/>
    <w:basedOn w:val="TOC1"/>
    <w:next w:val="TOC2"/>
    <w:uiPriority w:val="99"/>
    <w:rsid w:val="00615781"/>
    <w:pPr>
      <w:tabs>
        <w:tab w:val="clear" w:pos="5381"/>
        <w:tab w:val="left" w:pos="284"/>
        <w:tab w:val="left" w:pos="540"/>
        <w:tab w:val="left" w:pos="720"/>
        <w:tab w:val="right" w:leader="dot" w:pos="5461"/>
      </w:tabs>
      <w:spacing w:before="120" w:after="120"/>
    </w:pPr>
    <w:rPr>
      <w:rFonts w:eastAsia="微软雅黑" w:cs="宋体"/>
      <w:caps/>
      <w:noProof w:val="0"/>
    </w:rPr>
  </w:style>
  <w:style w:type="paragraph" w:customStyle="1" w:styleId="221">
    <w:name w:val="样式 目录 2 + 首行缩进:  2 字符1"/>
    <w:basedOn w:val="TOC2"/>
    <w:autoRedefine/>
    <w:uiPriority w:val="99"/>
    <w:rsid w:val="00615781"/>
    <w:pPr>
      <w:tabs>
        <w:tab w:val="clear" w:pos="5381"/>
        <w:tab w:val="left" w:pos="567"/>
        <w:tab w:val="right" w:leader="dot" w:pos="5461"/>
      </w:tabs>
      <w:ind w:left="180"/>
    </w:pPr>
    <w:rPr>
      <w:rFonts w:eastAsia="微软雅黑" w:cs="宋体"/>
      <w:bCs w:val="0"/>
      <w:smallCaps/>
      <w:noProof w:val="0"/>
    </w:rPr>
  </w:style>
  <w:style w:type="paragraph" w:customStyle="1" w:styleId="222">
    <w:name w:val="样式 目录 2 + 首行缩进:  2 字符2"/>
    <w:basedOn w:val="TOC2"/>
    <w:uiPriority w:val="99"/>
    <w:rsid w:val="00615781"/>
    <w:pPr>
      <w:tabs>
        <w:tab w:val="clear" w:pos="5381"/>
        <w:tab w:val="left" w:pos="567"/>
        <w:tab w:val="right" w:leader="dot" w:pos="5461"/>
      </w:tabs>
      <w:ind w:left="181"/>
    </w:pPr>
    <w:rPr>
      <w:rFonts w:eastAsia="微软雅黑" w:cs="宋体"/>
      <w:bCs w:val="0"/>
      <w:smallCaps/>
      <w:noProof w:val="0"/>
    </w:rPr>
  </w:style>
  <w:style w:type="paragraph" w:customStyle="1" w:styleId="223">
    <w:name w:val="样式 目录 2 + 首行缩进:  2 字符3"/>
    <w:basedOn w:val="TOC2"/>
    <w:uiPriority w:val="99"/>
    <w:rsid w:val="00615781"/>
    <w:pPr>
      <w:tabs>
        <w:tab w:val="clear" w:pos="5381"/>
        <w:tab w:val="left" w:pos="567"/>
        <w:tab w:val="right" w:leader="dot" w:pos="5461"/>
      </w:tabs>
      <w:ind w:left="180"/>
    </w:pPr>
    <w:rPr>
      <w:rFonts w:ascii="Calibri" w:eastAsia="微软雅黑" w:hAnsi="Calibri" w:cs="宋体"/>
      <w:bCs w:val="0"/>
      <w:smallCaps/>
      <w:noProof w:val="0"/>
      <w:szCs w:val="20"/>
    </w:rPr>
  </w:style>
  <w:style w:type="paragraph" w:customStyle="1" w:styleId="123">
    <w:name w:val="样式 目录 1 + 首行缩进:  2 字符3"/>
    <w:basedOn w:val="TOC1"/>
    <w:uiPriority w:val="99"/>
    <w:rsid w:val="00615781"/>
    <w:pPr>
      <w:tabs>
        <w:tab w:val="clear" w:pos="5381"/>
        <w:tab w:val="left" w:pos="284"/>
        <w:tab w:val="left" w:pos="5400"/>
        <w:tab w:val="right" w:leader="dot" w:pos="5461"/>
      </w:tabs>
      <w:spacing w:before="120" w:after="120"/>
      <w:ind w:firstLine="402"/>
    </w:pPr>
    <w:rPr>
      <w:rFonts w:ascii="Calibri" w:eastAsia="微软雅黑" w:hAnsi="Calibri" w:cs="宋体"/>
      <w:caps/>
      <w:noProof w:val="0"/>
      <w:sz w:val="20"/>
      <w:szCs w:val="20"/>
    </w:rPr>
  </w:style>
  <w:style w:type="paragraph" w:customStyle="1" w:styleId="124">
    <w:name w:val="样式 目录 1 + 首行缩进:  2 字符4"/>
    <w:basedOn w:val="TOC1"/>
    <w:uiPriority w:val="99"/>
    <w:rsid w:val="00615781"/>
    <w:pPr>
      <w:tabs>
        <w:tab w:val="clear" w:pos="5381"/>
        <w:tab w:val="left" w:pos="284"/>
        <w:tab w:val="left" w:pos="1800"/>
        <w:tab w:val="left" w:leader="dot" w:pos="3600"/>
        <w:tab w:val="right" w:leader="dot" w:pos="5461"/>
      </w:tabs>
      <w:spacing w:before="120" w:after="120"/>
      <w:ind w:firstLine="402"/>
    </w:pPr>
    <w:rPr>
      <w:rFonts w:ascii="Calibri" w:eastAsia="微软雅黑" w:hAnsi="Calibri" w:cs="宋体"/>
      <w:caps/>
      <w:noProof w:val="0"/>
      <w:sz w:val="20"/>
      <w:szCs w:val="20"/>
    </w:rPr>
  </w:style>
  <w:style w:type="paragraph" w:customStyle="1" w:styleId="125">
    <w:name w:val="样式 目录 1 + 首行缩进:  2 字符5"/>
    <w:basedOn w:val="TOC1"/>
    <w:uiPriority w:val="99"/>
    <w:rsid w:val="00615781"/>
    <w:pPr>
      <w:tabs>
        <w:tab w:val="clear" w:pos="5381"/>
        <w:tab w:val="left" w:pos="284"/>
        <w:tab w:val="right" w:leader="dot" w:pos="5461"/>
      </w:tabs>
      <w:spacing w:before="120" w:after="120"/>
      <w:ind w:firstLine="402"/>
    </w:pPr>
    <w:rPr>
      <w:rFonts w:ascii="Calibri" w:eastAsia="微软雅黑" w:hAnsi="Calibri" w:cs="宋体"/>
      <w:caps/>
      <w:noProof w:val="0"/>
      <w:sz w:val="20"/>
      <w:szCs w:val="20"/>
    </w:rPr>
  </w:style>
  <w:style w:type="paragraph" w:customStyle="1" w:styleId="126">
    <w:name w:val="样式 目录 1 + 首行缩进:  2 字符6"/>
    <w:basedOn w:val="TOC1"/>
    <w:uiPriority w:val="99"/>
    <w:rsid w:val="00615781"/>
    <w:pPr>
      <w:tabs>
        <w:tab w:val="clear" w:pos="5381"/>
        <w:tab w:val="left" w:pos="284"/>
        <w:tab w:val="left" w:pos="900"/>
        <w:tab w:val="right" w:leader="dot" w:pos="5461"/>
      </w:tabs>
      <w:spacing w:before="120" w:after="120"/>
      <w:ind w:firstLine="402"/>
    </w:pPr>
    <w:rPr>
      <w:rFonts w:eastAsia="微软雅黑"/>
      <w:caps/>
      <w:sz w:val="20"/>
      <w:szCs w:val="20"/>
    </w:rPr>
  </w:style>
  <w:style w:type="paragraph" w:customStyle="1" w:styleId="220">
    <w:name w:val="样式 目录 2 + 首行缩进:  2 字符"/>
    <w:basedOn w:val="TOC2"/>
    <w:uiPriority w:val="99"/>
    <w:rsid w:val="00615781"/>
    <w:pPr>
      <w:tabs>
        <w:tab w:val="clear" w:pos="5381"/>
        <w:tab w:val="left" w:pos="567"/>
        <w:tab w:val="right" w:leader="dot" w:pos="5461"/>
      </w:tabs>
      <w:ind w:left="180"/>
    </w:pPr>
    <w:rPr>
      <w:rFonts w:eastAsia="微软雅黑"/>
      <w:bCs w:val="0"/>
      <w:smallCaps/>
      <w:sz w:val="20"/>
      <w:szCs w:val="20"/>
    </w:rPr>
  </w:style>
  <w:style w:type="paragraph" w:customStyle="1" w:styleId="127">
    <w:name w:val="样式 目录 1 + 首行缩进:  2 字符7"/>
    <w:basedOn w:val="TOC1"/>
    <w:autoRedefine/>
    <w:uiPriority w:val="99"/>
    <w:rsid w:val="00615781"/>
    <w:pPr>
      <w:tabs>
        <w:tab w:val="clear" w:pos="5381"/>
        <w:tab w:val="left" w:pos="284"/>
        <w:tab w:val="left" w:pos="720"/>
        <w:tab w:val="right" w:leader="dot" w:pos="5461"/>
      </w:tabs>
      <w:spacing w:before="120" w:after="120"/>
      <w:ind w:firstLine="402"/>
    </w:pPr>
    <w:rPr>
      <w:rFonts w:ascii="Calibri" w:eastAsia="微软雅黑" w:hAnsi="Calibri" w:cs="宋体"/>
      <w:caps/>
      <w:noProof w:val="0"/>
      <w:sz w:val="20"/>
      <w:szCs w:val="20"/>
    </w:rPr>
  </w:style>
  <w:style w:type="paragraph" w:customStyle="1" w:styleId="128">
    <w:name w:val="样式 目录 1 + 首行缩进:  2 字符8"/>
    <w:basedOn w:val="TOC1"/>
    <w:uiPriority w:val="99"/>
    <w:rsid w:val="00615781"/>
    <w:pPr>
      <w:tabs>
        <w:tab w:val="clear" w:pos="5381"/>
        <w:tab w:val="left" w:pos="284"/>
        <w:tab w:val="left" w:pos="1080"/>
        <w:tab w:val="right" w:leader="dot" w:pos="5461"/>
      </w:tabs>
      <w:spacing w:before="120" w:after="120"/>
      <w:ind w:firstLine="402"/>
    </w:pPr>
    <w:rPr>
      <w:rFonts w:ascii="Calibri" w:eastAsia="微软雅黑" w:hAnsi="Calibri" w:cs="宋体"/>
      <w:caps/>
      <w:noProof w:val="0"/>
      <w:sz w:val="20"/>
      <w:szCs w:val="20"/>
    </w:rPr>
  </w:style>
  <w:style w:type="paragraph" w:customStyle="1" w:styleId="129">
    <w:name w:val="样式 目录 1 + 首行缩进:  2 字符9"/>
    <w:basedOn w:val="TOC1"/>
    <w:uiPriority w:val="99"/>
    <w:rsid w:val="00615781"/>
    <w:pPr>
      <w:tabs>
        <w:tab w:val="clear" w:pos="5381"/>
        <w:tab w:val="left" w:pos="284"/>
        <w:tab w:val="right" w:leader="dot" w:pos="5461"/>
      </w:tabs>
      <w:spacing w:before="120" w:after="120"/>
    </w:pPr>
    <w:rPr>
      <w:rFonts w:ascii="Calibri" w:eastAsia="微软雅黑" w:hAnsi="Calibri" w:cs="宋体"/>
      <w:b w:val="0"/>
      <w:caps/>
      <w:noProof w:val="0"/>
      <w:sz w:val="20"/>
      <w:szCs w:val="20"/>
    </w:rPr>
  </w:style>
  <w:style w:type="character" w:styleId="FootnoteReference">
    <w:name w:val="footnote reference"/>
    <w:basedOn w:val="DefaultParagraphFont"/>
    <w:uiPriority w:val="99"/>
    <w:rsid w:val="00615781"/>
    <w:rPr>
      <w:rFonts w:cs="Times New Roman"/>
      <w:vertAlign w:val="superscript"/>
    </w:rPr>
  </w:style>
  <w:style w:type="paragraph" w:styleId="TOCHeading">
    <w:name w:val="TOC Heading"/>
    <w:basedOn w:val="Heading1"/>
    <w:next w:val="Normal"/>
    <w:uiPriority w:val="99"/>
    <w:qFormat/>
    <w:rsid w:val="000C26FE"/>
    <w:pPr>
      <w:widowControl/>
      <w:numPr>
        <w:numId w:val="0"/>
      </w:numPr>
      <w:spacing w:before="240" w:after="0" w:line="259" w:lineRule="auto"/>
      <w:jc w:val="left"/>
      <w:outlineLvl w:val="9"/>
    </w:pPr>
    <w:rPr>
      <w:rFonts w:ascii="Cambria" w:eastAsia="宋体" w:hAnsi="Cambria"/>
      <w:b w:val="0"/>
      <w:color w:val="365F91"/>
      <w:szCs w:val="32"/>
    </w:rPr>
  </w:style>
  <w:style w:type="numbering" w:customStyle="1" w:styleId="a0">
    <w:name w:val="样式 编号 幼圆 小五"/>
    <w:rsid w:val="007B506D"/>
    <w:pPr>
      <w:numPr>
        <w:numId w:val="17"/>
      </w:numPr>
    </w:pPr>
  </w:style>
  <w:style w:type="numbering" w:styleId="111111">
    <w:name w:val="Outline List 2"/>
    <w:basedOn w:val="NoList"/>
    <w:uiPriority w:val="99"/>
    <w:semiHidden/>
    <w:unhideWhenUsed/>
    <w:rsid w:val="007B506D"/>
    <w:pPr>
      <w:numPr>
        <w:numId w:val="21"/>
      </w:numPr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331201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1201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1201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1201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1201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1201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1201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1201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1201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1201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1201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1201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1201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1201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1201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4.xml"/><Relationship Id="rId18" Type="http://schemas.openxmlformats.org/officeDocument/2006/relationships/header" Target="header7.xml"/><Relationship Id="rId26" Type="http://schemas.openxmlformats.org/officeDocument/2006/relationships/image" Target="media/image4.png"/><Relationship Id="rId39" Type="http://schemas.openxmlformats.org/officeDocument/2006/relationships/image" Target="media/image12.png"/><Relationship Id="rId21" Type="http://schemas.openxmlformats.org/officeDocument/2006/relationships/footer" Target="footer7.xml"/><Relationship Id="rId34" Type="http://schemas.openxmlformats.org/officeDocument/2006/relationships/image" Target="media/image9.png"/><Relationship Id="rId42" Type="http://schemas.openxmlformats.org/officeDocument/2006/relationships/image" Target="media/image15.png"/><Relationship Id="rId47" Type="http://schemas.openxmlformats.org/officeDocument/2006/relationships/image" Target="media/image20.png"/><Relationship Id="rId50" Type="http://schemas.openxmlformats.org/officeDocument/2006/relationships/header" Target="header14.xml"/><Relationship Id="rId55" Type="http://schemas.openxmlformats.org/officeDocument/2006/relationships/image" Target="media/image24.png"/><Relationship Id="rId63" Type="http://schemas.openxmlformats.org/officeDocument/2006/relationships/header" Target="header17.xml"/><Relationship Id="rId68" Type="http://schemas.openxmlformats.org/officeDocument/2006/relationships/image" Target="media/image35.png"/><Relationship Id="rId76" Type="http://schemas.openxmlformats.org/officeDocument/2006/relationships/image" Target="media/image39.png"/><Relationship Id="rId84" Type="http://schemas.openxmlformats.org/officeDocument/2006/relationships/image" Target="media/image46.png"/><Relationship Id="rId7" Type="http://schemas.openxmlformats.org/officeDocument/2006/relationships/header" Target="header1.xml"/><Relationship Id="rId71" Type="http://schemas.openxmlformats.org/officeDocument/2006/relationships/image" Target="media/image36.png"/><Relationship Id="rId2" Type="http://schemas.openxmlformats.org/officeDocument/2006/relationships/styles" Target="styles.xml"/><Relationship Id="rId16" Type="http://schemas.openxmlformats.org/officeDocument/2006/relationships/header" Target="header6.xml"/><Relationship Id="rId29" Type="http://schemas.openxmlformats.org/officeDocument/2006/relationships/image" Target="media/image7.png"/><Relationship Id="rId11" Type="http://schemas.openxmlformats.org/officeDocument/2006/relationships/header" Target="header3.xml"/><Relationship Id="rId24" Type="http://schemas.openxmlformats.org/officeDocument/2006/relationships/header" Target="header10.xml"/><Relationship Id="rId32" Type="http://schemas.openxmlformats.org/officeDocument/2006/relationships/image" Target="media/image8.png"/><Relationship Id="rId37" Type="http://schemas.openxmlformats.org/officeDocument/2006/relationships/footer" Target="footer10.xml"/><Relationship Id="rId40" Type="http://schemas.openxmlformats.org/officeDocument/2006/relationships/image" Target="media/image13.png"/><Relationship Id="rId45" Type="http://schemas.openxmlformats.org/officeDocument/2006/relationships/image" Target="media/image18.png"/><Relationship Id="rId53" Type="http://schemas.openxmlformats.org/officeDocument/2006/relationships/header" Target="header15.xml"/><Relationship Id="rId58" Type="http://schemas.openxmlformats.org/officeDocument/2006/relationships/image" Target="media/image27.png"/><Relationship Id="rId66" Type="http://schemas.openxmlformats.org/officeDocument/2006/relationships/image" Target="media/image33.png"/><Relationship Id="rId74" Type="http://schemas.openxmlformats.org/officeDocument/2006/relationships/image" Target="media/image37.png"/><Relationship Id="rId79" Type="http://schemas.openxmlformats.org/officeDocument/2006/relationships/image" Target="media/image42.png"/><Relationship Id="rId87" Type="http://schemas.openxmlformats.org/officeDocument/2006/relationships/fontTable" Target="fontTable.xml"/><Relationship Id="rId5" Type="http://schemas.openxmlformats.org/officeDocument/2006/relationships/footnotes" Target="footnotes.xml"/><Relationship Id="rId61" Type="http://schemas.openxmlformats.org/officeDocument/2006/relationships/image" Target="media/image30.png"/><Relationship Id="rId82" Type="http://schemas.openxmlformats.org/officeDocument/2006/relationships/image" Target="media/image44.png"/><Relationship Id="rId19" Type="http://schemas.openxmlformats.org/officeDocument/2006/relationships/header" Target="header8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5.xml"/><Relationship Id="rId22" Type="http://schemas.openxmlformats.org/officeDocument/2006/relationships/image" Target="media/image2.png"/><Relationship Id="rId27" Type="http://schemas.openxmlformats.org/officeDocument/2006/relationships/image" Target="media/image5.jpeg"/><Relationship Id="rId30" Type="http://schemas.openxmlformats.org/officeDocument/2006/relationships/header" Target="header11.xml"/><Relationship Id="rId35" Type="http://schemas.openxmlformats.org/officeDocument/2006/relationships/image" Target="media/image10.png"/><Relationship Id="rId43" Type="http://schemas.openxmlformats.org/officeDocument/2006/relationships/image" Target="media/image16.png"/><Relationship Id="rId48" Type="http://schemas.openxmlformats.org/officeDocument/2006/relationships/image" Target="media/image21.png"/><Relationship Id="rId56" Type="http://schemas.openxmlformats.org/officeDocument/2006/relationships/image" Target="media/image25.png"/><Relationship Id="rId64" Type="http://schemas.openxmlformats.org/officeDocument/2006/relationships/header" Target="header18.xml"/><Relationship Id="rId69" Type="http://schemas.openxmlformats.org/officeDocument/2006/relationships/header" Target="header19.xml"/><Relationship Id="rId77" Type="http://schemas.openxmlformats.org/officeDocument/2006/relationships/image" Target="media/image40.png"/><Relationship Id="rId8" Type="http://schemas.openxmlformats.org/officeDocument/2006/relationships/header" Target="header2.xml"/><Relationship Id="rId51" Type="http://schemas.openxmlformats.org/officeDocument/2006/relationships/image" Target="media/image22.png"/><Relationship Id="rId72" Type="http://schemas.openxmlformats.org/officeDocument/2006/relationships/header" Target="header21.xml"/><Relationship Id="rId80" Type="http://schemas.openxmlformats.org/officeDocument/2006/relationships/hyperlink" Target="http://117.40.128.131:7001/SlptSoa/JxNfpt/pages/login.html" TargetMode="External"/><Relationship Id="rId85" Type="http://schemas.openxmlformats.org/officeDocument/2006/relationships/image" Target="media/image47.png"/><Relationship Id="rId3" Type="http://schemas.openxmlformats.org/officeDocument/2006/relationships/settings" Target="settings.xml"/><Relationship Id="rId12" Type="http://schemas.openxmlformats.org/officeDocument/2006/relationships/footer" Target="footer3.xml"/><Relationship Id="rId17" Type="http://schemas.openxmlformats.org/officeDocument/2006/relationships/footer" Target="footer5.xml"/><Relationship Id="rId25" Type="http://schemas.openxmlformats.org/officeDocument/2006/relationships/image" Target="media/image3.png"/><Relationship Id="rId33" Type="http://schemas.openxmlformats.org/officeDocument/2006/relationships/footer" Target="footer8.xml"/><Relationship Id="rId38" Type="http://schemas.openxmlformats.org/officeDocument/2006/relationships/image" Target="media/image11.png"/><Relationship Id="rId46" Type="http://schemas.openxmlformats.org/officeDocument/2006/relationships/image" Target="media/image19.png"/><Relationship Id="rId59" Type="http://schemas.openxmlformats.org/officeDocument/2006/relationships/image" Target="media/image28.png"/><Relationship Id="rId67" Type="http://schemas.openxmlformats.org/officeDocument/2006/relationships/image" Target="media/image34.png"/><Relationship Id="rId20" Type="http://schemas.openxmlformats.org/officeDocument/2006/relationships/footer" Target="footer6.xml"/><Relationship Id="rId41" Type="http://schemas.openxmlformats.org/officeDocument/2006/relationships/image" Target="media/image14.png"/><Relationship Id="rId54" Type="http://schemas.openxmlformats.org/officeDocument/2006/relationships/header" Target="header16.xml"/><Relationship Id="rId62" Type="http://schemas.openxmlformats.org/officeDocument/2006/relationships/image" Target="media/image31.png"/><Relationship Id="rId70" Type="http://schemas.openxmlformats.org/officeDocument/2006/relationships/header" Target="header20.xml"/><Relationship Id="rId75" Type="http://schemas.openxmlformats.org/officeDocument/2006/relationships/image" Target="media/image38.png"/><Relationship Id="rId83" Type="http://schemas.openxmlformats.org/officeDocument/2006/relationships/image" Target="media/image45.png"/><Relationship Id="rId88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footer" Target="footer4.xml"/><Relationship Id="rId23" Type="http://schemas.openxmlformats.org/officeDocument/2006/relationships/header" Target="header9.xml"/><Relationship Id="rId28" Type="http://schemas.openxmlformats.org/officeDocument/2006/relationships/image" Target="media/image6.png"/><Relationship Id="rId36" Type="http://schemas.openxmlformats.org/officeDocument/2006/relationships/footer" Target="footer9.xml"/><Relationship Id="rId49" Type="http://schemas.openxmlformats.org/officeDocument/2006/relationships/header" Target="header13.xml"/><Relationship Id="rId57" Type="http://schemas.openxmlformats.org/officeDocument/2006/relationships/image" Target="media/image26.png"/><Relationship Id="rId10" Type="http://schemas.openxmlformats.org/officeDocument/2006/relationships/footer" Target="footer2.xml"/><Relationship Id="rId31" Type="http://schemas.openxmlformats.org/officeDocument/2006/relationships/header" Target="header12.xml"/><Relationship Id="rId44" Type="http://schemas.openxmlformats.org/officeDocument/2006/relationships/image" Target="media/image17.png"/><Relationship Id="rId52" Type="http://schemas.openxmlformats.org/officeDocument/2006/relationships/image" Target="media/image23.png"/><Relationship Id="rId60" Type="http://schemas.openxmlformats.org/officeDocument/2006/relationships/image" Target="media/image29.png"/><Relationship Id="rId65" Type="http://schemas.openxmlformats.org/officeDocument/2006/relationships/image" Target="media/image32.png"/><Relationship Id="rId73" Type="http://schemas.openxmlformats.org/officeDocument/2006/relationships/header" Target="header22.xml"/><Relationship Id="rId78" Type="http://schemas.openxmlformats.org/officeDocument/2006/relationships/image" Target="media/image41.png"/><Relationship Id="rId81" Type="http://schemas.openxmlformats.org/officeDocument/2006/relationships/image" Target="media/image43.png"/><Relationship Id="rId86" Type="http://schemas.openxmlformats.org/officeDocument/2006/relationships/image" Target="media/image48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&#20135;&#21697;&#21270;&#25991;&#26723;\&#27169;&#26495;\2005&#29992;&#25143;&#25163;&#20876;&#32534;&#21046;&#35268;&#33539;\20050202\2.2&#25163;&#20876;&#27169;&#26495;(32&#24320;)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2.2手册模板(32开).dot</Template>
  <TotalTime>327</TotalTime>
  <Pages>46</Pages>
  <Words>1314</Words>
  <Characters>7491</Characters>
  <Application>Microsoft Office Outlook</Application>
  <DocSecurity>0</DocSecurity>
  <Lines>0</Lines>
  <Paragraphs>0</Paragraphs>
  <ScaleCrop>false</ScaleCrop>
  <Company>jdls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模板</dc:title>
  <dc:subject/>
  <dc:creator>李炼杰</dc:creator>
  <cp:keywords/>
  <dc:description/>
  <cp:lastModifiedBy>丁少珍</cp:lastModifiedBy>
  <cp:revision>230</cp:revision>
  <cp:lastPrinted>2008-06-11T06:37:00Z</cp:lastPrinted>
  <dcterms:created xsi:type="dcterms:W3CDTF">2015-03-03T01:54:00Z</dcterms:created>
  <dcterms:modified xsi:type="dcterms:W3CDTF">2015-03-18T08:59:00Z</dcterms:modified>
</cp:coreProperties>
</file>