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402" w:rsidRDefault="00863402" w:rsidP="0095200C">
      <w:r>
        <w:rPr>
          <w:rFonts w:hint="eastAsia"/>
        </w:rPr>
        <w:t>星月秋悠</w:t>
      </w:r>
      <w:r>
        <w:t xml:space="preserve"> </w:t>
      </w:r>
    </w:p>
    <w:p w:rsidR="00863402" w:rsidRDefault="00863402" w:rsidP="0095200C"/>
    <w:p w:rsidR="00863402" w:rsidRDefault="00863402" w:rsidP="0095200C">
      <w:r>
        <w:rPr>
          <w:rFonts w:hint="eastAsia"/>
        </w:rPr>
        <w:t>不是很长的</w:t>
      </w:r>
      <w:r>
        <w:t>cht</w:t>
      </w:r>
      <w:r>
        <w:rPr>
          <w:rFonts w:hint="eastAsia"/>
        </w:rPr>
        <w:t>内容可以直接帖出来……</w:t>
      </w:r>
      <w:r>
        <w:t xml:space="preserve"> </w:t>
      </w:r>
    </w:p>
    <w:p w:rsidR="00863402" w:rsidRDefault="00863402" w:rsidP="0095200C">
      <w:r>
        <w:rPr>
          <w:rFonts w:hint="eastAsia"/>
        </w:rPr>
        <w:t>很长的就给个地址，然后说明意思，以后有时间在制作整理！</w:t>
      </w:r>
      <w:r>
        <w:t xml:space="preserve"> </w:t>
      </w:r>
    </w:p>
    <w:p w:rsidR="00863402" w:rsidRDefault="00863402" w:rsidP="00D90528">
      <w:pPr>
        <w:tabs>
          <w:tab w:val="left" w:pos="2839"/>
        </w:tabs>
      </w:pPr>
      <w:r>
        <w:rPr>
          <w:rFonts w:hint="eastAsia"/>
        </w:rPr>
        <w:t>大家加油！</w:t>
      </w:r>
      <w:r>
        <w:t xml:space="preserve"> </w:t>
      </w:r>
      <w:r>
        <w:tab/>
      </w:r>
    </w:p>
    <w:p w:rsidR="00863402" w:rsidRDefault="00863402" w:rsidP="0095200C">
      <w:r>
        <w:t>|||</w:t>
      </w:r>
      <w:r>
        <w:rPr>
          <w:rFonts w:hint="eastAsia"/>
        </w:rPr>
        <w:t>星月秋悠</w:t>
      </w:r>
      <w:r>
        <w:t xml:space="preserve"> </w:t>
      </w:r>
    </w:p>
    <w:p w:rsidR="00863402" w:rsidRDefault="00863402" w:rsidP="0095200C"/>
    <w:p w:rsidR="00863402" w:rsidRDefault="00863402" w:rsidP="0095200C">
      <w:r>
        <w:rPr>
          <w:rFonts w:hint="eastAsia"/>
        </w:rPr>
        <w:t>第一个，非战斗中所用阵型修改：</w:t>
      </w:r>
      <w:r>
        <w:t xml:space="preserve"> </w:t>
      </w:r>
    </w:p>
    <w:p w:rsidR="00863402" w:rsidRDefault="00863402" w:rsidP="0095200C">
      <w:r>
        <w:t>[</w:t>
      </w:r>
      <w:r>
        <w:rPr>
          <w:rFonts w:hint="eastAsia"/>
        </w:rPr>
        <w:t>阵型</w:t>
      </w:r>
      <w:r>
        <w:t xml:space="preserve">] </w:t>
      </w:r>
    </w:p>
    <w:p w:rsidR="00863402" w:rsidRDefault="00863402" w:rsidP="0095200C">
      <w:r>
        <w:rPr>
          <w:rFonts w:hint="eastAsia"/>
        </w:rPr>
        <w:t>散开阵</w:t>
      </w:r>
      <w:r>
        <w:t xml:space="preserve">=ECD, </w:t>
      </w:r>
    </w:p>
    <w:p w:rsidR="00863402" w:rsidRDefault="00863402" w:rsidP="0095200C">
      <w:r>
        <w:rPr>
          <w:rFonts w:hint="eastAsia"/>
        </w:rPr>
        <w:t>鹤翼阵</w:t>
      </w:r>
      <w:r>
        <w:t xml:space="preserve">=ECD, </w:t>
      </w:r>
    </w:p>
    <w:p w:rsidR="00863402" w:rsidRDefault="00863402" w:rsidP="0095200C">
      <w:r>
        <w:rPr>
          <w:rFonts w:hint="eastAsia"/>
        </w:rPr>
        <w:t>白马阵</w:t>
      </w:r>
      <w:r>
        <w:t xml:space="preserve">=ECD, </w:t>
      </w:r>
    </w:p>
    <w:p w:rsidR="00863402" w:rsidRDefault="00863402" w:rsidP="0095200C">
      <w:r>
        <w:rPr>
          <w:rFonts w:hint="eastAsia"/>
        </w:rPr>
        <w:t>冲方阵</w:t>
      </w:r>
      <w:r>
        <w:t xml:space="preserve">=ECD, </w:t>
      </w:r>
    </w:p>
    <w:p w:rsidR="00863402" w:rsidRDefault="00863402" w:rsidP="0095200C">
      <w:r>
        <w:rPr>
          <w:rFonts w:hint="eastAsia"/>
        </w:rPr>
        <w:t>鱼鳞阵</w:t>
      </w:r>
      <w:r>
        <w:t xml:space="preserve">=ECD, </w:t>
      </w:r>
    </w:p>
    <w:p w:rsidR="00863402" w:rsidRDefault="00863402" w:rsidP="0095200C">
      <w:r>
        <w:rPr>
          <w:rFonts w:hint="eastAsia"/>
        </w:rPr>
        <w:t>锋箭阵</w:t>
      </w:r>
      <w:r>
        <w:t xml:space="preserve">=ECD,A </w:t>
      </w:r>
    </w:p>
    <w:p w:rsidR="00863402" w:rsidRDefault="00863402" w:rsidP="0095200C">
      <w:r>
        <w:rPr>
          <w:rFonts w:hint="eastAsia"/>
        </w:rPr>
        <w:t>一字阵</w:t>
      </w:r>
      <w:r>
        <w:t xml:space="preserve">=ECD,B </w:t>
      </w:r>
    </w:p>
    <w:p w:rsidR="00863402" w:rsidRDefault="00863402" w:rsidP="0095200C">
      <w:r>
        <w:rPr>
          <w:rFonts w:hint="eastAsia"/>
        </w:rPr>
        <w:t>背水阵</w:t>
      </w:r>
      <w:r>
        <w:t xml:space="preserve">=ECD,C </w:t>
      </w:r>
    </w:p>
    <w:p w:rsidR="00863402" w:rsidRDefault="00863402" w:rsidP="0095200C">
      <w:r>
        <w:rPr>
          <w:rFonts w:hint="eastAsia"/>
        </w:rPr>
        <w:t>静寂阵</w:t>
      </w:r>
      <w:r>
        <w:t xml:space="preserve">=ECD,D </w:t>
      </w:r>
    </w:p>
    <w:p w:rsidR="00863402" w:rsidRDefault="00863402" w:rsidP="0095200C">
      <w:r>
        <w:rPr>
          <w:rFonts w:hint="eastAsia"/>
        </w:rPr>
        <w:t>八卦阵</w:t>
      </w:r>
      <w:r>
        <w:t xml:space="preserve">=ECD,E </w:t>
      </w:r>
    </w:p>
    <w:p w:rsidR="00863402" w:rsidRDefault="00863402" w:rsidP="0095200C"/>
    <w:p w:rsidR="00863402" w:rsidRDefault="00863402" w:rsidP="0095200C">
      <w:r>
        <w:t>[</w:t>
      </w:r>
      <w:r>
        <w:rPr>
          <w:rFonts w:hint="eastAsia"/>
        </w:rPr>
        <w:t>阵型</w:t>
      </w:r>
      <w:r>
        <w:t xml:space="preserve">] </w:t>
      </w:r>
    </w:p>
    <w:p w:rsidR="00863402" w:rsidRDefault="00863402" w:rsidP="0095200C">
      <w:r>
        <w:rPr>
          <w:rFonts w:hint="eastAsia"/>
        </w:rPr>
        <w:t>散开阵</w:t>
      </w:r>
      <w:r>
        <w:t xml:space="preserve">=ECE, </w:t>
      </w:r>
    </w:p>
    <w:p w:rsidR="00863402" w:rsidRDefault="00863402" w:rsidP="0095200C">
      <w:r>
        <w:rPr>
          <w:rFonts w:hint="eastAsia"/>
        </w:rPr>
        <w:t>鹤翼阵</w:t>
      </w:r>
      <w:r>
        <w:t xml:space="preserve">=ECE, </w:t>
      </w:r>
    </w:p>
    <w:p w:rsidR="00863402" w:rsidRDefault="00863402" w:rsidP="0095200C">
      <w:r>
        <w:rPr>
          <w:rFonts w:hint="eastAsia"/>
        </w:rPr>
        <w:t>白马阵</w:t>
      </w:r>
      <w:r>
        <w:t xml:space="preserve">=ECE, </w:t>
      </w:r>
    </w:p>
    <w:p w:rsidR="00863402" w:rsidRDefault="00863402" w:rsidP="0095200C">
      <w:r>
        <w:rPr>
          <w:rFonts w:hint="eastAsia"/>
        </w:rPr>
        <w:t>冲方阵</w:t>
      </w:r>
      <w:r>
        <w:t xml:space="preserve">=ECE, </w:t>
      </w:r>
    </w:p>
    <w:p w:rsidR="00863402" w:rsidRDefault="00863402" w:rsidP="0095200C">
      <w:r>
        <w:rPr>
          <w:rFonts w:hint="eastAsia"/>
        </w:rPr>
        <w:t>鱼鳞阵</w:t>
      </w:r>
      <w:r>
        <w:t xml:space="preserve">=ECE, </w:t>
      </w:r>
    </w:p>
    <w:p w:rsidR="00863402" w:rsidRDefault="00863402" w:rsidP="0095200C">
      <w:r>
        <w:rPr>
          <w:rFonts w:hint="eastAsia"/>
        </w:rPr>
        <w:t>锋箭阵</w:t>
      </w:r>
      <w:r>
        <w:t xml:space="preserve">=ECE,A </w:t>
      </w:r>
    </w:p>
    <w:p w:rsidR="00863402" w:rsidRDefault="00863402" w:rsidP="0095200C">
      <w:r>
        <w:rPr>
          <w:rFonts w:hint="eastAsia"/>
        </w:rPr>
        <w:t>一字阵</w:t>
      </w:r>
      <w:r>
        <w:t xml:space="preserve">=ECE,B </w:t>
      </w:r>
    </w:p>
    <w:p w:rsidR="00863402" w:rsidRDefault="00863402" w:rsidP="0095200C">
      <w:r>
        <w:rPr>
          <w:rFonts w:hint="eastAsia"/>
        </w:rPr>
        <w:t>背水阵</w:t>
      </w:r>
      <w:r>
        <w:t xml:space="preserve">=ECE,C </w:t>
      </w:r>
    </w:p>
    <w:p w:rsidR="00863402" w:rsidRDefault="00863402" w:rsidP="0095200C">
      <w:r>
        <w:rPr>
          <w:rFonts w:hint="eastAsia"/>
        </w:rPr>
        <w:t>静寂阵</w:t>
      </w:r>
      <w:r>
        <w:t xml:space="preserve">=ECE,D </w:t>
      </w:r>
    </w:p>
    <w:p w:rsidR="00863402" w:rsidRDefault="00863402" w:rsidP="0095200C">
      <w:r>
        <w:rPr>
          <w:rFonts w:hint="eastAsia"/>
        </w:rPr>
        <w:t>八卦阵</w:t>
      </w:r>
      <w:r>
        <w:t xml:space="preserve">=ECE,E </w:t>
      </w:r>
    </w:p>
    <w:p w:rsidR="00863402" w:rsidRDefault="00863402" w:rsidP="0095200C"/>
    <w:p w:rsidR="00863402" w:rsidRDefault="00863402" w:rsidP="0095200C">
      <w:r>
        <w:t>[</w:t>
      </w:r>
      <w:r>
        <w:rPr>
          <w:rFonts w:hint="eastAsia"/>
        </w:rPr>
        <w:t>阵型</w:t>
      </w:r>
      <w:r>
        <w:t xml:space="preserve">] </w:t>
      </w:r>
    </w:p>
    <w:p w:rsidR="00863402" w:rsidRDefault="00863402" w:rsidP="0095200C">
      <w:r>
        <w:rPr>
          <w:rFonts w:hint="eastAsia"/>
        </w:rPr>
        <w:t>散开阵</w:t>
      </w:r>
      <w:r>
        <w:t xml:space="preserve">=ECF, </w:t>
      </w:r>
    </w:p>
    <w:p w:rsidR="00863402" w:rsidRDefault="00863402" w:rsidP="0095200C">
      <w:r>
        <w:rPr>
          <w:rFonts w:hint="eastAsia"/>
        </w:rPr>
        <w:t>鹤翼阵</w:t>
      </w:r>
      <w:r>
        <w:t xml:space="preserve">=ECF, </w:t>
      </w:r>
    </w:p>
    <w:p w:rsidR="00863402" w:rsidRDefault="00863402" w:rsidP="0095200C">
      <w:r>
        <w:rPr>
          <w:rFonts w:hint="eastAsia"/>
        </w:rPr>
        <w:t>白马阵</w:t>
      </w:r>
      <w:r>
        <w:t xml:space="preserve">=ECF, </w:t>
      </w:r>
    </w:p>
    <w:p w:rsidR="00863402" w:rsidRDefault="00863402" w:rsidP="0095200C">
      <w:r>
        <w:rPr>
          <w:rFonts w:hint="eastAsia"/>
        </w:rPr>
        <w:t>冲方阵</w:t>
      </w:r>
      <w:r>
        <w:t xml:space="preserve">=ECF, </w:t>
      </w:r>
    </w:p>
    <w:p w:rsidR="00863402" w:rsidRDefault="00863402" w:rsidP="0095200C">
      <w:r>
        <w:rPr>
          <w:rFonts w:hint="eastAsia"/>
        </w:rPr>
        <w:t>鱼鳞阵</w:t>
      </w:r>
      <w:r>
        <w:t xml:space="preserve">=ECF, </w:t>
      </w:r>
    </w:p>
    <w:p w:rsidR="00863402" w:rsidRDefault="00863402" w:rsidP="0095200C"/>
    <w:p w:rsidR="00863402" w:rsidRDefault="00863402" w:rsidP="0095200C">
      <w:r>
        <w:rPr>
          <w:rFonts w:hint="eastAsia"/>
        </w:rPr>
        <w:t>锋箭阵</w:t>
      </w:r>
      <w:r>
        <w:t xml:space="preserve">=ECF,A </w:t>
      </w:r>
    </w:p>
    <w:p w:rsidR="00863402" w:rsidRDefault="00863402" w:rsidP="0095200C">
      <w:r>
        <w:rPr>
          <w:rFonts w:hint="eastAsia"/>
        </w:rPr>
        <w:t>一字阵</w:t>
      </w:r>
      <w:r>
        <w:t xml:space="preserve">=ECF,B </w:t>
      </w:r>
    </w:p>
    <w:p w:rsidR="00863402" w:rsidRDefault="00863402" w:rsidP="0095200C">
      <w:r>
        <w:rPr>
          <w:rFonts w:hint="eastAsia"/>
        </w:rPr>
        <w:t>背水阵</w:t>
      </w:r>
      <w:r>
        <w:t xml:space="preserve">=ECF,C </w:t>
      </w:r>
    </w:p>
    <w:p w:rsidR="00863402" w:rsidRDefault="00863402" w:rsidP="0095200C">
      <w:r>
        <w:rPr>
          <w:rFonts w:hint="eastAsia"/>
        </w:rPr>
        <w:t>静寂阵</w:t>
      </w:r>
      <w:r>
        <w:t xml:space="preserve">=ECF,D </w:t>
      </w:r>
    </w:p>
    <w:p w:rsidR="00863402" w:rsidRDefault="00863402" w:rsidP="0095200C">
      <w:r>
        <w:rPr>
          <w:rFonts w:hint="eastAsia"/>
        </w:rPr>
        <w:t>八卦阵</w:t>
      </w:r>
      <w:r>
        <w:t xml:space="preserve">=ECF,E </w:t>
      </w:r>
    </w:p>
    <w:p w:rsidR="00863402" w:rsidRDefault="00863402" w:rsidP="0095200C"/>
    <w:p w:rsidR="00863402" w:rsidRDefault="00863402" w:rsidP="0095200C">
      <w:r>
        <w:t>[</w:t>
      </w:r>
      <w:r>
        <w:rPr>
          <w:rFonts w:hint="eastAsia"/>
        </w:rPr>
        <w:t>阵型</w:t>
      </w:r>
      <w:r>
        <w:t xml:space="preserve">] </w:t>
      </w:r>
    </w:p>
    <w:p w:rsidR="00863402" w:rsidRDefault="00863402" w:rsidP="0095200C">
      <w:r>
        <w:rPr>
          <w:rFonts w:hint="eastAsia"/>
        </w:rPr>
        <w:t>散开阵</w:t>
      </w:r>
      <w:r>
        <w:t xml:space="preserve">=ED0, </w:t>
      </w:r>
    </w:p>
    <w:p w:rsidR="00863402" w:rsidRDefault="00863402" w:rsidP="0095200C">
      <w:r>
        <w:rPr>
          <w:rFonts w:hint="eastAsia"/>
        </w:rPr>
        <w:t>鹤翼阵</w:t>
      </w:r>
      <w:r>
        <w:t xml:space="preserve">=ED0, </w:t>
      </w:r>
    </w:p>
    <w:p w:rsidR="00863402" w:rsidRDefault="00863402" w:rsidP="0095200C">
      <w:r>
        <w:rPr>
          <w:rFonts w:hint="eastAsia"/>
        </w:rPr>
        <w:t>白马阵</w:t>
      </w:r>
      <w:r>
        <w:t xml:space="preserve">=ED0, </w:t>
      </w:r>
    </w:p>
    <w:p w:rsidR="00863402" w:rsidRDefault="00863402" w:rsidP="0095200C">
      <w:r>
        <w:rPr>
          <w:rFonts w:hint="eastAsia"/>
        </w:rPr>
        <w:t>冲方阵</w:t>
      </w:r>
      <w:r>
        <w:t xml:space="preserve">=ED0, </w:t>
      </w:r>
    </w:p>
    <w:p w:rsidR="00863402" w:rsidRDefault="00863402" w:rsidP="0095200C">
      <w:r>
        <w:rPr>
          <w:rFonts w:hint="eastAsia"/>
        </w:rPr>
        <w:t>鱼鳞阵</w:t>
      </w:r>
      <w:r>
        <w:t xml:space="preserve">=ED0, </w:t>
      </w:r>
    </w:p>
    <w:p w:rsidR="00863402" w:rsidRDefault="00863402" w:rsidP="0095200C">
      <w:r>
        <w:rPr>
          <w:rFonts w:hint="eastAsia"/>
        </w:rPr>
        <w:t>锋箭阵</w:t>
      </w:r>
      <w:r>
        <w:t xml:space="preserve">=ED0,A </w:t>
      </w:r>
    </w:p>
    <w:p w:rsidR="00863402" w:rsidRDefault="00863402" w:rsidP="0095200C">
      <w:r>
        <w:rPr>
          <w:rFonts w:hint="eastAsia"/>
        </w:rPr>
        <w:t>一字阵</w:t>
      </w:r>
      <w:r>
        <w:t xml:space="preserve">=ED0,B </w:t>
      </w:r>
    </w:p>
    <w:p w:rsidR="00863402" w:rsidRDefault="00863402" w:rsidP="0095200C">
      <w:r>
        <w:rPr>
          <w:rFonts w:hint="eastAsia"/>
        </w:rPr>
        <w:t>背水阵</w:t>
      </w:r>
      <w:r>
        <w:t xml:space="preserve">=ED0,C </w:t>
      </w:r>
    </w:p>
    <w:p w:rsidR="00863402" w:rsidRDefault="00863402" w:rsidP="0095200C">
      <w:r>
        <w:rPr>
          <w:rFonts w:hint="eastAsia"/>
        </w:rPr>
        <w:t>静寂阵</w:t>
      </w:r>
      <w:r>
        <w:t xml:space="preserve">=ED0,D </w:t>
      </w:r>
    </w:p>
    <w:p w:rsidR="00863402" w:rsidRDefault="00863402" w:rsidP="0095200C">
      <w:r>
        <w:rPr>
          <w:rFonts w:hint="eastAsia"/>
        </w:rPr>
        <w:t>八卦阵</w:t>
      </w:r>
      <w:r>
        <w:t xml:space="preserve">=ED0,E </w:t>
      </w:r>
    </w:p>
    <w:p w:rsidR="00863402" w:rsidRDefault="00863402" w:rsidP="0095200C"/>
    <w:p w:rsidR="00863402" w:rsidRDefault="00863402" w:rsidP="0095200C">
      <w:r>
        <w:t>[</w:t>
      </w:r>
      <w:r>
        <w:rPr>
          <w:rFonts w:hint="eastAsia"/>
        </w:rPr>
        <w:t>阵型</w:t>
      </w:r>
      <w:r>
        <w:t xml:space="preserve">] </w:t>
      </w:r>
    </w:p>
    <w:p w:rsidR="00863402" w:rsidRDefault="00863402" w:rsidP="0095200C">
      <w:r>
        <w:rPr>
          <w:rFonts w:hint="eastAsia"/>
        </w:rPr>
        <w:t>散开阵</w:t>
      </w:r>
      <w:r>
        <w:t xml:space="preserve">=ED, </w:t>
      </w:r>
    </w:p>
    <w:p w:rsidR="00863402" w:rsidRDefault="00863402" w:rsidP="0095200C">
      <w:r>
        <w:rPr>
          <w:rFonts w:hint="eastAsia"/>
        </w:rPr>
        <w:t>鹤翼阵</w:t>
      </w:r>
      <w:r>
        <w:t xml:space="preserve">=ED, </w:t>
      </w:r>
    </w:p>
    <w:p w:rsidR="00863402" w:rsidRDefault="00863402" w:rsidP="0095200C">
      <w:r>
        <w:rPr>
          <w:rFonts w:hint="eastAsia"/>
        </w:rPr>
        <w:t>白马阵</w:t>
      </w:r>
      <w:r>
        <w:t xml:space="preserve">=ED, </w:t>
      </w:r>
    </w:p>
    <w:p w:rsidR="00863402" w:rsidRDefault="00863402" w:rsidP="0095200C">
      <w:r>
        <w:rPr>
          <w:rFonts w:hint="eastAsia"/>
        </w:rPr>
        <w:t>冲方阵</w:t>
      </w:r>
      <w:r>
        <w:t xml:space="preserve">=ED, </w:t>
      </w:r>
    </w:p>
    <w:p w:rsidR="00863402" w:rsidRDefault="00863402" w:rsidP="0095200C">
      <w:r>
        <w:rPr>
          <w:rFonts w:hint="eastAsia"/>
        </w:rPr>
        <w:t>鱼鳞阵</w:t>
      </w:r>
      <w:r>
        <w:t xml:space="preserve">=ED, </w:t>
      </w:r>
    </w:p>
    <w:p w:rsidR="00863402" w:rsidRDefault="00863402" w:rsidP="0095200C">
      <w:r>
        <w:rPr>
          <w:rFonts w:hint="eastAsia"/>
        </w:rPr>
        <w:t>锋箭阵</w:t>
      </w:r>
      <w:r>
        <w:t xml:space="preserve">=ED,A </w:t>
      </w:r>
    </w:p>
    <w:p w:rsidR="00863402" w:rsidRDefault="00863402" w:rsidP="0095200C">
      <w:r>
        <w:rPr>
          <w:rFonts w:hint="eastAsia"/>
        </w:rPr>
        <w:t>一字阵</w:t>
      </w:r>
      <w:r>
        <w:t xml:space="preserve">=ED,B </w:t>
      </w:r>
    </w:p>
    <w:p w:rsidR="00863402" w:rsidRDefault="00863402" w:rsidP="0095200C">
      <w:r>
        <w:rPr>
          <w:rFonts w:hint="eastAsia"/>
        </w:rPr>
        <w:t>背水阵</w:t>
      </w:r>
      <w:r>
        <w:t xml:space="preserve">=ED,C </w:t>
      </w:r>
    </w:p>
    <w:p w:rsidR="00863402" w:rsidRDefault="00863402" w:rsidP="0095200C">
      <w:r>
        <w:rPr>
          <w:rFonts w:hint="eastAsia"/>
        </w:rPr>
        <w:t>静寂阵</w:t>
      </w:r>
      <w:r>
        <w:t xml:space="preserve">=ED,D </w:t>
      </w:r>
    </w:p>
    <w:p w:rsidR="00863402" w:rsidRDefault="00863402" w:rsidP="0095200C">
      <w:r>
        <w:rPr>
          <w:rFonts w:hint="eastAsia"/>
        </w:rPr>
        <w:t>八卦阵</w:t>
      </w:r>
      <w:r>
        <w:t xml:space="preserve">=ED,E </w:t>
      </w:r>
    </w:p>
    <w:p w:rsidR="00863402" w:rsidRDefault="00863402" w:rsidP="0095200C"/>
    <w:p w:rsidR="00863402" w:rsidRDefault="00863402" w:rsidP="0095200C">
      <w:r>
        <w:t>[</w:t>
      </w:r>
      <w:r>
        <w:rPr>
          <w:rFonts w:hint="eastAsia"/>
        </w:rPr>
        <w:t>阵型</w:t>
      </w:r>
      <w:r>
        <w:t xml:space="preserve">] </w:t>
      </w:r>
    </w:p>
    <w:p w:rsidR="00863402" w:rsidRDefault="00863402" w:rsidP="0095200C">
      <w:r>
        <w:rPr>
          <w:rFonts w:hint="eastAsia"/>
        </w:rPr>
        <w:t>散开阵</w:t>
      </w:r>
      <w:r>
        <w:t xml:space="preserve">=ED, </w:t>
      </w:r>
    </w:p>
    <w:p w:rsidR="00863402" w:rsidRDefault="00863402" w:rsidP="0095200C">
      <w:r>
        <w:rPr>
          <w:rFonts w:hint="eastAsia"/>
        </w:rPr>
        <w:t>鹤翼阵</w:t>
      </w:r>
      <w:r>
        <w:t xml:space="preserve">=ED, </w:t>
      </w:r>
    </w:p>
    <w:p w:rsidR="00863402" w:rsidRDefault="00863402" w:rsidP="0095200C">
      <w:r>
        <w:rPr>
          <w:rFonts w:hint="eastAsia"/>
        </w:rPr>
        <w:t>白马阵</w:t>
      </w:r>
      <w:r>
        <w:t xml:space="preserve">=ED, </w:t>
      </w:r>
    </w:p>
    <w:p w:rsidR="00863402" w:rsidRDefault="00863402" w:rsidP="0095200C">
      <w:r>
        <w:rPr>
          <w:rFonts w:hint="eastAsia"/>
        </w:rPr>
        <w:t>冲方阵</w:t>
      </w:r>
      <w:r>
        <w:t xml:space="preserve">=ED, </w:t>
      </w:r>
    </w:p>
    <w:p w:rsidR="00863402" w:rsidRDefault="00863402" w:rsidP="0095200C">
      <w:r>
        <w:rPr>
          <w:rFonts w:hint="eastAsia"/>
        </w:rPr>
        <w:t>鱼鳞阵</w:t>
      </w:r>
      <w:r>
        <w:t xml:space="preserve">=ED, </w:t>
      </w:r>
    </w:p>
    <w:p w:rsidR="00863402" w:rsidRDefault="00863402" w:rsidP="0095200C">
      <w:r>
        <w:rPr>
          <w:rFonts w:hint="eastAsia"/>
        </w:rPr>
        <w:t>锋箭阵</w:t>
      </w:r>
      <w:r>
        <w:t xml:space="preserve">=ED,A </w:t>
      </w:r>
    </w:p>
    <w:p w:rsidR="00863402" w:rsidRDefault="00863402" w:rsidP="0095200C">
      <w:r>
        <w:rPr>
          <w:rFonts w:hint="eastAsia"/>
        </w:rPr>
        <w:t>一字阵</w:t>
      </w:r>
      <w:r>
        <w:t xml:space="preserve">=ED,B </w:t>
      </w:r>
    </w:p>
    <w:p w:rsidR="00863402" w:rsidRDefault="00863402" w:rsidP="0095200C">
      <w:r>
        <w:rPr>
          <w:rFonts w:hint="eastAsia"/>
        </w:rPr>
        <w:t>背水阵</w:t>
      </w:r>
      <w:r>
        <w:t xml:space="preserve">=ED,C </w:t>
      </w:r>
    </w:p>
    <w:p w:rsidR="00863402" w:rsidRDefault="00863402" w:rsidP="0095200C">
      <w:r>
        <w:rPr>
          <w:rFonts w:hint="eastAsia"/>
        </w:rPr>
        <w:t>静寂阵</w:t>
      </w:r>
      <w:r>
        <w:t xml:space="preserve">=ED,D </w:t>
      </w:r>
    </w:p>
    <w:p w:rsidR="00863402" w:rsidRDefault="00863402" w:rsidP="0095200C">
      <w:r>
        <w:rPr>
          <w:rFonts w:hint="eastAsia"/>
        </w:rPr>
        <w:t>八卦阵</w:t>
      </w:r>
      <w:r>
        <w:t xml:space="preserve">=ED,E </w:t>
      </w:r>
    </w:p>
    <w:p w:rsidR="00863402" w:rsidRDefault="00863402" w:rsidP="0095200C"/>
    <w:p w:rsidR="00863402" w:rsidRDefault="00863402" w:rsidP="0095200C">
      <w:r>
        <w:t>[</w:t>
      </w:r>
      <w:r>
        <w:rPr>
          <w:rFonts w:hint="eastAsia"/>
        </w:rPr>
        <w:t>阵型</w:t>
      </w:r>
      <w:r>
        <w:t xml:space="preserve">] </w:t>
      </w:r>
    </w:p>
    <w:p w:rsidR="00863402" w:rsidRDefault="00863402" w:rsidP="0095200C">
      <w:r>
        <w:rPr>
          <w:rFonts w:hint="eastAsia"/>
        </w:rPr>
        <w:t>散开阵</w:t>
      </w:r>
      <w:r>
        <w:t xml:space="preserve">=ED, </w:t>
      </w:r>
    </w:p>
    <w:p w:rsidR="00863402" w:rsidRDefault="00863402" w:rsidP="0095200C">
      <w:r>
        <w:rPr>
          <w:rFonts w:hint="eastAsia"/>
        </w:rPr>
        <w:t>鹤翼阵</w:t>
      </w:r>
      <w:r>
        <w:t xml:space="preserve">=ED, </w:t>
      </w:r>
    </w:p>
    <w:p w:rsidR="00863402" w:rsidRDefault="00863402" w:rsidP="0095200C">
      <w:r>
        <w:rPr>
          <w:rFonts w:hint="eastAsia"/>
        </w:rPr>
        <w:t>白马阵</w:t>
      </w:r>
      <w:r>
        <w:t xml:space="preserve">=ED, </w:t>
      </w:r>
    </w:p>
    <w:p w:rsidR="00863402" w:rsidRDefault="00863402" w:rsidP="0095200C">
      <w:r>
        <w:rPr>
          <w:rFonts w:hint="eastAsia"/>
        </w:rPr>
        <w:t>冲方阵</w:t>
      </w:r>
      <w:r>
        <w:t xml:space="preserve">=ED, </w:t>
      </w:r>
    </w:p>
    <w:p w:rsidR="00863402" w:rsidRDefault="00863402" w:rsidP="0095200C">
      <w:r>
        <w:rPr>
          <w:rFonts w:hint="eastAsia"/>
        </w:rPr>
        <w:t>鱼鳞阵</w:t>
      </w:r>
      <w:r>
        <w:t xml:space="preserve">=ED, </w:t>
      </w:r>
    </w:p>
    <w:p w:rsidR="00863402" w:rsidRDefault="00863402" w:rsidP="0095200C">
      <w:r>
        <w:rPr>
          <w:rFonts w:hint="eastAsia"/>
        </w:rPr>
        <w:t>锋箭阵</w:t>
      </w:r>
      <w:r>
        <w:t xml:space="preserve">=ED,A </w:t>
      </w:r>
    </w:p>
    <w:p w:rsidR="00863402" w:rsidRDefault="00863402" w:rsidP="0095200C">
      <w:r>
        <w:rPr>
          <w:rFonts w:hint="eastAsia"/>
        </w:rPr>
        <w:t>一字阵</w:t>
      </w:r>
      <w:r>
        <w:t xml:space="preserve">=ED,B </w:t>
      </w:r>
    </w:p>
    <w:p w:rsidR="00863402" w:rsidRDefault="00863402" w:rsidP="0095200C">
      <w:r>
        <w:rPr>
          <w:rFonts w:hint="eastAsia"/>
        </w:rPr>
        <w:t>背水阵</w:t>
      </w:r>
      <w:r>
        <w:t xml:space="preserve">=ED,C </w:t>
      </w:r>
    </w:p>
    <w:p w:rsidR="00863402" w:rsidRDefault="00863402" w:rsidP="0095200C">
      <w:r>
        <w:rPr>
          <w:rFonts w:hint="eastAsia"/>
        </w:rPr>
        <w:t>静寂阵</w:t>
      </w:r>
      <w:r>
        <w:t xml:space="preserve">=ED,D </w:t>
      </w:r>
    </w:p>
    <w:p w:rsidR="00863402" w:rsidRDefault="00863402" w:rsidP="0095200C">
      <w:r>
        <w:rPr>
          <w:rFonts w:hint="eastAsia"/>
        </w:rPr>
        <w:t>八卦阵</w:t>
      </w:r>
      <w:r>
        <w:t xml:space="preserve">=ED,E </w:t>
      </w:r>
    </w:p>
    <w:p w:rsidR="00863402" w:rsidRDefault="00863402" w:rsidP="0095200C"/>
    <w:p w:rsidR="00863402" w:rsidRDefault="00863402" w:rsidP="0095200C">
      <w:r>
        <w:t xml:space="preserve">[GameInfo] </w:t>
      </w:r>
    </w:p>
    <w:p w:rsidR="00863402" w:rsidRDefault="00863402" w:rsidP="0095200C">
      <w:r>
        <w:t>Name=</w:t>
      </w:r>
      <w:r>
        <w:rPr>
          <w:rFonts w:hint="eastAsia"/>
        </w:rPr>
        <w:t>吞食天地（非战斗中所用阵型修改）</w:t>
      </w:r>
      <w:r>
        <w:t xml:space="preserve"> </w:t>
      </w:r>
    </w:p>
    <w:p w:rsidR="00863402" w:rsidRDefault="00863402" w:rsidP="0095200C">
      <w:r>
        <w:t xml:space="preserve">System=FC </w:t>
      </w:r>
    </w:p>
    <w:p w:rsidR="00863402" w:rsidRDefault="00863402" w:rsidP="0095200C">
      <w:r>
        <w:t>Text=</w:t>
      </w:r>
      <w:r>
        <w:rPr>
          <w:rFonts w:hint="eastAsia"/>
        </w:rPr>
        <w:t>非战斗中所用阵型修改（注：“使用静寂阵时人物可以看见，但效果好象是存在的。背水阵，八卦阵，都能使用。”</w:t>
      </w:r>
      <w:r>
        <w:t xml:space="preserve"> </w:t>
      </w:r>
    </w:p>
    <w:p w:rsidR="00863402" w:rsidRDefault="00863402" w:rsidP="0095200C"/>
    <w:p w:rsidR="00863402" w:rsidRDefault="00863402" w:rsidP="0095200C">
      <w:r>
        <w:rPr>
          <w:rFonts w:hint="eastAsia"/>
        </w:rPr>
        <w:t>第二个，全阵型开启：</w:t>
      </w:r>
      <w:r>
        <w:t xml:space="preserve"> </w:t>
      </w:r>
    </w:p>
    <w:p w:rsidR="00863402" w:rsidRDefault="00863402" w:rsidP="0095200C">
      <w:r>
        <w:t>[</w:t>
      </w:r>
      <w:r>
        <w:rPr>
          <w:rFonts w:hint="eastAsia"/>
        </w:rPr>
        <w:t>全阵型开启</w:t>
      </w:r>
      <w:r>
        <w:t xml:space="preserve">] </w:t>
      </w:r>
    </w:p>
    <w:p w:rsidR="00863402" w:rsidRDefault="00863402" w:rsidP="0095200C">
      <w:r>
        <w:t xml:space="preserve">ON=ECD,,,,,,A,B,C,D,E </w:t>
      </w:r>
    </w:p>
    <w:p w:rsidR="00863402" w:rsidRDefault="00863402" w:rsidP="0095200C"/>
    <w:p w:rsidR="00863402" w:rsidRDefault="00863402" w:rsidP="0095200C">
      <w:r>
        <w:t xml:space="preserve">[GameInfo] </w:t>
      </w:r>
    </w:p>
    <w:p w:rsidR="00863402" w:rsidRDefault="00863402" w:rsidP="0095200C">
      <w:r>
        <w:t>Name=</w:t>
      </w:r>
      <w:r>
        <w:rPr>
          <w:rFonts w:hint="eastAsia"/>
        </w:rPr>
        <w:t>吞食天地（全阵型开启）</w:t>
      </w:r>
      <w:r>
        <w:t xml:space="preserve"> </w:t>
      </w:r>
    </w:p>
    <w:p w:rsidR="00863402" w:rsidRDefault="00863402" w:rsidP="0095200C">
      <w:r>
        <w:t xml:space="preserve">System=FC </w:t>
      </w:r>
    </w:p>
    <w:p w:rsidR="00863402" w:rsidRDefault="00863402" w:rsidP="0095200C">
      <w:r>
        <w:t>Text=</w:t>
      </w:r>
      <w:r>
        <w:rPr>
          <w:rFonts w:hint="eastAsia"/>
        </w:rPr>
        <w:t>注意：“全阵型开启”和“非战斗中所用阵型修改”最好不要同时用</w:t>
      </w:r>
      <w:r>
        <w:t xml:space="preserve"> </w:t>
      </w:r>
    </w:p>
    <w:p w:rsidR="00863402" w:rsidRDefault="00863402" w:rsidP="0095200C"/>
    <w:p w:rsidR="00863402" w:rsidRDefault="00863402" w:rsidP="0095200C">
      <w:r>
        <w:rPr>
          <w:rFonts w:hint="eastAsia"/>
        </w:rPr>
        <w:t>第三个，战斗“全”计策：</w:t>
      </w:r>
      <w:r>
        <w:t xml:space="preserve"> </w:t>
      </w:r>
    </w:p>
    <w:p w:rsidR="00863402" w:rsidRDefault="00863402" w:rsidP="0095200C">
      <w:r>
        <w:t>[</w:t>
      </w:r>
      <w:r>
        <w:rPr>
          <w:rFonts w:hint="eastAsia"/>
        </w:rPr>
        <w:t>战斗全计策</w:t>
      </w:r>
      <w:r>
        <w:t xml:space="preserve">] </w:t>
      </w:r>
    </w:p>
    <w:p w:rsidR="00863402" w:rsidRDefault="00863402" w:rsidP="0095200C">
      <w:r>
        <w:t xml:space="preserve">ON=EC,,A,F,,,,,,,A,B,C,D,E;F,F,,,,,,,A,,C,E,F,,,,D,,,0, </w:t>
      </w:r>
    </w:p>
    <w:p w:rsidR="00863402" w:rsidRDefault="00863402" w:rsidP="0095200C"/>
    <w:p w:rsidR="00863402" w:rsidRDefault="00863402" w:rsidP="0095200C">
      <w:r>
        <w:t xml:space="preserve">[GameInfo] </w:t>
      </w:r>
    </w:p>
    <w:p w:rsidR="00863402" w:rsidRDefault="00863402" w:rsidP="0095200C">
      <w:r>
        <w:t>Name=</w:t>
      </w:r>
      <w:r>
        <w:rPr>
          <w:rFonts w:hint="eastAsia"/>
        </w:rPr>
        <w:t>吞食天地（战斗“全”计策）</w:t>
      </w:r>
      <w:r>
        <w:t xml:space="preserve"> </w:t>
      </w:r>
      <w:r>
        <w:rPr>
          <w:rFonts w:hint="eastAsia"/>
        </w:rPr>
        <w:t>字串</w:t>
      </w:r>
      <w:r>
        <w:t xml:space="preserve">3 </w:t>
      </w:r>
    </w:p>
    <w:p w:rsidR="00863402" w:rsidRDefault="00863402" w:rsidP="0095200C">
      <w:r>
        <w:t xml:space="preserve">System=FC </w:t>
      </w:r>
    </w:p>
    <w:p w:rsidR="00863402" w:rsidRDefault="00863402" w:rsidP="0095200C">
      <w:r>
        <w:t>Text=</w:t>
      </w:r>
      <w:r>
        <w:rPr>
          <w:rFonts w:hint="eastAsia"/>
        </w:rPr>
        <w:t>战斗“全”计策（注明：因为格子有限，所以并不重要的一些计去掉了……）</w:t>
      </w:r>
      <w:r>
        <w:t xml:space="preserve"> </w:t>
      </w:r>
    </w:p>
    <w:p w:rsidR="00863402" w:rsidRDefault="00863402" w:rsidP="0095200C">
      <w:r>
        <w:t>|||</w:t>
      </w:r>
      <w:r>
        <w:rPr>
          <w:rFonts w:hint="eastAsia"/>
        </w:rPr>
        <w:t>天之道</w:t>
      </w:r>
      <w:r>
        <w:t xml:space="preserve"> </w:t>
      </w:r>
    </w:p>
    <w:p w:rsidR="00863402" w:rsidRDefault="00863402" w:rsidP="0095200C"/>
    <w:p w:rsidR="00863402" w:rsidRDefault="00863402" w:rsidP="0095200C">
      <w:r>
        <w:t>cht</w:t>
      </w:r>
      <w:r>
        <w:rPr>
          <w:rFonts w:hint="eastAsia"/>
        </w:rPr>
        <w:t>文件：</w:t>
      </w:r>
      <w:r>
        <w:t xml:space="preserve"> </w:t>
      </w:r>
    </w:p>
    <w:p w:rsidR="00863402" w:rsidRDefault="00863402" w:rsidP="0095200C">
      <w:r>
        <w:t>[</w:t>
      </w:r>
      <w:r>
        <w:rPr>
          <w:rFonts w:hint="eastAsia"/>
        </w:rPr>
        <w:t>编</w:t>
      </w:r>
      <w:r>
        <w:t xml:space="preserve">] </w:t>
      </w:r>
    </w:p>
    <w:p w:rsidR="00863402" w:rsidRDefault="00863402" w:rsidP="0095200C">
      <w:r>
        <w:t>ON=0</w:t>
      </w:r>
      <w:r>
        <w:rPr>
          <w:rFonts w:hint="eastAsia"/>
        </w:rPr>
        <w:t>，，，，</w:t>
      </w:r>
      <w:r>
        <w:t xml:space="preserve"> </w:t>
      </w:r>
    </w:p>
    <w:p w:rsidR="00863402" w:rsidRDefault="00863402" w:rsidP="0095200C"/>
    <w:p w:rsidR="00863402" w:rsidRDefault="00863402" w:rsidP="0095200C">
      <w:r>
        <w:t>[</w:t>
      </w:r>
      <w:r>
        <w:rPr>
          <w:rFonts w:hint="eastAsia"/>
        </w:rPr>
        <w:t>道</w:t>
      </w:r>
      <w:r>
        <w:t xml:space="preserve">] </w:t>
      </w:r>
    </w:p>
    <w:p w:rsidR="00863402" w:rsidRDefault="00863402" w:rsidP="0095200C">
      <w:r>
        <w:t>ON=0</w:t>
      </w:r>
      <w:r>
        <w:rPr>
          <w:rFonts w:hint="eastAsia"/>
        </w:rPr>
        <w:t>，，，，</w:t>
      </w:r>
      <w:r>
        <w:t xml:space="preserve">A </w:t>
      </w:r>
    </w:p>
    <w:p w:rsidR="00863402" w:rsidRDefault="00863402" w:rsidP="0095200C"/>
    <w:p w:rsidR="00863402" w:rsidRDefault="00863402" w:rsidP="0095200C">
      <w:r>
        <w:t>[</w:t>
      </w:r>
      <w:r>
        <w:rPr>
          <w:rFonts w:hint="eastAsia"/>
        </w:rPr>
        <w:t>武</w:t>
      </w:r>
      <w:r>
        <w:t xml:space="preserve">] </w:t>
      </w:r>
    </w:p>
    <w:p w:rsidR="00863402" w:rsidRDefault="00863402" w:rsidP="0095200C">
      <w:r>
        <w:t>ON=0</w:t>
      </w:r>
      <w:r>
        <w:rPr>
          <w:rFonts w:hint="eastAsia"/>
        </w:rPr>
        <w:t>，，，，</w:t>
      </w:r>
      <w:r>
        <w:t xml:space="preserve">C </w:t>
      </w:r>
    </w:p>
    <w:p w:rsidR="00863402" w:rsidRDefault="00863402" w:rsidP="0095200C"/>
    <w:p w:rsidR="00863402" w:rsidRDefault="00863402" w:rsidP="0095200C">
      <w:r>
        <w:t>[</w:t>
      </w:r>
      <w:r>
        <w:rPr>
          <w:rFonts w:hint="eastAsia"/>
        </w:rPr>
        <w:t>宿</w:t>
      </w:r>
      <w:r>
        <w:t xml:space="preserve">] </w:t>
      </w:r>
    </w:p>
    <w:p w:rsidR="00863402" w:rsidRDefault="00863402" w:rsidP="0095200C">
      <w:r>
        <w:t>ON=0</w:t>
      </w:r>
      <w:r>
        <w:rPr>
          <w:rFonts w:hint="eastAsia"/>
        </w:rPr>
        <w:t>，，，</w:t>
      </w:r>
      <w:r>
        <w:t>A</w:t>
      </w:r>
      <w:r>
        <w:rPr>
          <w:rFonts w:hint="eastAsia"/>
        </w:rPr>
        <w:t>，</w:t>
      </w:r>
      <w:r>
        <w:t xml:space="preserve"> </w:t>
      </w:r>
    </w:p>
    <w:p w:rsidR="00863402" w:rsidRDefault="00863402" w:rsidP="0095200C"/>
    <w:p w:rsidR="00863402" w:rsidRDefault="00863402" w:rsidP="0095200C">
      <w:r>
        <w:t>[</w:t>
      </w:r>
      <w:r>
        <w:rPr>
          <w:rFonts w:hint="eastAsia"/>
        </w:rPr>
        <w:t>宝座</w:t>
      </w:r>
      <w:r>
        <w:t xml:space="preserve">] </w:t>
      </w:r>
    </w:p>
    <w:p w:rsidR="00863402" w:rsidRDefault="00863402" w:rsidP="0095200C">
      <w:r>
        <w:t>ON=0</w:t>
      </w:r>
      <w:r>
        <w:rPr>
          <w:rFonts w:hint="eastAsia"/>
        </w:rPr>
        <w:t>，，，，</w:t>
      </w:r>
      <w:r>
        <w:t xml:space="preserve">E </w:t>
      </w:r>
    </w:p>
    <w:p w:rsidR="00863402" w:rsidRDefault="00863402" w:rsidP="0095200C"/>
    <w:p w:rsidR="00863402" w:rsidRDefault="00863402" w:rsidP="0095200C"/>
    <w:p w:rsidR="00863402" w:rsidRDefault="00863402" w:rsidP="0095200C">
      <w:r>
        <w:t xml:space="preserve">[GameInfo] </w:t>
      </w:r>
    </w:p>
    <w:p w:rsidR="00863402" w:rsidRDefault="00863402" w:rsidP="0095200C">
      <w:r>
        <w:t>Name=</w:t>
      </w:r>
      <w:r>
        <w:rPr>
          <w:rFonts w:hint="eastAsia"/>
        </w:rPr>
        <w:t>吞食天地</w:t>
      </w:r>
      <w:r>
        <w:t xml:space="preserve"> </w:t>
      </w:r>
    </w:p>
    <w:p w:rsidR="00863402" w:rsidRDefault="00863402" w:rsidP="0095200C">
      <w:r>
        <w:t xml:space="preserve">System=FC </w:t>
      </w:r>
    </w:p>
    <w:p w:rsidR="00863402" w:rsidRDefault="00863402" w:rsidP="0095200C">
      <w:r>
        <w:t>Text=</w:t>
      </w:r>
      <w:r>
        <w:rPr>
          <w:rFonts w:hint="eastAsia"/>
        </w:rPr>
        <w:t>（说明：在宛城到达对应的屋中，启用回到游戏，解锁，用选择键刷新，就可唤出人来，出屋恢复正常。宝座可在荆州，江夏等地宫殿用，这样就可用信在荆州招蔡瑁，江夏招刘琦，襄阳招庞统。编和武可互换，这样在任一城中武就可变为编）</w:t>
      </w:r>
      <w:r>
        <w:t xml:space="preserve"> </w:t>
      </w:r>
    </w:p>
    <w:p w:rsidR="00863402" w:rsidRDefault="00863402" w:rsidP="0095200C"/>
    <w:p w:rsidR="00863402" w:rsidRDefault="00863402" w:rsidP="0095200C">
      <w:r>
        <w:rPr>
          <w:rFonts w:hint="eastAsia"/>
        </w:rPr>
        <w:t>集中在这里！</w:t>
      </w:r>
      <w:r>
        <w:t xml:space="preserve"> </w:t>
      </w:r>
    </w:p>
    <w:p w:rsidR="00863402" w:rsidRDefault="00863402" w:rsidP="0095200C">
      <w:r>
        <w:t>|||</w:t>
      </w:r>
      <w:r>
        <w:rPr>
          <w:rFonts w:hint="eastAsia"/>
        </w:rPr>
        <w:t>星月秋悠</w:t>
      </w:r>
      <w:r>
        <w:t xml:space="preserve"> </w:t>
      </w:r>
    </w:p>
    <w:p w:rsidR="00863402" w:rsidRDefault="00863402" w:rsidP="0095200C"/>
    <w:p w:rsidR="00863402" w:rsidRDefault="00863402" w:rsidP="0095200C">
      <w:r>
        <w:t>[</w:t>
      </w:r>
      <w:r>
        <w:rPr>
          <w:rFonts w:hint="eastAsia"/>
        </w:rPr>
        <w:t>百分百不遇敌</w:t>
      </w:r>
      <w:r>
        <w:t xml:space="preserve">] </w:t>
      </w:r>
    </w:p>
    <w:p w:rsidR="00863402" w:rsidRDefault="00863402" w:rsidP="0095200C">
      <w:r>
        <w:t xml:space="preserve">ON=,;A, </w:t>
      </w:r>
    </w:p>
    <w:p w:rsidR="00863402" w:rsidRDefault="00863402" w:rsidP="0095200C"/>
    <w:p w:rsidR="00863402" w:rsidRDefault="00863402" w:rsidP="0095200C">
      <w:r>
        <w:t xml:space="preserve">[GameInfo] </w:t>
      </w:r>
    </w:p>
    <w:p w:rsidR="00863402" w:rsidRDefault="00863402" w:rsidP="0095200C">
      <w:r>
        <w:t>Name=</w:t>
      </w:r>
      <w:r>
        <w:rPr>
          <w:rFonts w:hint="eastAsia"/>
        </w:rPr>
        <w:t>吞食天地之诸葛孔明传</w:t>
      </w:r>
      <w:r>
        <w:t xml:space="preserve"> </w:t>
      </w:r>
    </w:p>
    <w:p w:rsidR="00863402" w:rsidRDefault="00863402" w:rsidP="0095200C">
      <w:r>
        <w:t xml:space="preserve">System=FC </w:t>
      </w:r>
    </w:p>
    <w:p w:rsidR="00863402" w:rsidRDefault="00863402" w:rsidP="0095200C">
      <w:r>
        <w:t>Text=</w:t>
      </w:r>
      <w:r>
        <w:rPr>
          <w:rFonts w:hint="eastAsia"/>
        </w:rPr>
        <w:t>百分百不遇敌</w:t>
      </w:r>
      <w:r>
        <w:t xml:space="preserve"> </w:t>
      </w:r>
    </w:p>
    <w:p w:rsidR="00863402" w:rsidRDefault="00863402" w:rsidP="0095200C">
      <w:r>
        <w:t>|||</w:t>
      </w:r>
      <w:r>
        <w:rPr>
          <w:rFonts w:hint="eastAsia"/>
        </w:rPr>
        <w:t>星月秋悠</w:t>
      </w:r>
      <w:r>
        <w:t xml:space="preserve"> </w:t>
      </w:r>
    </w:p>
    <w:p w:rsidR="00863402" w:rsidRDefault="00863402" w:rsidP="0095200C"/>
    <w:p w:rsidR="00863402" w:rsidRDefault="00863402" w:rsidP="0095200C">
      <w:r>
        <w:t>[</w:t>
      </w:r>
      <w:r>
        <w:rPr>
          <w:rFonts w:hint="eastAsia"/>
        </w:rPr>
        <w:t>不遇敌</w:t>
      </w:r>
      <w:r>
        <w:t xml:space="preserve">] </w:t>
      </w:r>
    </w:p>
    <w:p w:rsidR="00863402" w:rsidRDefault="00863402" w:rsidP="0095200C">
      <w:r>
        <w:t xml:space="preserve">ON=D,;A, </w:t>
      </w:r>
    </w:p>
    <w:p w:rsidR="00863402" w:rsidRDefault="00863402" w:rsidP="0095200C"/>
    <w:p w:rsidR="00863402" w:rsidRDefault="00863402" w:rsidP="0095200C">
      <w:r>
        <w:rPr>
          <w:rFonts w:hint="eastAsia"/>
        </w:rPr>
        <w:t>这是原来的，有一定遇敌的几率</w:t>
      </w:r>
      <w:r>
        <w:t xml:space="preserve"> </w:t>
      </w:r>
    </w:p>
    <w:p w:rsidR="00863402" w:rsidRDefault="00863402" w:rsidP="0095200C">
      <w:r>
        <w:t xml:space="preserve">|||xkseraph </w:t>
      </w:r>
    </w:p>
    <w:p w:rsidR="00863402" w:rsidRDefault="00863402" w:rsidP="0095200C"/>
    <w:p w:rsidR="00863402" w:rsidRDefault="00863402" w:rsidP="0095200C">
      <w:r>
        <w:t>[</w:t>
      </w:r>
      <w:r>
        <w:rPr>
          <w:rFonts w:hint="eastAsia"/>
        </w:rPr>
        <w:t>无弱点八挂阵</w:t>
      </w:r>
      <w:r>
        <w:t xml:space="preserve">] </w:t>
      </w:r>
    </w:p>
    <w:p w:rsidR="00863402" w:rsidRDefault="00863402" w:rsidP="0095200C">
      <w:r>
        <w:rPr>
          <w:rFonts w:hint="eastAsia"/>
        </w:rPr>
        <w:t>开启</w:t>
      </w:r>
      <w:r>
        <w:t xml:space="preserve">=F,;FAC, </w:t>
      </w:r>
    </w:p>
    <w:p w:rsidR="00863402" w:rsidRDefault="00863402" w:rsidP="0095200C"/>
    <w:p w:rsidR="00863402" w:rsidRDefault="00863402" w:rsidP="0095200C">
      <w:r>
        <w:t>[</w:t>
      </w:r>
      <w:r>
        <w:rPr>
          <w:rFonts w:hint="eastAsia"/>
        </w:rPr>
        <w:t>火水石返</w:t>
      </w:r>
      <w:r>
        <w:t>(</w:t>
      </w:r>
      <w:r>
        <w:rPr>
          <w:rFonts w:hint="eastAsia"/>
        </w:rPr>
        <w:t>策返计</w:t>
      </w:r>
      <w:r>
        <w:t xml:space="preserve">)] </w:t>
      </w:r>
    </w:p>
    <w:p w:rsidR="00863402" w:rsidRDefault="00863402" w:rsidP="0095200C">
      <w:r>
        <w:rPr>
          <w:rFonts w:hint="eastAsia"/>
        </w:rPr>
        <w:t>开启</w:t>
      </w:r>
      <w:r>
        <w:t xml:space="preserve">=FA,F </w:t>
      </w:r>
    </w:p>
    <w:p w:rsidR="00863402" w:rsidRDefault="00863402" w:rsidP="0095200C"/>
    <w:p w:rsidR="00863402" w:rsidRDefault="00863402" w:rsidP="0095200C">
      <w:r>
        <w:t>[</w:t>
      </w:r>
      <w:r>
        <w:rPr>
          <w:rFonts w:hint="eastAsia"/>
        </w:rPr>
        <w:t>全击免计</w:t>
      </w:r>
      <w:r>
        <w:t xml:space="preserve">] </w:t>
      </w:r>
    </w:p>
    <w:p w:rsidR="00863402" w:rsidRDefault="00863402" w:rsidP="0095200C">
      <w:r>
        <w:rPr>
          <w:rFonts w:hint="eastAsia"/>
        </w:rPr>
        <w:t>开启</w:t>
      </w:r>
      <w:r>
        <w:t xml:space="preserve">=F, </w:t>
      </w:r>
    </w:p>
    <w:p w:rsidR="00863402" w:rsidRDefault="00863402" w:rsidP="0095200C"/>
    <w:p w:rsidR="00863402" w:rsidRDefault="00863402" w:rsidP="0095200C">
      <w:r>
        <w:t>[</w:t>
      </w:r>
      <w:r>
        <w:rPr>
          <w:rFonts w:hint="eastAsia"/>
        </w:rPr>
        <w:t>全策免计</w:t>
      </w:r>
      <w:r>
        <w:t xml:space="preserve">] </w:t>
      </w:r>
    </w:p>
    <w:p w:rsidR="00863402" w:rsidRDefault="00863402" w:rsidP="0095200C">
      <w:r>
        <w:rPr>
          <w:rFonts w:hint="eastAsia"/>
        </w:rPr>
        <w:t>开启</w:t>
      </w:r>
      <w:r>
        <w:t xml:space="preserve">=FA, </w:t>
      </w:r>
    </w:p>
    <w:p w:rsidR="00863402" w:rsidRDefault="00863402" w:rsidP="0095200C"/>
    <w:p w:rsidR="00863402" w:rsidRDefault="00863402" w:rsidP="0095200C">
      <w:r>
        <w:t>[</w:t>
      </w:r>
      <w:r>
        <w:rPr>
          <w:rFonts w:hint="eastAsia"/>
        </w:rPr>
        <w:t>离反计</w:t>
      </w:r>
      <w:r>
        <w:t xml:space="preserve">] </w:t>
      </w:r>
    </w:p>
    <w:p w:rsidR="00863402" w:rsidRDefault="00863402" w:rsidP="0095200C">
      <w:r>
        <w:t>P~P</w:t>
      </w:r>
      <w:r>
        <w:rPr>
          <w:rFonts w:hint="eastAsia"/>
        </w:rPr>
        <w:t>离反</w:t>
      </w:r>
      <w:r>
        <w:t xml:space="preserve">=FD,FE </w:t>
      </w:r>
    </w:p>
    <w:p w:rsidR="00863402" w:rsidRDefault="00863402" w:rsidP="0095200C">
      <w:r>
        <w:rPr>
          <w:rFonts w:hint="eastAsia"/>
        </w:rPr>
        <w:t>直接胜利</w:t>
      </w:r>
      <w:r>
        <w:t xml:space="preserve">=FD,FF </w:t>
      </w:r>
    </w:p>
    <w:p w:rsidR="00863402" w:rsidRDefault="00863402" w:rsidP="0095200C">
      <w:hyperlink r:id="rId4" w:history="1"/>
    </w:p>
    <w:p w:rsidR="00863402" w:rsidRDefault="00863402" w:rsidP="0095200C">
      <w:r>
        <w:t xml:space="preserve">[GameInfo] </w:t>
      </w:r>
    </w:p>
    <w:p w:rsidR="00863402" w:rsidRDefault="00863402" w:rsidP="0095200C">
      <w:r>
        <w:t>Name=</w:t>
      </w:r>
      <w:r>
        <w:rPr>
          <w:rFonts w:hint="eastAsia"/>
        </w:rPr>
        <w:t>吞食天地</w:t>
      </w:r>
      <w:r>
        <w:t xml:space="preserve"> </w:t>
      </w:r>
    </w:p>
    <w:p w:rsidR="00863402" w:rsidRDefault="00863402" w:rsidP="0095200C">
      <w:r>
        <w:t xml:space="preserve">System=FC </w:t>
      </w:r>
    </w:p>
    <w:p w:rsidR="00863402" w:rsidRDefault="00863402" w:rsidP="0095200C">
      <w:r>
        <w:t>Text=</w:t>
      </w:r>
      <w:r>
        <w:rPr>
          <w:rFonts w:hint="eastAsia"/>
        </w:rPr>
        <w:t>吞食天地</w:t>
      </w:r>
      <w:r>
        <w:t xml:space="preserve"> </w:t>
      </w:r>
    </w:p>
    <w:p w:rsidR="00863402" w:rsidRDefault="00863402" w:rsidP="0095200C">
      <w:r>
        <w:t xml:space="preserve">|||xkseraph </w:t>
      </w:r>
    </w:p>
    <w:p w:rsidR="00863402" w:rsidRDefault="00863402" w:rsidP="0095200C"/>
    <w:p w:rsidR="00863402" w:rsidRDefault="00863402" w:rsidP="0095200C">
      <w:r>
        <w:t>[</w:t>
      </w:r>
      <w:r>
        <w:rPr>
          <w:rFonts w:hint="eastAsia"/>
        </w:rPr>
        <w:t>金钱</w:t>
      </w:r>
      <w:r>
        <w:t xml:space="preserve">] </w:t>
      </w:r>
    </w:p>
    <w:p w:rsidR="00863402" w:rsidRDefault="00863402" w:rsidP="0095200C">
      <w:r>
        <w:t xml:space="preserve">ON=C,FF,FF </w:t>
      </w:r>
    </w:p>
    <w:p w:rsidR="00863402" w:rsidRDefault="00863402" w:rsidP="0095200C"/>
    <w:p w:rsidR="00863402" w:rsidRDefault="00863402" w:rsidP="0095200C">
      <w:r>
        <w:t>[</w:t>
      </w:r>
      <w:r>
        <w:rPr>
          <w:rFonts w:hint="eastAsia"/>
        </w:rPr>
        <w:t>经验</w:t>
      </w:r>
      <w:r>
        <w:t xml:space="preserve">] </w:t>
      </w:r>
    </w:p>
    <w:p w:rsidR="00863402" w:rsidRDefault="00863402" w:rsidP="0095200C">
      <w:r>
        <w:t>LV0</w:t>
      </w:r>
      <w:r>
        <w:rPr>
          <w:rFonts w:hint="eastAsia"/>
        </w:rPr>
        <w:t>（安全值，推荐使用）</w:t>
      </w:r>
      <w:r>
        <w:t xml:space="preserve">=,FF,FF,F </w:t>
      </w:r>
    </w:p>
    <w:p w:rsidR="00863402" w:rsidRDefault="00863402" w:rsidP="0095200C">
      <w:r>
        <w:t>LV</w:t>
      </w:r>
      <w:r>
        <w:rPr>
          <w:rFonts w:hint="eastAsia"/>
        </w:rPr>
        <w:t>（有死机的可能。不推荐）</w:t>
      </w:r>
      <w:r>
        <w:t xml:space="preserve">=,FF,FF,F </w:t>
      </w:r>
    </w:p>
    <w:p w:rsidR="00863402" w:rsidRDefault="00863402" w:rsidP="0095200C"/>
    <w:p w:rsidR="00863402" w:rsidRDefault="00863402" w:rsidP="0095200C">
      <w:r>
        <w:t>[</w:t>
      </w:r>
      <w:r>
        <w:rPr>
          <w:rFonts w:hint="eastAsia"/>
        </w:rPr>
        <w:t>谋略</w:t>
      </w:r>
      <w:r>
        <w:t xml:space="preserve">] </w:t>
      </w:r>
    </w:p>
    <w:p w:rsidR="00863402" w:rsidRDefault="00863402" w:rsidP="0095200C">
      <w:r>
        <w:t xml:space="preserve">MAX=FA,FF </w:t>
      </w:r>
    </w:p>
    <w:p w:rsidR="00863402" w:rsidRDefault="00863402" w:rsidP="0095200C"/>
    <w:p w:rsidR="00863402" w:rsidRDefault="00863402" w:rsidP="0095200C">
      <w:r>
        <w:t>[</w:t>
      </w:r>
      <w:r>
        <w:rPr>
          <w:rFonts w:hint="eastAsia"/>
        </w:rPr>
        <w:t>不遇敌</w:t>
      </w:r>
      <w:r>
        <w:t xml:space="preserve">] </w:t>
      </w:r>
    </w:p>
    <w:p w:rsidR="00863402" w:rsidRDefault="00863402" w:rsidP="0095200C">
      <w:r>
        <w:t xml:space="preserve">ON=D,;A, </w:t>
      </w:r>
    </w:p>
    <w:p w:rsidR="00863402" w:rsidRDefault="00863402" w:rsidP="0095200C"/>
    <w:p w:rsidR="00863402" w:rsidRDefault="00863402" w:rsidP="0095200C">
      <w:r>
        <w:t>[</w:t>
      </w:r>
      <w:r>
        <w:rPr>
          <w:rFonts w:hint="eastAsia"/>
        </w:rPr>
        <w:t>士兵数（由于队伍可编辑，不确定是哪一个人）</w:t>
      </w:r>
      <w:r>
        <w:t xml:space="preserve">] </w:t>
      </w:r>
    </w:p>
    <w:p w:rsidR="00863402" w:rsidRDefault="00863402" w:rsidP="0095200C">
      <w:r>
        <w:t xml:space="preserve">MAX=E,0F, </w:t>
      </w:r>
    </w:p>
    <w:p w:rsidR="00863402" w:rsidRDefault="00863402" w:rsidP="0095200C"/>
    <w:p w:rsidR="00863402" w:rsidRDefault="00863402" w:rsidP="0095200C">
      <w:r>
        <w:t>[</w:t>
      </w:r>
      <w:r>
        <w:rPr>
          <w:rFonts w:hint="eastAsia"/>
        </w:rPr>
        <w:t>士兵数</w:t>
      </w:r>
      <w:r>
        <w:t xml:space="preserve">] </w:t>
      </w:r>
    </w:p>
    <w:p w:rsidR="00863402" w:rsidRDefault="00863402" w:rsidP="0095200C">
      <w:r>
        <w:t xml:space="preserve">MAX=EC,0F, </w:t>
      </w:r>
    </w:p>
    <w:p w:rsidR="00863402" w:rsidRDefault="00863402" w:rsidP="0095200C"/>
    <w:p w:rsidR="00863402" w:rsidRDefault="00863402" w:rsidP="0095200C">
      <w:r>
        <w:t>[</w:t>
      </w:r>
      <w:r>
        <w:rPr>
          <w:rFonts w:hint="eastAsia"/>
        </w:rPr>
        <w:t>士兵数</w:t>
      </w:r>
      <w:r>
        <w:t xml:space="preserve">] </w:t>
      </w:r>
    </w:p>
    <w:p w:rsidR="00863402" w:rsidRDefault="00863402" w:rsidP="0095200C">
      <w:r>
        <w:t xml:space="preserve">MAX=E,0F, </w:t>
      </w:r>
    </w:p>
    <w:p w:rsidR="00863402" w:rsidRDefault="00863402" w:rsidP="0095200C"/>
    <w:p w:rsidR="00863402" w:rsidRDefault="00863402" w:rsidP="0095200C">
      <w:r>
        <w:t>[</w:t>
      </w:r>
      <w:r>
        <w:rPr>
          <w:rFonts w:hint="eastAsia"/>
        </w:rPr>
        <w:t>士兵数</w:t>
      </w:r>
      <w:r>
        <w:t xml:space="preserve">] </w:t>
      </w:r>
    </w:p>
    <w:p w:rsidR="00863402" w:rsidRDefault="00863402" w:rsidP="0095200C">
      <w:r>
        <w:t xml:space="preserve">MAX=E,0F, </w:t>
      </w:r>
    </w:p>
    <w:p w:rsidR="00863402" w:rsidRDefault="00863402" w:rsidP="0095200C"/>
    <w:p w:rsidR="00863402" w:rsidRDefault="00863402" w:rsidP="0095200C">
      <w:r>
        <w:t>[</w:t>
      </w:r>
      <w:r>
        <w:rPr>
          <w:rFonts w:hint="eastAsia"/>
        </w:rPr>
        <w:t>士兵数</w:t>
      </w:r>
      <w:r>
        <w:t xml:space="preserve">] </w:t>
      </w:r>
    </w:p>
    <w:p w:rsidR="00863402" w:rsidRDefault="00863402" w:rsidP="0095200C">
      <w:r>
        <w:t xml:space="preserve">MAX=ED,0F, </w:t>
      </w:r>
    </w:p>
    <w:p w:rsidR="00863402" w:rsidRDefault="00863402" w:rsidP="0095200C"/>
    <w:p w:rsidR="00863402" w:rsidRDefault="00863402" w:rsidP="0095200C">
      <w:r>
        <w:t>[</w:t>
      </w:r>
      <w:r>
        <w:rPr>
          <w:rFonts w:hint="eastAsia"/>
        </w:rPr>
        <w:t>士兵数</w:t>
      </w:r>
      <w:r>
        <w:t xml:space="preserve">] </w:t>
      </w:r>
    </w:p>
    <w:p w:rsidR="00863402" w:rsidRDefault="00863402" w:rsidP="0095200C">
      <w:r>
        <w:t xml:space="preserve">MAX=E,0F, </w:t>
      </w:r>
    </w:p>
    <w:p w:rsidR="00863402" w:rsidRDefault="00863402" w:rsidP="0095200C"/>
    <w:p w:rsidR="00863402" w:rsidRDefault="00863402" w:rsidP="0095200C">
      <w:r>
        <w:t>[</w:t>
      </w:r>
      <w:r>
        <w:rPr>
          <w:rFonts w:hint="eastAsia"/>
        </w:rPr>
        <w:t>士兵数</w:t>
      </w:r>
      <w:r>
        <w:t xml:space="preserve">] </w:t>
      </w:r>
    </w:p>
    <w:p w:rsidR="00863402" w:rsidRDefault="00863402" w:rsidP="0095200C">
      <w:r>
        <w:t xml:space="preserve">MAX=EF,0F, </w:t>
      </w:r>
    </w:p>
    <w:p w:rsidR="00863402" w:rsidRDefault="00863402" w:rsidP="0095200C"/>
    <w:p w:rsidR="00863402" w:rsidRDefault="00863402" w:rsidP="0095200C">
      <w:r>
        <w:t>[</w:t>
      </w:r>
      <w:r>
        <w:rPr>
          <w:rFonts w:hint="eastAsia"/>
        </w:rPr>
        <w:t>敌方第一人士兵数</w:t>
      </w:r>
      <w:r>
        <w:t xml:space="preserve">] </w:t>
      </w:r>
    </w:p>
    <w:p w:rsidR="00863402" w:rsidRDefault="00863402" w:rsidP="0095200C">
      <w:r>
        <w:t xml:space="preserve">MIN=E,, </w:t>
      </w:r>
    </w:p>
    <w:p w:rsidR="00863402" w:rsidRDefault="00863402" w:rsidP="0095200C">
      <w:r>
        <w:t xml:space="preserve">MAX=E,0F, </w:t>
      </w:r>
    </w:p>
    <w:p w:rsidR="00863402" w:rsidRDefault="00863402" w:rsidP="0095200C"/>
    <w:p w:rsidR="00863402" w:rsidRDefault="00863402" w:rsidP="0095200C">
      <w:r>
        <w:t>[</w:t>
      </w:r>
      <w:r>
        <w:rPr>
          <w:rFonts w:hint="eastAsia"/>
        </w:rPr>
        <w:t>敌方第二人士兵数</w:t>
      </w:r>
      <w:r>
        <w:t xml:space="preserve">] </w:t>
      </w:r>
    </w:p>
    <w:p w:rsidR="00863402" w:rsidRDefault="00863402" w:rsidP="0095200C">
      <w:r>
        <w:t xml:space="preserve">MIN=E,, </w:t>
      </w:r>
    </w:p>
    <w:p w:rsidR="00863402" w:rsidRDefault="00863402" w:rsidP="0095200C">
      <w:r>
        <w:t xml:space="preserve">MAX=E,0F, </w:t>
      </w:r>
    </w:p>
    <w:p w:rsidR="00863402" w:rsidRDefault="00863402" w:rsidP="0095200C"/>
    <w:p w:rsidR="00863402" w:rsidRDefault="00863402" w:rsidP="0095200C">
      <w:r>
        <w:t>[</w:t>
      </w:r>
      <w:r>
        <w:rPr>
          <w:rFonts w:hint="eastAsia"/>
        </w:rPr>
        <w:t>敌方第三人士兵数</w:t>
      </w:r>
      <w:r>
        <w:t xml:space="preserve">] </w:t>
      </w:r>
    </w:p>
    <w:p w:rsidR="00863402" w:rsidRDefault="00863402" w:rsidP="0095200C">
      <w:r>
        <w:t xml:space="preserve">MIN=E,, </w:t>
      </w:r>
    </w:p>
    <w:p w:rsidR="00863402" w:rsidRDefault="00863402" w:rsidP="0095200C">
      <w:r>
        <w:t xml:space="preserve">MAX=E,0F, </w:t>
      </w:r>
    </w:p>
    <w:p w:rsidR="00863402" w:rsidRDefault="00863402" w:rsidP="0095200C"/>
    <w:p w:rsidR="00863402" w:rsidRDefault="00863402" w:rsidP="0095200C">
      <w:r>
        <w:t>[</w:t>
      </w:r>
      <w:r>
        <w:rPr>
          <w:rFonts w:hint="eastAsia"/>
        </w:rPr>
        <w:t>敌方第四人士兵数</w:t>
      </w:r>
      <w:r>
        <w:t xml:space="preserve">] </w:t>
      </w:r>
    </w:p>
    <w:p w:rsidR="00863402" w:rsidRDefault="00863402" w:rsidP="0095200C">
      <w:r>
        <w:t xml:space="preserve">MIN=EB,, </w:t>
      </w:r>
    </w:p>
    <w:p w:rsidR="00863402" w:rsidRDefault="00863402" w:rsidP="0095200C">
      <w:r>
        <w:t xml:space="preserve">MAX=EB,0F, </w:t>
      </w:r>
    </w:p>
    <w:p w:rsidR="00863402" w:rsidRDefault="00863402" w:rsidP="0095200C"/>
    <w:p w:rsidR="00863402" w:rsidRDefault="00863402" w:rsidP="0095200C">
      <w:r>
        <w:t>[</w:t>
      </w:r>
      <w:r>
        <w:rPr>
          <w:rFonts w:hint="eastAsia"/>
        </w:rPr>
        <w:t>敌方第五人士兵数</w:t>
      </w:r>
      <w:r>
        <w:t xml:space="preserve">] </w:t>
      </w:r>
    </w:p>
    <w:p w:rsidR="00863402" w:rsidRDefault="00863402" w:rsidP="0095200C">
      <w:r>
        <w:t xml:space="preserve">MIN=EE,, </w:t>
      </w:r>
    </w:p>
    <w:p w:rsidR="00863402" w:rsidRDefault="00863402" w:rsidP="0095200C">
      <w:r>
        <w:t xml:space="preserve">MAX=EE,0F, </w:t>
      </w:r>
    </w:p>
    <w:p w:rsidR="00863402" w:rsidRDefault="00863402" w:rsidP="0095200C"/>
    <w:p w:rsidR="00863402" w:rsidRDefault="00863402" w:rsidP="0095200C">
      <w:r>
        <w:t>[</w:t>
      </w:r>
      <w:r>
        <w:rPr>
          <w:rFonts w:hint="eastAsia"/>
        </w:rPr>
        <w:t>队首人物物品第一格</w:t>
      </w:r>
      <w:r>
        <w:t xml:space="preserve">] </w:t>
      </w:r>
    </w:p>
    <w:p w:rsidR="00863402" w:rsidRDefault="00863402" w:rsidP="0095200C">
      <w:r>
        <w:rPr>
          <w:rFonts w:hint="eastAsia"/>
        </w:rPr>
        <w:t>短剑</w:t>
      </w:r>
      <w:r>
        <w:t xml:space="preserve">=F0, </w:t>
      </w:r>
    </w:p>
    <w:p w:rsidR="00863402" w:rsidRDefault="00863402" w:rsidP="0095200C">
      <w:r>
        <w:rPr>
          <w:rFonts w:hint="eastAsia"/>
        </w:rPr>
        <w:t>铜剑</w:t>
      </w:r>
      <w:r>
        <w:t xml:space="preserve">=F0, </w:t>
      </w:r>
    </w:p>
    <w:p w:rsidR="00863402" w:rsidRDefault="00863402" w:rsidP="0095200C">
      <w:r>
        <w:rPr>
          <w:rFonts w:hint="eastAsia"/>
        </w:rPr>
        <w:t>铁剑</w:t>
      </w:r>
      <w:r>
        <w:t xml:space="preserve">=F0,0A </w:t>
      </w:r>
    </w:p>
    <w:p w:rsidR="00863402" w:rsidRDefault="00863402" w:rsidP="0095200C">
      <w:r>
        <w:rPr>
          <w:rFonts w:hint="eastAsia"/>
        </w:rPr>
        <w:t>闪电剑</w:t>
      </w:r>
      <w:r>
        <w:t xml:space="preserve">=F0,0B </w:t>
      </w:r>
    </w:p>
    <w:p w:rsidR="00863402" w:rsidRDefault="00863402" w:rsidP="0095200C">
      <w:r>
        <w:rPr>
          <w:rFonts w:hint="eastAsia"/>
        </w:rPr>
        <w:t>赤龙剑</w:t>
      </w:r>
      <w:r>
        <w:t xml:space="preserve">=F0,0C </w:t>
      </w:r>
    </w:p>
    <w:p w:rsidR="00863402" w:rsidRDefault="00863402" w:rsidP="0095200C">
      <w:r>
        <w:rPr>
          <w:rFonts w:hint="eastAsia"/>
        </w:rPr>
        <w:t>石斧</w:t>
      </w:r>
      <w:r>
        <w:t xml:space="preserve">=F0,0D </w:t>
      </w:r>
    </w:p>
    <w:p w:rsidR="00863402" w:rsidRDefault="00863402" w:rsidP="0095200C">
      <w:r>
        <w:rPr>
          <w:rFonts w:hint="eastAsia"/>
        </w:rPr>
        <w:t>铜斧</w:t>
      </w:r>
      <w:r>
        <w:t xml:space="preserve">=F0,0E </w:t>
      </w:r>
    </w:p>
    <w:p w:rsidR="00863402" w:rsidRDefault="00863402" w:rsidP="0095200C">
      <w:r>
        <w:rPr>
          <w:rFonts w:hint="eastAsia"/>
        </w:rPr>
        <w:t>铁斧</w:t>
      </w:r>
      <w:r>
        <w:t xml:space="preserve">=F0,0F </w:t>
      </w:r>
    </w:p>
    <w:p w:rsidR="00863402" w:rsidRDefault="00863402" w:rsidP="0095200C">
      <w:r>
        <w:rPr>
          <w:rFonts w:hint="eastAsia"/>
        </w:rPr>
        <w:t>钢斧</w:t>
      </w:r>
      <w:r>
        <w:t xml:space="preserve">=F0, </w:t>
      </w:r>
    </w:p>
    <w:p w:rsidR="00863402" w:rsidRDefault="00863402" w:rsidP="0095200C">
      <w:r>
        <w:rPr>
          <w:rFonts w:hint="eastAsia"/>
        </w:rPr>
        <w:t>火焰斧</w:t>
      </w:r>
      <w:r>
        <w:t xml:space="preserve">=F0, </w:t>
      </w:r>
    </w:p>
    <w:p w:rsidR="00863402" w:rsidRDefault="00863402" w:rsidP="0095200C">
      <w:r>
        <w:rPr>
          <w:rFonts w:hint="eastAsia"/>
        </w:rPr>
        <w:t>木枪</w:t>
      </w:r>
      <w:r>
        <w:t xml:space="preserve">=F0, </w:t>
      </w:r>
    </w:p>
    <w:p w:rsidR="00863402" w:rsidRDefault="00863402" w:rsidP="0095200C">
      <w:r>
        <w:rPr>
          <w:rFonts w:hint="eastAsia"/>
        </w:rPr>
        <w:t>铜枪</w:t>
      </w:r>
      <w:r>
        <w:t xml:space="preserve">=F0, </w:t>
      </w:r>
    </w:p>
    <w:p w:rsidR="00863402" w:rsidRDefault="00863402" w:rsidP="0095200C">
      <w:r>
        <w:rPr>
          <w:rFonts w:hint="eastAsia"/>
        </w:rPr>
        <w:t>铁枪</w:t>
      </w:r>
      <w:r>
        <w:t xml:space="preserve">=F0, </w:t>
      </w:r>
    </w:p>
    <w:p w:rsidR="00863402" w:rsidRDefault="00863402" w:rsidP="0095200C">
      <w:r>
        <w:rPr>
          <w:rFonts w:hint="eastAsia"/>
        </w:rPr>
        <w:t>钢枪</w:t>
      </w:r>
      <w:r>
        <w:t xml:space="preserve">=F0, </w:t>
      </w:r>
    </w:p>
    <w:p w:rsidR="00863402" w:rsidRDefault="00863402" w:rsidP="0095200C">
      <w:r>
        <w:rPr>
          <w:rFonts w:hint="eastAsia"/>
        </w:rPr>
        <w:t>冰枪</w:t>
      </w:r>
      <w:r>
        <w:t xml:space="preserve">=F0, </w:t>
      </w:r>
    </w:p>
    <w:p w:rsidR="00863402" w:rsidRDefault="00863402" w:rsidP="0095200C">
      <w:r>
        <w:rPr>
          <w:rFonts w:hint="eastAsia"/>
        </w:rPr>
        <w:t>石弓</w:t>
      </w:r>
      <w:r>
        <w:t xml:space="preserve">=F0, </w:t>
      </w:r>
    </w:p>
    <w:p w:rsidR="00863402" w:rsidRDefault="00863402" w:rsidP="0095200C">
      <w:r>
        <w:rPr>
          <w:rFonts w:hint="eastAsia"/>
        </w:rPr>
        <w:t>铜弓</w:t>
      </w:r>
      <w:r>
        <w:t xml:space="preserve">=F0, </w:t>
      </w:r>
    </w:p>
    <w:p w:rsidR="00863402" w:rsidRDefault="00863402" w:rsidP="0095200C">
      <w:r>
        <w:rPr>
          <w:rFonts w:hint="eastAsia"/>
        </w:rPr>
        <w:t>铁弓</w:t>
      </w:r>
      <w:r>
        <w:t xml:space="preserve">=F0, </w:t>
      </w:r>
    </w:p>
    <w:p w:rsidR="00863402" w:rsidRDefault="00863402" w:rsidP="0095200C">
      <w:r>
        <w:rPr>
          <w:rFonts w:hint="eastAsia"/>
        </w:rPr>
        <w:t>钢弓</w:t>
      </w:r>
      <w:r>
        <w:t xml:space="preserve">=F0,A </w:t>
      </w:r>
    </w:p>
    <w:p w:rsidR="00863402" w:rsidRDefault="00863402" w:rsidP="0095200C">
      <w:r>
        <w:rPr>
          <w:rFonts w:hint="eastAsia"/>
        </w:rPr>
        <w:t>火焰弓</w:t>
      </w:r>
      <w:r>
        <w:t xml:space="preserve">=F0,B </w:t>
      </w:r>
    </w:p>
    <w:p w:rsidR="00863402" w:rsidRDefault="00863402" w:rsidP="0095200C">
      <w:r>
        <w:rPr>
          <w:rFonts w:hint="eastAsia"/>
        </w:rPr>
        <w:t>石刀</w:t>
      </w:r>
      <w:r>
        <w:t xml:space="preserve">=F0,C </w:t>
      </w:r>
    </w:p>
    <w:p w:rsidR="00863402" w:rsidRDefault="00863402" w:rsidP="0095200C">
      <w:r>
        <w:rPr>
          <w:rFonts w:hint="eastAsia"/>
        </w:rPr>
        <w:t>铜刀</w:t>
      </w:r>
      <w:r>
        <w:t xml:space="preserve">=F0,D </w:t>
      </w:r>
    </w:p>
    <w:p w:rsidR="00863402" w:rsidRDefault="00863402" w:rsidP="0095200C">
      <w:r>
        <w:rPr>
          <w:rFonts w:hint="eastAsia"/>
        </w:rPr>
        <w:t>铁刀</w:t>
      </w:r>
      <w:r>
        <w:t xml:space="preserve">=F0,E </w:t>
      </w:r>
    </w:p>
    <w:p w:rsidR="00863402" w:rsidRDefault="00863402" w:rsidP="0095200C">
      <w:r>
        <w:rPr>
          <w:rFonts w:hint="eastAsia"/>
        </w:rPr>
        <w:t>钢刀</w:t>
      </w:r>
      <w:r>
        <w:t xml:space="preserve">=F0,F </w:t>
      </w:r>
    </w:p>
    <w:p w:rsidR="00863402" w:rsidRDefault="00863402" w:rsidP="0095200C">
      <w:r>
        <w:rPr>
          <w:rFonts w:hint="eastAsia"/>
        </w:rPr>
        <w:t>青龙刀</w:t>
      </w:r>
      <w:r>
        <w:t xml:space="preserve">=F0,0 </w:t>
      </w:r>
    </w:p>
    <w:p w:rsidR="00863402" w:rsidRDefault="00863402" w:rsidP="0095200C">
      <w:r>
        <w:rPr>
          <w:rFonts w:hint="eastAsia"/>
        </w:rPr>
        <w:t>青杠剑</w:t>
      </w:r>
      <w:r>
        <w:t xml:space="preserve">=F0, </w:t>
      </w:r>
    </w:p>
    <w:p w:rsidR="00863402" w:rsidRDefault="00863402" w:rsidP="0095200C">
      <w:r>
        <w:rPr>
          <w:rFonts w:hint="eastAsia"/>
        </w:rPr>
        <w:t>古锭刀</w:t>
      </w:r>
      <w:r>
        <w:t xml:space="preserve">=F0, </w:t>
      </w:r>
    </w:p>
    <w:p w:rsidR="00863402" w:rsidRDefault="00863402" w:rsidP="0095200C">
      <w:r>
        <w:rPr>
          <w:rFonts w:hint="eastAsia"/>
        </w:rPr>
        <w:t>紫鲨刀</w:t>
      </w:r>
      <w:r>
        <w:t xml:space="preserve">=F0, </w:t>
      </w:r>
    </w:p>
    <w:p w:rsidR="00863402" w:rsidRDefault="00863402" w:rsidP="0095200C">
      <w:r>
        <w:rPr>
          <w:rFonts w:hint="eastAsia"/>
        </w:rPr>
        <w:t>布衣</w:t>
      </w:r>
      <w:r>
        <w:t xml:space="preserve">=F0, </w:t>
      </w:r>
    </w:p>
    <w:p w:rsidR="00863402" w:rsidRDefault="00863402" w:rsidP="0095200C">
      <w:r>
        <w:rPr>
          <w:rFonts w:hint="eastAsia"/>
        </w:rPr>
        <w:t>皮衣</w:t>
      </w:r>
      <w:r>
        <w:t xml:space="preserve">=F0, </w:t>
      </w:r>
    </w:p>
    <w:p w:rsidR="00863402" w:rsidRDefault="00863402" w:rsidP="0095200C">
      <w:r>
        <w:rPr>
          <w:rFonts w:hint="eastAsia"/>
        </w:rPr>
        <w:t>铜甲</w:t>
      </w:r>
      <w:r>
        <w:t xml:space="preserve">=F0, </w:t>
      </w:r>
    </w:p>
    <w:p w:rsidR="00863402" w:rsidRDefault="00863402" w:rsidP="0095200C">
      <w:r>
        <w:rPr>
          <w:rFonts w:hint="eastAsia"/>
        </w:rPr>
        <w:t>铁甲</w:t>
      </w:r>
      <w:r>
        <w:t xml:space="preserve">=F0, </w:t>
      </w:r>
    </w:p>
    <w:p w:rsidR="00863402" w:rsidRDefault="00863402" w:rsidP="0095200C">
      <w:r>
        <w:rPr>
          <w:rFonts w:hint="eastAsia"/>
        </w:rPr>
        <w:t>钢甲</w:t>
      </w:r>
      <w:r>
        <w:t xml:space="preserve">=F0, </w:t>
      </w:r>
    </w:p>
    <w:p w:rsidR="00863402" w:rsidRDefault="00863402" w:rsidP="0095200C">
      <w:r>
        <w:rPr>
          <w:rFonts w:hint="eastAsia"/>
        </w:rPr>
        <w:t>火焰甲</w:t>
      </w:r>
      <w:r>
        <w:t xml:space="preserve">=F0, </w:t>
      </w:r>
    </w:p>
    <w:p w:rsidR="00863402" w:rsidRDefault="00863402" w:rsidP="0095200C">
      <w:r>
        <w:rPr>
          <w:rFonts w:hint="eastAsia"/>
        </w:rPr>
        <w:t>青龙甲</w:t>
      </w:r>
      <w:r>
        <w:t xml:space="preserve">=F0,A </w:t>
      </w:r>
    </w:p>
    <w:p w:rsidR="00863402" w:rsidRDefault="00863402" w:rsidP="0095200C">
      <w:r>
        <w:rPr>
          <w:rFonts w:hint="eastAsia"/>
        </w:rPr>
        <w:t>藤甲</w:t>
      </w:r>
      <w:r>
        <w:t xml:space="preserve">=F0,B </w:t>
      </w:r>
    </w:p>
    <w:p w:rsidR="00863402" w:rsidRDefault="00863402" w:rsidP="0095200C">
      <w:r>
        <w:rPr>
          <w:rFonts w:hint="eastAsia"/>
        </w:rPr>
        <w:t>头带</w:t>
      </w:r>
      <w:r>
        <w:t xml:space="preserve">=F0,C </w:t>
      </w:r>
    </w:p>
    <w:p w:rsidR="00863402" w:rsidRDefault="00863402" w:rsidP="0095200C">
      <w:r>
        <w:rPr>
          <w:rFonts w:hint="eastAsia"/>
        </w:rPr>
        <w:t>皮帽</w:t>
      </w:r>
      <w:r>
        <w:t xml:space="preserve">=F0,D </w:t>
      </w:r>
    </w:p>
    <w:p w:rsidR="00863402" w:rsidRDefault="00863402" w:rsidP="0095200C">
      <w:r>
        <w:rPr>
          <w:rFonts w:hint="eastAsia"/>
        </w:rPr>
        <w:t>铜盔</w:t>
      </w:r>
      <w:r>
        <w:t xml:space="preserve">=F0,E </w:t>
      </w:r>
    </w:p>
    <w:p w:rsidR="00863402" w:rsidRDefault="00863402" w:rsidP="0095200C">
      <w:r>
        <w:rPr>
          <w:rFonts w:hint="eastAsia"/>
        </w:rPr>
        <w:t>铁盔</w:t>
      </w:r>
      <w:r>
        <w:t xml:space="preserve">=F0,F </w:t>
      </w:r>
    </w:p>
    <w:p w:rsidR="00863402" w:rsidRDefault="00863402" w:rsidP="0095200C">
      <w:r>
        <w:rPr>
          <w:rFonts w:hint="eastAsia"/>
        </w:rPr>
        <w:t>钢盔</w:t>
      </w:r>
      <w:r>
        <w:t xml:space="preserve">=F0, </w:t>
      </w:r>
    </w:p>
    <w:p w:rsidR="00863402" w:rsidRDefault="00863402" w:rsidP="0095200C">
      <w:r>
        <w:rPr>
          <w:rFonts w:hint="eastAsia"/>
        </w:rPr>
        <w:t>木盾</w:t>
      </w:r>
      <w:r>
        <w:t xml:space="preserve">=F0, </w:t>
      </w:r>
    </w:p>
    <w:p w:rsidR="00863402" w:rsidRDefault="00863402" w:rsidP="0095200C">
      <w:r>
        <w:rPr>
          <w:rFonts w:hint="eastAsia"/>
        </w:rPr>
        <w:t>皮盾</w:t>
      </w:r>
      <w:r>
        <w:t xml:space="preserve">=F0, </w:t>
      </w:r>
    </w:p>
    <w:p w:rsidR="00863402" w:rsidRDefault="00863402" w:rsidP="0095200C">
      <w:r>
        <w:rPr>
          <w:rFonts w:hint="eastAsia"/>
        </w:rPr>
        <w:t>鳞盾</w:t>
      </w:r>
      <w:r>
        <w:t xml:space="preserve">=F0, </w:t>
      </w:r>
    </w:p>
    <w:p w:rsidR="00863402" w:rsidRDefault="00863402" w:rsidP="0095200C">
      <w:r>
        <w:rPr>
          <w:rFonts w:hint="eastAsia"/>
        </w:rPr>
        <w:t>铜盾</w:t>
      </w:r>
      <w:r>
        <w:t xml:space="preserve">=F0, </w:t>
      </w:r>
    </w:p>
    <w:p w:rsidR="00863402" w:rsidRDefault="00863402" w:rsidP="0095200C">
      <w:r>
        <w:rPr>
          <w:rFonts w:hint="eastAsia"/>
        </w:rPr>
        <w:t>铁盾</w:t>
      </w:r>
      <w:r>
        <w:t xml:space="preserve">=F0, </w:t>
      </w:r>
    </w:p>
    <w:p w:rsidR="00863402" w:rsidRDefault="00863402" w:rsidP="0095200C">
      <w:r>
        <w:rPr>
          <w:rFonts w:hint="eastAsia"/>
        </w:rPr>
        <w:t>钢盾</w:t>
      </w:r>
      <w:r>
        <w:t xml:space="preserve">=F0, </w:t>
      </w:r>
    </w:p>
    <w:p w:rsidR="00863402" w:rsidRDefault="00863402" w:rsidP="0095200C">
      <w:r>
        <w:rPr>
          <w:rFonts w:hint="eastAsia"/>
        </w:rPr>
        <w:t>火焰盾</w:t>
      </w:r>
      <w:r>
        <w:t xml:space="preserve">=F0, </w:t>
      </w:r>
    </w:p>
    <w:p w:rsidR="00863402" w:rsidRDefault="00863402" w:rsidP="0095200C">
      <w:r>
        <w:rPr>
          <w:rFonts w:hint="eastAsia"/>
        </w:rPr>
        <w:t>怒龙剑</w:t>
      </w:r>
      <w:r>
        <w:t xml:space="preserve">=F0, </w:t>
      </w:r>
    </w:p>
    <w:p w:rsidR="00863402" w:rsidRDefault="00863402" w:rsidP="0095200C">
      <w:r>
        <w:rPr>
          <w:rFonts w:hint="eastAsia"/>
        </w:rPr>
        <w:t>倚天剑</w:t>
      </w:r>
      <w:r>
        <w:t xml:space="preserve">=F0, </w:t>
      </w:r>
    </w:p>
    <w:p w:rsidR="00863402" w:rsidRDefault="00863402" w:rsidP="0095200C">
      <w:r>
        <w:rPr>
          <w:rFonts w:hint="eastAsia"/>
        </w:rPr>
        <w:t>白虎斧</w:t>
      </w:r>
      <w:r>
        <w:t xml:space="preserve">=F0,A </w:t>
      </w:r>
    </w:p>
    <w:p w:rsidR="00863402" w:rsidRDefault="00863402" w:rsidP="0095200C">
      <w:r>
        <w:rPr>
          <w:rFonts w:hint="eastAsia"/>
        </w:rPr>
        <w:t>连打剑</w:t>
      </w:r>
      <w:r>
        <w:t xml:space="preserve">=F0,B </w:t>
      </w:r>
    </w:p>
    <w:p w:rsidR="00863402" w:rsidRDefault="00863402" w:rsidP="0095200C">
      <w:r>
        <w:rPr>
          <w:rFonts w:hint="eastAsia"/>
        </w:rPr>
        <w:t>胜宗刀</w:t>
      </w:r>
      <w:r>
        <w:t xml:space="preserve">=F0,C </w:t>
      </w:r>
    </w:p>
    <w:p w:rsidR="00863402" w:rsidRDefault="00863402" w:rsidP="0095200C">
      <w:r>
        <w:rPr>
          <w:rFonts w:hint="eastAsia"/>
        </w:rPr>
        <w:t>诸刃斧</w:t>
      </w:r>
      <w:r>
        <w:t xml:space="preserve">=F0,D </w:t>
      </w:r>
    </w:p>
    <w:p w:rsidR="00863402" w:rsidRDefault="00863402" w:rsidP="0095200C">
      <w:r>
        <w:rPr>
          <w:rFonts w:hint="eastAsia"/>
        </w:rPr>
        <w:t>落雷斧</w:t>
      </w:r>
      <w:r>
        <w:t xml:space="preserve">=F0,E </w:t>
      </w:r>
    </w:p>
    <w:p w:rsidR="00863402" w:rsidRDefault="00863402" w:rsidP="0095200C">
      <w:r>
        <w:rPr>
          <w:rFonts w:hint="eastAsia"/>
        </w:rPr>
        <w:t>连弩</w:t>
      </w:r>
      <w:r>
        <w:t xml:space="preserve">=F0,F </w:t>
      </w:r>
    </w:p>
    <w:p w:rsidR="00863402" w:rsidRDefault="00863402" w:rsidP="0095200C">
      <w:r>
        <w:rPr>
          <w:rFonts w:hint="eastAsia"/>
        </w:rPr>
        <w:t>黑龙枪</w:t>
      </w:r>
      <w:r>
        <w:t xml:space="preserve">=F0,0 </w:t>
      </w:r>
    </w:p>
    <w:p w:rsidR="00863402" w:rsidRDefault="00863402" w:rsidP="0095200C">
      <w:r>
        <w:rPr>
          <w:rFonts w:hint="eastAsia"/>
        </w:rPr>
        <w:t>真空枪</w:t>
      </w:r>
      <w:r>
        <w:t xml:space="preserve">=F0, </w:t>
      </w:r>
    </w:p>
    <w:p w:rsidR="00863402" w:rsidRDefault="00863402" w:rsidP="0095200C">
      <w:r>
        <w:rPr>
          <w:rFonts w:hint="eastAsia"/>
        </w:rPr>
        <w:t>会心枪</w:t>
      </w:r>
      <w:r>
        <w:t xml:space="preserve">=F0, </w:t>
      </w:r>
    </w:p>
    <w:p w:rsidR="00863402" w:rsidRDefault="00863402" w:rsidP="0095200C">
      <w:r>
        <w:rPr>
          <w:rFonts w:hint="eastAsia"/>
        </w:rPr>
        <w:t>蛇矛</w:t>
      </w:r>
      <w:r>
        <w:t xml:space="preserve">=F0, </w:t>
      </w:r>
    </w:p>
    <w:p w:rsidR="00863402" w:rsidRDefault="00863402" w:rsidP="0095200C">
      <w:r>
        <w:rPr>
          <w:rFonts w:hint="eastAsia"/>
        </w:rPr>
        <w:t>偃月刀</w:t>
      </w:r>
      <w:r>
        <w:t xml:space="preserve">=F0, </w:t>
      </w:r>
    </w:p>
    <w:p w:rsidR="00863402" w:rsidRDefault="00863402" w:rsidP="0095200C">
      <w:r>
        <w:rPr>
          <w:rFonts w:hint="eastAsia"/>
        </w:rPr>
        <w:t>冰刀</w:t>
      </w:r>
      <w:r>
        <w:t xml:space="preserve">=F0, </w:t>
      </w:r>
    </w:p>
    <w:p w:rsidR="00863402" w:rsidRDefault="00863402" w:rsidP="0095200C">
      <w:r>
        <w:rPr>
          <w:rFonts w:hint="eastAsia"/>
        </w:rPr>
        <w:t>养由弓</w:t>
      </w:r>
      <w:r>
        <w:t xml:space="preserve">=F0, </w:t>
      </w:r>
    </w:p>
    <w:p w:rsidR="00863402" w:rsidRDefault="00863402" w:rsidP="0095200C">
      <w:r>
        <w:rPr>
          <w:rFonts w:hint="eastAsia"/>
        </w:rPr>
        <w:t>李广弓</w:t>
      </w:r>
      <w:r>
        <w:t xml:space="preserve">=F0, </w:t>
      </w:r>
    </w:p>
    <w:p w:rsidR="00863402" w:rsidRDefault="00863402" w:rsidP="0095200C">
      <w:r>
        <w:rPr>
          <w:rFonts w:hint="eastAsia"/>
        </w:rPr>
        <w:t>风盔</w:t>
      </w:r>
      <w:r>
        <w:t xml:space="preserve">=F0, </w:t>
      </w:r>
    </w:p>
    <w:p w:rsidR="00863402" w:rsidRDefault="00863402" w:rsidP="0095200C">
      <w:r>
        <w:rPr>
          <w:rFonts w:hint="eastAsia"/>
        </w:rPr>
        <w:t>天空盔</w:t>
      </w:r>
      <w:r>
        <w:t xml:space="preserve">=F0, </w:t>
      </w:r>
    </w:p>
    <w:p w:rsidR="00863402" w:rsidRDefault="00863402" w:rsidP="0095200C">
      <w:r>
        <w:rPr>
          <w:rFonts w:hint="eastAsia"/>
        </w:rPr>
        <w:t>伏龙盾</w:t>
      </w:r>
      <w:r>
        <w:t xml:space="preserve">=F0,A </w:t>
      </w:r>
    </w:p>
    <w:p w:rsidR="00863402" w:rsidRDefault="00863402" w:rsidP="0095200C">
      <w:r>
        <w:rPr>
          <w:rFonts w:hint="eastAsia"/>
        </w:rPr>
        <w:t>雷神盾</w:t>
      </w:r>
      <w:r>
        <w:t xml:space="preserve">=F0,B </w:t>
      </w:r>
    </w:p>
    <w:p w:rsidR="00863402" w:rsidRDefault="00863402" w:rsidP="0095200C">
      <w:r>
        <w:rPr>
          <w:rFonts w:hint="eastAsia"/>
        </w:rPr>
        <w:t>半月弓</w:t>
      </w:r>
      <w:r>
        <w:t xml:space="preserve">=F0,C </w:t>
      </w:r>
    </w:p>
    <w:p w:rsidR="00863402" w:rsidRDefault="00863402" w:rsidP="0095200C">
      <w:r>
        <w:rPr>
          <w:rFonts w:hint="eastAsia"/>
        </w:rPr>
        <w:t>薄刃斧</w:t>
      </w:r>
      <w:r>
        <w:t xml:space="preserve">=F0,D </w:t>
      </w:r>
    </w:p>
    <w:p w:rsidR="00863402" w:rsidRDefault="00863402" w:rsidP="0095200C">
      <w:r>
        <w:rPr>
          <w:rFonts w:hint="eastAsia"/>
        </w:rPr>
        <w:t>孟德新书</w:t>
      </w:r>
      <w:r>
        <w:t xml:space="preserve">=F0,E </w:t>
      </w:r>
    </w:p>
    <w:p w:rsidR="00863402" w:rsidRDefault="00863402" w:rsidP="0095200C">
      <w:r>
        <w:rPr>
          <w:rFonts w:hint="eastAsia"/>
        </w:rPr>
        <w:t>粉狮</w:t>
      </w:r>
      <w:r>
        <w:t xml:space="preserve">=F0,F </w:t>
      </w:r>
    </w:p>
    <w:p w:rsidR="00863402" w:rsidRDefault="00863402" w:rsidP="0095200C">
      <w:r>
        <w:rPr>
          <w:rFonts w:hint="eastAsia"/>
        </w:rPr>
        <w:t>赤兔马</w:t>
      </w:r>
      <w:r>
        <w:t xml:space="preserve">=F0,0 </w:t>
      </w:r>
    </w:p>
    <w:p w:rsidR="00863402" w:rsidRDefault="00863402" w:rsidP="0095200C">
      <w:r>
        <w:rPr>
          <w:rFonts w:hint="eastAsia"/>
        </w:rPr>
        <w:t>战马</w:t>
      </w:r>
      <w:r>
        <w:t xml:space="preserve">=F0, </w:t>
      </w:r>
    </w:p>
    <w:p w:rsidR="00863402" w:rsidRDefault="00863402" w:rsidP="0095200C">
      <w:r>
        <w:rPr>
          <w:rFonts w:hint="eastAsia"/>
        </w:rPr>
        <w:t>快速鞋</w:t>
      </w:r>
      <w:r>
        <w:t xml:space="preserve">=F0, </w:t>
      </w:r>
    </w:p>
    <w:p w:rsidR="00863402" w:rsidRDefault="00863402" w:rsidP="0095200C">
      <w:r>
        <w:rPr>
          <w:rFonts w:hint="eastAsia"/>
        </w:rPr>
        <w:t>项羽护手</w:t>
      </w:r>
      <w:r>
        <w:t xml:space="preserve">=F0, </w:t>
      </w:r>
    </w:p>
    <w:p w:rsidR="00863402" w:rsidRDefault="00863402" w:rsidP="0095200C">
      <w:r>
        <w:rPr>
          <w:rFonts w:hint="eastAsia"/>
        </w:rPr>
        <w:t>赤心丹</w:t>
      </w:r>
      <w:r>
        <w:t xml:space="preserve">=F0,;, </w:t>
      </w:r>
    </w:p>
    <w:p w:rsidR="00863402" w:rsidRDefault="00863402" w:rsidP="0095200C">
      <w:r>
        <w:rPr>
          <w:rFonts w:hint="eastAsia"/>
        </w:rPr>
        <w:t>铜仙丹</w:t>
      </w:r>
      <w:r>
        <w:t xml:space="preserve">=F0,;, </w:t>
      </w:r>
    </w:p>
    <w:p w:rsidR="00863402" w:rsidRDefault="00863402" w:rsidP="0095200C">
      <w:r>
        <w:rPr>
          <w:rFonts w:hint="eastAsia"/>
        </w:rPr>
        <w:t>银仙丹</w:t>
      </w:r>
      <w:r>
        <w:t xml:space="preserve">=F0,;, </w:t>
      </w:r>
    </w:p>
    <w:p w:rsidR="00863402" w:rsidRDefault="00863402" w:rsidP="0095200C">
      <w:r>
        <w:rPr>
          <w:rFonts w:hint="eastAsia"/>
        </w:rPr>
        <w:t>金仙丹</w:t>
      </w:r>
      <w:r>
        <w:t xml:space="preserve">=F0,;, </w:t>
      </w:r>
    </w:p>
    <w:p w:rsidR="00863402" w:rsidRDefault="00863402" w:rsidP="0095200C">
      <w:r>
        <w:rPr>
          <w:rFonts w:hint="eastAsia"/>
        </w:rPr>
        <w:t>会心丹</w:t>
      </w:r>
      <w:r>
        <w:t xml:space="preserve">=F0,;, </w:t>
      </w:r>
    </w:p>
    <w:p w:rsidR="00863402" w:rsidRDefault="00863402" w:rsidP="0095200C">
      <w:r>
        <w:rPr>
          <w:rFonts w:hint="eastAsia"/>
        </w:rPr>
        <w:t>银仙书</w:t>
      </w:r>
      <w:r>
        <w:t xml:space="preserve">=F0,;, </w:t>
      </w:r>
    </w:p>
    <w:p w:rsidR="00863402" w:rsidRDefault="00863402" w:rsidP="0095200C">
      <w:r>
        <w:rPr>
          <w:rFonts w:hint="eastAsia"/>
        </w:rPr>
        <w:t>金仙书</w:t>
      </w:r>
      <w:r>
        <w:t xml:space="preserve">=F0,A;, </w:t>
      </w:r>
    </w:p>
    <w:p w:rsidR="00863402" w:rsidRDefault="00863402" w:rsidP="0095200C">
      <w:r>
        <w:rPr>
          <w:rFonts w:hint="eastAsia"/>
        </w:rPr>
        <w:t>会心书</w:t>
      </w:r>
      <w:r>
        <w:t xml:space="preserve">=F0,B;, </w:t>
      </w:r>
    </w:p>
    <w:p w:rsidR="00863402" w:rsidRDefault="00863402" w:rsidP="0095200C">
      <w:r>
        <w:rPr>
          <w:rFonts w:hint="eastAsia"/>
        </w:rPr>
        <w:t>进攻令牌</w:t>
      </w:r>
      <w:r>
        <w:t xml:space="preserve">=F0,C;, </w:t>
      </w:r>
    </w:p>
    <w:p w:rsidR="00863402" w:rsidRDefault="00863402" w:rsidP="0095200C">
      <w:r>
        <w:rPr>
          <w:rFonts w:hint="eastAsia"/>
        </w:rPr>
        <w:t>野营帐</w:t>
      </w:r>
      <w:r>
        <w:t xml:space="preserve">=F0,D;, </w:t>
      </w:r>
    </w:p>
    <w:p w:rsidR="00863402" w:rsidRDefault="00863402" w:rsidP="0095200C">
      <w:r>
        <w:rPr>
          <w:rFonts w:hint="eastAsia"/>
        </w:rPr>
        <w:t>烟遁丹</w:t>
      </w:r>
      <w:r>
        <w:t xml:space="preserve">=F0,E;, </w:t>
      </w:r>
    </w:p>
    <w:p w:rsidR="00863402" w:rsidRDefault="00863402" w:rsidP="0095200C">
      <w:r>
        <w:rPr>
          <w:rFonts w:hint="eastAsia"/>
        </w:rPr>
        <w:t>智复丹</w:t>
      </w:r>
      <w:r>
        <w:t xml:space="preserve">=F0,F;, </w:t>
      </w:r>
    </w:p>
    <w:p w:rsidR="00863402" w:rsidRDefault="00863402" w:rsidP="0095200C">
      <w:r>
        <w:rPr>
          <w:rFonts w:hint="eastAsia"/>
        </w:rPr>
        <w:t>还魂丹</w:t>
      </w:r>
      <w:r>
        <w:t xml:space="preserve">=F0,;, </w:t>
      </w:r>
    </w:p>
    <w:p w:rsidR="00863402" w:rsidRDefault="00863402" w:rsidP="0095200C">
      <w:r>
        <w:rPr>
          <w:rFonts w:hint="eastAsia"/>
        </w:rPr>
        <w:t>郑玄信</w:t>
      </w:r>
      <w:r>
        <w:t xml:space="preserve">=F0, </w:t>
      </w:r>
    </w:p>
    <w:p w:rsidR="00863402" w:rsidRDefault="00863402" w:rsidP="0095200C">
      <w:r>
        <w:rPr>
          <w:rFonts w:hint="eastAsia"/>
        </w:rPr>
        <w:t>天堂丹</w:t>
      </w:r>
      <w:r>
        <w:t xml:space="preserve">=F0,;, </w:t>
      </w:r>
    </w:p>
    <w:p w:rsidR="00863402" w:rsidRDefault="00863402" w:rsidP="0095200C">
      <w:r>
        <w:rPr>
          <w:rFonts w:hint="eastAsia"/>
        </w:rPr>
        <w:t>火神书</w:t>
      </w:r>
      <w:r>
        <w:t xml:space="preserve">=F0, </w:t>
      </w:r>
    </w:p>
    <w:p w:rsidR="00863402" w:rsidRDefault="00863402" w:rsidP="0095200C">
      <w:r>
        <w:rPr>
          <w:rFonts w:hint="eastAsia"/>
        </w:rPr>
        <w:t>水龙书</w:t>
      </w:r>
      <w:r>
        <w:t xml:space="preserve">=F0, </w:t>
      </w:r>
    </w:p>
    <w:p w:rsidR="00863402" w:rsidRDefault="00863402" w:rsidP="0095200C">
      <w:r>
        <w:rPr>
          <w:rFonts w:hint="eastAsia"/>
        </w:rPr>
        <w:t>激石书</w:t>
      </w:r>
      <w:r>
        <w:t xml:space="preserve">=F0, </w:t>
      </w:r>
    </w:p>
    <w:p w:rsidR="00863402" w:rsidRDefault="00863402" w:rsidP="0095200C">
      <w:r>
        <w:rPr>
          <w:rFonts w:hint="eastAsia"/>
        </w:rPr>
        <w:t>兵法书</w:t>
      </w:r>
      <w:r>
        <w:t xml:space="preserve">=F0, </w:t>
      </w:r>
    </w:p>
    <w:p w:rsidR="00863402" w:rsidRDefault="00863402" w:rsidP="0095200C">
      <w:r>
        <w:rPr>
          <w:rFonts w:hint="eastAsia"/>
        </w:rPr>
        <w:t>六甲天书</w:t>
      </w:r>
      <w:r>
        <w:t xml:space="preserve">=F0,A </w:t>
      </w:r>
    </w:p>
    <w:p w:rsidR="00863402" w:rsidRDefault="00863402" w:rsidP="0095200C">
      <w:r>
        <w:rPr>
          <w:rFonts w:hint="eastAsia"/>
        </w:rPr>
        <w:t>茶</w:t>
      </w:r>
      <w:r>
        <w:t xml:space="preserve">=F0,B </w:t>
      </w:r>
    </w:p>
    <w:p w:rsidR="00863402" w:rsidRDefault="00863402" w:rsidP="0095200C">
      <w:r>
        <w:rPr>
          <w:rFonts w:hint="eastAsia"/>
        </w:rPr>
        <w:t>水壶</w:t>
      </w:r>
      <w:r>
        <w:t xml:space="preserve">=F0,C </w:t>
      </w:r>
    </w:p>
    <w:p w:rsidR="00863402" w:rsidRDefault="00863402" w:rsidP="0095200C">
      <w:r>
        <w:rPr>
          <w:rFonts w:hint="eastAsia"/>
        </w:rPr>
        <w:t>茶具</w:t>
      </w:r>
      <w:r>
        <w:t xml:space="preserve">=F0,D </w:t>
      </w:r>
    </w:p>
    <w:p w:rsidR="00863402" w:rsidRDefault="00863402" w:rsidP="0095200C">
      <w:r>
        <w:rPr>
          <w:rFonts w:hint="eastAsia"/>
        </w:rPr>
        <w:t>地图</w:t>
      </w:r>
      <w:r>
        <w:t xml:space="preserve">=F0,E </w:t>
      </w:r>
    </w:p>
    <w:p w:rsidR="00863402" w:rsidRDefault="00863402" w:rsidP="0095200C">
      <w:r>
        <w:rPr>
          <w:rFonts w:hint="eastAsia"/>
        </w:rPr>
        <w:t>西蜀地图</w:t>
      </w:r>
      <w:r>
        <w:t xml:space="preserve">=F0,F </w:t>
      </w:r>
    </w:p>
    <w:p w:rsidR="00863402" w:rsidRDefault="00863402" w:rsidP="0095200C">
      <w:r>
        <w:rPr>
          <w:rFonts w:hint="eastAsia"/>
        </w:rPr>
        <w:t>胡班家书</w:t>
      </w:r>
      <w:r>
        <w:t xml:space="preserve">=F0,0 </w:t>
      </w:r>
    </w:p>
    <w:p w:rsidR="00863402" w:rsidRDefault="00863402" w:rsidP="0095200C">
      <w:r>
        <w:rPr>
          <w:rFonts w:hint="eastAsia"/>
        </w:rPr>
        <w:t>风向书</w:t>
      </w:r>
      <w:r>
        <w:t xml:space="preserve">=F0, </w:t>
      </w:r>
    </w:p>
    <w:p w:rsidR="00863402" w:rsidRDefault="00863402" w:rsidP="0095200C">
      <w:r>
        <w:rPr>
          <w:rFonts w:hint="eastAsia"/>
        </w:rPr>
        <w:t>硝石</w:t>
      </w:r>
      <w:r>
        <w:t xml:space="preserve">=F0, </w:t>
      </w:r>
    </w:p>
    <w:p w:rsidR="00863402" w:rsidRDefault="00863402" w:rsidP="0095200C">
      <w:r>
        <w:rPr>
          <w:rFonts w:hint="eastAsia"/>
        </w:rPr>
        <w:t>老树枝</w:t>
      </w:r>
      <w:r>
        <w:t xml:space="preserve">=F0, </w:t>
      </w:r>
    </w:p>
    <w:p w:rsidR="00863402" w:rsidRDefault="00863402" w:rsidP="0095200C">
      <w:r>
        <w:rPr>
          <w:rFonts w:hint="eastAsia"/>
        </w:rPr>
        <w:t>炸药</w:t>
      </w:r>
      <w:r>
        <w:t xml:space="preserve">=F0, </w:t>
      </w:r>
    </w:p>
    <w:p w:rsidR="00863402" w:rsidRDefault="00863402" w:rsidP="0095200C">
      <w:r>
        <w:rPr>
          <w:rFonts w:hint="eastAsia"/>
        </w:rPr>
        <w:t>十万支箭</w:t>
      </w:r>
      <w:r>
        <w:t xml:space="preserve">=F0, </w:t>
      </w:r>
    </w:p>
    <w:p w:rsidR="00863402" w:rsidRDefault="00863402" w:rsidP="0095200C">
      <w:r>
        <w:rPr>
          <w:rFonts w:hint="eastAsia"/>
        </w:rPr>
        <w:t>兵符</w:t>
      </w:r>
      <w:r>
        <w:t xml:space="preserve">=F0, </w:t>
      </w:r>
    </w:p>
    <w:p w:rsidR="00863402" w:rsidRDefault="00863402" w:rsidP="0095200C">
      <w:r>
        <w:rPr>
          <w:rFonts w:hint="eastAsia"/>
        </w:rPr>
        <w:t>锦囊</w:t>
      </w:r>
      <w:r>
        <w:t xml:space="preserve">=F0, </w:t>
      </w:r>
    </w:p>
    <w:p w:rsidR="00863402" w:rsidRDefault="00863402" w:rsidP="0095200C">
      <w:r>
        <w:rPr>
          <w:rFonts w:hint="eastAsia"/>
        </w:rPr>
        <w:t>养由弓</w:t>
      </w:r>
      <w:r>
        <w:t xml:space="preserve">=F0, </w:t>
      </w:r>
    </w:p>
    <w:p w:rsidR="00863402" w:rsidRDefault="00863402" w:rsidP="0095200C">
      <w:r>
        <w:rPr>
          <w:rFonts w:hint="eastAsia"/>
        </w:rPr>
        <w:t>酒</w:t>
      </w:r>
      <w:r>
        <w:t xml:space="preserve">=F0, </w:t>
      </w:r>
    </w:p>
    <w:p w:rsidR="00863402" w:rsidRDefault="00863402" w:rsidP="0095200C">
      <w:r>
        <w:rPr>
          <w:rFonts w:hint="eastAsia"/>
        </w:rPr>
        <w:t>信</w:t>
      </w:r>
      <w:r>
        <w:t xml:space="preserve">=F0,A </w:t>
      </w:r>
    </w:p>
    <w:p w:rsidR="00863402" w:rsidRDefault="00863402" w:rsidP="0095200C">
      <w:r>
        <w:rPr>
          <w:rFonts w:hint="eastAsia"/>
        </w:rPr>
        <w:t>血书</w:t>
      </w:r>
      <w:r>
        <w:t xml:space="preserve">=F0,B </w:t>
      </w:r>
    </w:p>
    <w:p w:rsidR="00863402" w:rsidRDefault="00863402" w:rsidP="0095200C">
      <w:r>
        <w:rPr>
          <w:rFonts w:hint="eastAsia"/>
        </w:rPr>
        <w:t>青铜钥匙</w:t>
      </w:r>
      <w:r>
        <w:t xml:space="preserve">=F0,C </w:t>
      </w:r>
    </w:p>
    <w:p w:rsidR="00863402" w:rsidRDefault="00863402" w:rsidP="0095200C">
      <w:r>
        <w:rPr>
          <w:rFonts w:hint="eastAsia"/>
        </w:rPr>
        <w:t>火药壶</w:t>
      </w:r>
      <w:r>
        <w:t xml:space="preserve">=F0,D </w:t>
      </w:r>
    </w:p>
    <w:p w:rsidR="00863402" w:rsidRDefault="00863402" w:rsidP="0095200C">
      <w:r>
        <w:rPr>
          <w:rFonts w:hint="eastAsia"/>
        </w:rPr>
        <w:t>介绍信</w:t>
      </w:r>
      <w:r>
        <w:t xml:space="preserve">=F0,E </w:t>
      </w:r>
    </w:p>
    <w:p w:rsidR="00863402" w:rsidRDefault="00863402" w:rsidP="0095200C">
      <w:r>
        <w:rPr>
          <w:rFonts w:hint="eastAsia"/>
        </w:rPr>
        <w:t>渡航书</w:t>
      </w:r>
      <w:r>
        <w:t xml:space="preserve">=F0,F </w:t>
      </w:r>
    </w:p>
    <w:p w:rsidR="00863402" w:rsidRDefault="00863402" w:rsidP="0095200C"/>
    <w:p w:rsidR="00863402" w:rsidRDefault="00863402" w:rsidP="0095200C">
      <w:r>
        <w:t>[</w:t>
      </w:r>
      <w:r>
        <w:rPr>
          <w:rFonts w:hint="eastAsia"/>
        </w:rPr>
        <w:t>队首人物物品第二格</w:t>
      </w:r>
      <w:r>
        <w:t xml:space="preserve">] </w:t>
      </w:r>
    </w:p>
    <w:p w:rsidR="00863402" w:rsidRDefault="00863402" w:rsidP="0095200C">
      <w:r>
        <w:rPr>
          <w:rFonts w:hint="eastAsia"/>
        </w:rPr>
        <w:t>短剑</w:t>
      </w:r>
      <w:r>
        <w:t xml:space="preserve">=F, </w:t>
      </w:r>
    </w:p>
    <w:p w:rsidR="00863402" w:rsidRDefault="00863402" w:rsidP="0095200C">
      <w:r>
        <w:rPr>
          <w:rFonts w:hint="eastAsia"/>
        </w:rPr>
        <w:t>铜剑</w:t>
      </w:r>
      <w:r>
        <w:t xml:space="preserve">=F, </w:t>
      </w:r>
    </w:p>
    <w:p w:rsidR="00863402" w:rsidRDefault="00863402" w:rsidP="0095200C">
      <w:r>
        <w:rPr>
          <w:rFonts w:hint="eastAsia"/>
        </w:rPr>
        <w:t>铁剑</w:t>
      </w:r>
      <w:r>
        <w:t xml:space="preserve">=F,0A </w:t>
      </w:r>
    </w:p>
    <w:p w:rsidR="00863402" w:rsidRDefault="00863402" w:rsidP="0095200C">
      <w:r>
        <w:rPr>
          <w:rFonts w:hint="eastAsia"/>
        </w:rPr>
        <w:t>闪电剑</w:t>
      </w:r>
      <w:r>
        <w:t xml:space="preserve">=F,0B </w:t>
      </w:r>
    </w:p>
    <w:p w:rsidR="00863402" w:rsidRDefault="00863402" w:rsidP="0095200C">
      <w:r>
        <w:rPr>
          <w:rFonts w:hint="eastAsia"/>
        </w:rPr>
        <w:t>赤龙剑</w:t>
      </w:r>
      <w:r>
        <w:t xml:space="preserve">=F,0C </w:t>
      </w:r>
    </w:p>
    <w:p w:rsidR="00863402" w:rsidRDefault="00863402" w:rsidP="0095200C">
      <w:r>
        <w:rPr>
          <w:rFonts w:hint="eastAsia"/>
        </w:rPr>
        <w:t>石斧</w:t>
      </w:r>
      <w:r>
        <w:t xml:space="preserve">=F,0D </w:t>
      </w:r>
    </w:p>
    <w:p w:rsidR="00863402" w:rsidRDefault="00863402" w:rsidP="0095200C">
      <w:r>
        <w:rPr>
          <w:rFonts w:hint="eastAsia"/>
        </w:rPr>
        <w:t>铜斧</w:t>
      </w:r>
      <w:r>
        <w:t xml:space="preserve">=F,0E </w:t>
      </w:r>
    </w:p>
    <w:p w:rsidR="00863402" w:rsidRDefault="00863402" w:rsidP="0095200C">
      <w:r>
        <w:rPr>
          <w:rFonts w:hint="eastAsia"/>
        </w:rPr>
        <w:t>铁斧</w:t>
      </w:r>
      <w:r>
        <w:t xml:space="preserve">=F,0F </w:t>
      </w:r>
    </w:p>
    <w:p w:rsidR="00863402" w:rsidRDefault="00863402" w:rsidP="0095200C">
      <w:r>
        <w:rPr>
          <w:rFonts w:hint="eastAsia"/>
        </w:rPr>
        <w:t>钢斧</w:t>
      </w:r>
      <w:r>
        <w:t xml:space="preserve">=F, </w:t>
      </w:r>
    </w:p>
    <w:p w:rsidR="00863402" w:rsidRDefault="00863402" w:rsidP="0095200C">
      <w:r>
        <w:rPr>
          <w:rFonts w:hint="eastAsia"/>
        </w:rPr>
        <w:t>火焰斧</w:t>
      </w:r>
      <w:r>
        <w:t xml:space="preserve">=F, </w:t>
      </w:r>
    </w:p>
    <w:p w:rsidR="00863402" w:rsidRDefault="00863402" w:rsidP="0095200C">
      <w:r>
        <w:rPr>
          <w:rFonts w:hint="eastAsia"/>
        </w:rPr>
        <w:t>木枪</w:t>
      </w:r>
      <w:r>
        <w:t xml:space="preserve">=F, </w:t>
      </w:r>
    </w:p>
    <w:p w:rsidR="00863402" w:rsidRDefault="00863402" w:rsidP="0095200C">
      <w:r>
        <w:rPr>
          <w:rFonts w:hint="eastAsia"/>
        </w:rPr>
        <w:t>铜枪</w:t>
      </w:r>
      <w:r>
        <w:t xml:space="preserve">=F, </w:t>
      </w:r>
    </w:p>
    <w:p w:rsidR="00863402" w:rsidRDefault="00863402" w:rsidP="0095200C">
      <w:r>
        <w:rPr>
          <w:rFonts w:hint="eastAsia"/>
        </w:rPr>
        <w:t>铁枪</w:t>
      </w:r>
      <w:r>
        <w:t xml:space="preserve">=F, </w:t>
      </w:r>
    </w:p>
    <w:p w:rsidR="00863402" w:rsidRDefault="00863402" w:rsidP="0095200C">
      <w:r>
        <w:rPr>
          <w:rFonts w:hint="eastAsia"/>
        </w:rPr>
        <w:t>钢枪</w:t>
      </w:r>
      <w:r>
        <w:t xml:space="preserve">=F, </w:t>
      </w:r>
    </w:p>
    <w:p w:rsidR="00863402" w:rsidRDefault="00863402" w:rsidP="0095200C">
      <w:r>
        <w:rPr>
          <w:rFonts w:hint="eastAsia"/>
        </w:rPr>
        <w:t>冰枪</w:t>
      </w:r>
      <w:r>
        <w:t xml:space="preserve">=F, </w:t>
      </w:r>
    </w:p>
    <w:p w:rsidR="00863402" w:rsidRDefault="00863402" w:rsidP="0095200C">
      <w:r>
        <w:rPr>
          <w:rFonts w:hint="eastAsia"/>
        </w:rPr>
        <w:t>石弓</w:t>
      </w:r>
      <w:r>
        <w:t xml:space="preserve">=F, </w:t>
      </w:r>
    </w:p>
    <w:p w:rsidR="00863402" w:rsidRDefault="00863402" w:rsidP="0095200C">
      <w:r>
        <w:rPr>
          <w:rFonts w:hint="eastAsia"/>
        </w:rPr>
        <w:t>铜弓</w:t>
      </w:r>
      <w:r>
        <w:t xml:space="preserve">=F, </w:t>
      </w:r>
    </w:p>
    <w:p w:rsidR="00863402" w:rsidRDefault="00863402" w:rsidP="0095200C">
      <w:r>
        <w:rPr>
          <w:rFonts w:hint="eastAsia"/>
        </w:rPr>
        <w:t>铁弓</w:t>
      </w:r>
      <w:r>
        <w:t xml:space="preserve">=F, </w:t>
      </w:r>
    </w:p>
    <w:p w:rsidR="00863402" w:rsidRDefault="00863402" w:rsidP="0095200C">
      <w:r>
        <w:rPr>
          <w:rFonts w:hint="eastAsia"/>
        </w:rPr>
        <w:t>钢弓</w:t>
      </w:r>
      <w:r>
        <w:t xml:space="preserve">=F,A </w:t>
      </w:r>
    </w:p>
    <w:p w:rsidR="00863402" w:rsidRDefault="00863402" w:rsidP="0095200C">
      <w:r>
        <w:rPr>
          <w:rFonts w:hint="eastAsia"/>
        </w:rPr>
        <w:t>火焰弓</w:t>
      </w:r>
      <w:r>
        <w:t xml:space="preserve">=F,B </w:t>
      </w:r>
    </w:p>
    <w:p w:rsidR="00863402" w:rsidRDefault="00863402" w:rsidP="0095200C">
      <w:r>
        <w:rPr>
          <w:rFonts w:hint="eastAsia"/>
        </w:rPr>
        <w:t>石刀</w:t>
      </w:r>
      <w:r>
        <w:t xml:space="preserve">=F,C </w:t>
      </w:r>
    </w:p>
    <w:p w:rsidR="00863402" w:rsidRDefault="00863402" w:rsidP="0095200C">
      <w:r>
        <w:rPr>
          <w:rFonts w:hint="eastAsia"/>
        </w:rPr>
        <w:t>铜刀</w:t>
      </w:r>
      <w:r>
        <w:t xml:space="preserve">=F,D </w:t>
      </w:r>
    </w:p>
    <w:p w:rsidR="00863402" w:rsidRDefault="00863402" w:rsidP="0095200C">
      <w:r>
        <w:rPr>
          <w:rFonts w:hint="eastAsia"/>
        </w:rPr>
        <w:t>铁刀</w:t>
      </w:r>
      <w:r>
        <w:t xml:space="preserve">=F,E </w:t>
      </w:r>
    </w:p>
    <w:p w:rsidR="00863402" w:rsidRDefault="00863402" w:rsidP="0095200C">
      <w:r>
        <w:rPr>
          <w:rFonts w:hint="eastAsia"/>
        </w:rPr>
        <w:t>钢刀</w:t>
      </w:r>
      <w:r>
        <w:t xml:space="preserve">=F,F </w:t>
      </w:r>
    </w:p>
    <w:p w:rsidR="00863402" w:rsidRDefault="00863402" w:rsidP="0095200C">
      <w:r>
        <w:rPr>
          <w:rFonts w:hint="eastAsia"/>
        </w:rPr>
        <w:t>青龙刀</w:t>
      </w:r>
      <w:r>
        <w:t xml:space="preserve">=F,0 </w:t>
      </w:r>
    </w:p>
    <w:p w:rsidR="00863402" w:rsidRDefault="00863402" w:rsidP="0095200C">
      <w:r>
        <w:rPr>
          <w:rFonts w:hint="eastAsia"/>
        </w:rPr>
        <w:t>青杠剑</w:t>
      </w:r>
      <w:r>
        <w:t xml:space="preserve">=F, </w:t>
      </w:r>
    </w:p>
    <w:p w:rsidR="00863402" w:rsidRDefault="00863402" w:rsidP="0095200C">
      <w:r>
        <w:rPr>
          <w:rFonts w:hint="eastAsia"/>
        </w:rPr>
        <w:t>古锭刀</w:t>
      </w:r>
      <w:r>
        <w:t xml:space="preserve">=F, </w:t>
      </w:r>
    </w:p>
    <w:p w:rsidR="00863402" w:rsidRDefault="00863402" w:rsidP="0095200C">
      <w:r>
        <w:rPr>
          <w:rFonts w:hint="eastAsia"/>
        </w:rPr>
        <w:t>紫鲨刀</w:t>
      </w:r>
      <w:r>
        <w:t xml:space="preserve">=F, </w:t>
      </w:r>
    </w:p>
    <w:p w:rsidR="00863402" w:rsidRDefault="00863402" w:rsidP="0095200C">
      <w:r>
        <w:rPr>
          <w:rFonts w:hint="eastAsia"/>
        </w:rPr>
        <w:t>布衣</w:t>
      </w:r>
      <w:r>
        <w:t xml:space="preserve">=F, </w:t>
      </w:r>
    </w:p>
    <w:p w:rsidR="00863402" w:rsidRDefault="00863402" w:rsidP="0095200C">
      <w:r>
        <w:rPr>
          <w:rFonts w:hint="eastAsia"/>
        </w:rPr>
        <w:t>皮衣</w:t>
      </w:r>
      <w:r>
        <w:t xml:space="preserve">=F, </w:t>
      </w:r>
    </w:p>
    <w:p w:rsidR="00863402" w:rsidRDefault="00863402" w:rsidP="0095200C">
      <w:r>
        <w:rPr>
          <w:rFonts w:hint="eastAsia"/>
        </w:rPr>
        <w:t>铜甲</w:t>
      </w:r>
      <w:r>
        <w:t xml:space="preserve">=F, </w:t>
      </w:r>
    </w:p>
    <w:p w:rsidR="00863402" w:rsidRDefault="00863402" w:rsidP="0095200C">
      <w:r>
        <w:rPr>
          <w:rFonts w:hint="eastAsia"/>
        </w:rPr>
        <w:t>铁甲</w:t>
      </w:r>
      <w:r>
        <w:t xml:space="preserve">=F, </w:t>
      </w:r>
    </w:p>
    <w:p w:rsidR="00863402" w:rsidRDefault="00863402" w:rsidP="0095200C">
      <w:r>
        <w:rPr>
          <w:rFonts w:hint="eastAsia"/>
        </w:rPr>
        <w:t>钢甲</w:t>
      </w:r>
      <w:r>
        <w:t xml:space="preserve">=F, </w:t>
      </w:r>
    </w:p>
    <w:p w:rsidR="00863402" w:rsidRDefault="00863402" w:rsidP="0095200C">
      <w:r>
        <w:rPr>
          <w:rFonts w:hint="eastAsia"/>
        </w:rPr>
        <w:t>火焰甲</w:t>
      </w:r>
      <w:r>
        <w:t xml:space="preserve">=F, </w:t>
      </w:r>
    </w:p>
    <w:p w:rsidR="00863402" w:rsidRDefault="00863402" w:rsidP="0095200C">
      <w:r>
        <w:rPr>
          <w:rFonts w:hint="eastAsia"/>
        </w:rPr>
        <w:t>青龙甲</w:t>
      </w:r>
      <w:r>
        <w:t xml:space="preserve">=F,A </w:t>
      </w:r>
    </w:p>
    <w:p w:rsidR="00863402" w:rsidRDefault="00863402" w:rsidP="0095200C">
      <w:r>
        <w:rPr>
          <w:rFonts w:hint="eastAsia"/>
        </w:rPr>
        <w:t>藤甲</w:t>
      </w:r>
      <w:r>
        <w:t xml:space="preserve">=F,B </w:t>
      </w:r>
    </w:p>
    <w:p w:rsidR="00863402" w:rsidRDefault="00863402" w:rsidP="0095200C">
      <w:r>
        <w:rPr>
          <w:rFonts w:hint="eastAsia"/>
        </w:rPr>
        <w:t>头带</w:t>
      </w:r>
      <w:r>
        <w:t xml:space="preserve">=F,C </w:t>
      </w:r>
    </w:p>
    <w:p w:rsidR="00863402" w:rsidRDefault="00863402" w:rsidP="0095200C">
      <w:r>
        <w:rPr>
          <w:rFonts w:hint="eastAsia"/>
        </w:rPr>
        <w:t>皮帽</w:t>
      </w:r>
      <w:r>
        <w:t xml:space="preserve">=F,D </w:t>
      </w:r>
    </w:p>
    <w:p w:rsidR="00863402" w:rsidRDefault="00863402" w:rsidP="0095200C">
      <w:r>
        <w:rPr>
          <w:rFonts w:hint="eastAsia"/>
        </w:rPr>
        <w:t>铜盔</w:t>
      </w:r>
      <w:r>
        <w:t xml:space="preserve">=F,E </w:t>
      </w:r>
    </w:p>
    <w:p w:rsidR="00863402" w:rsidRDefault="00863402" w:rsidP="0095200C">
      <w:r>
        <w:rPr>
          <w:rFonts w:hint="eastAsia"/>
        </w:rPr>
        <w:t>铁盔</w:t>
      </w:r>
      <w:r>
        <w:t xml:space="preserve">=F,F </w:t>
      </w:r>
    </w:p>
    <w:p w:rsidR="00863402" w:rsidRDefault="00863402" w:rsidP="0095200C">
      <w:r>
        <w:rPr>
          <w:rFonts w:hint="eastAsia"/>
        </w:rPr>
        <w:t>钢盔</w:t>
      </w:r>
      <w:r>
        <w:t xml:space="preserve">=F, </w:t>
      </w:r>
    </w:p>
    <w:p w:rsidR="00863402" w:rsidRDefault="00863402" w:rsidP="0095200C">
      <w:r>
        <w:rPr>
          <w:rFonts w:hint="eastAsia"/>
        </w:rPr>
        <w:t>木盾</w:t>
      </w:r>
      <w:r>
        <w:t xml:space="preserve">=F, </w:t>
      </w:r>
    </w:p>
    <w:p w:rsidR="00863402" w:rsidRDefault="00863402" w:rsidP="0095200C">
      <w:r>
        <w:rPr>
          <w:rFonts w:hint="eastAsia"/>
        </w:rPr>
        <w:t>皮盾</w:t>
      </w:r>
      <w:r>
        <w:t xml:space="preserve">=F, </w:t>
      </w:r>
    </w:p>
    <w:p w:rsidR="00863402" w:rsidRDefault="00863402" w:rsidP="0095200C">
      <w:r>
        <w:rPr>
          <w:rFonts w:hint="eastAsia"/>
        </w:rPr>
        <w:t>鳞盾</w:t>
      </w:r>
      <w:r>
        <w:t xml:space="preserve">=F, </w:t>
      </w:r>
    </w:p>
    <w:p w:rsidR="00863402" w:rsidRDefault="00863402" w:rsidP="0095200C">
      <w:r>
        <w:rPr>
          <w:rFonts w:hint="eastAsia"/>
        </w:rPr>
        <w:t>铜盾</w:t>
      </w:r>
      <w:r>
        <w:t xml:space="preserve">=F, </w:t>
      </w:r>
    </w:p>
    <w:p w:rsidR="00863402" w:rsidRDefault="00863402" w:rsidP="0095200C">
      <w:r>
        <w:rPr>
          <w:rFonts w:hint="eastAsia"/>
        </w:rPr>
        <w:t>铁盾</w:t>
      </w:r>
      <w:r>
        <w:t xml:space="preserve">=F, </w:t>
      </w:r>
    </w:p>
    <w:p w:rsidR="00863402" w:rsidRDefault="00863402" w:rsidP="0095200C">
      <w:r>
        <w:rPr>
          <w:rFonts w:hint="eastAsia"/>
        </w:rPr>
        <w:t>钢盾</w:t>
      </w:r>
      <w:r>
        <w:t xml:space="preserve">=F, </w:t>
      </w:r>
    </w:p>
    <w:p w:rsidR="00863402" w:rsidRDefault="00863402" w:rsidP="0095200C">
      <w:r>
        <w:rPr>
          <w:rFonts w:hint="eastAsia"/>
        </w:rPr>
        <w:t>火焰盾</w:t>
      </w:r>
      <w:r>
        <w:t xml:space="preserve">=F, </w:t>
      </w:r>
    </w:p>
    <w:p w:rsidR="00863402" w:rsidRDefault="00863402" w:rsidP="0095200C">
      <w:r>
        <w:rPr>
          <w:rFonts w:hint="eastAsia"/>
        </w:rPr>
        <w:t>怒龙剑</w:t>
      </w:r>
      <w:r>
        <w:t xml:space="preserve">=F, </w:t>
      </w:r>
    </w:p>
    <w:p w:rsidR="00863402" w:rsidRDefault="00863402" w:rsidP="0095200C">
      <w:r>
        <w:rPr>
          <w:rFonts w:hint="eastAsia"/>
        </w:rPr>
        <w:t>倚天剑</w:t>
      </w:r>
      <w:r>
        <w:t xml:space="preserve">=F, </w:t>
      </w:r>
    </w:p>
    <w:p w:rsidR="00863402" w:rsidRDefault="00863402" w:rsidP="0095200C">
      <w:r>
        <w:rPr>
          <w:rFonts w:hint="eastAsia"/>
        </w:rPr>
        <w:t>白虎斧</w:t>
      </w:r>
      <w:r>
        <w:t xml:space="preserve">=F,A </w:t>
      </w:r>
    </w:p>
    <w:p w:rsidR="00863402" w:rsidRDefault="00863402" w:rsidP="0095200C">
      <w:r>
        <w:rPr>
          <w:rFonts w:hint="eastAsia"/>
        </w:rPr>
        <w:t>连打剑</w:t>
      </w:r>
      <w:r>
        <w:t xml:space="preserve">=F,B </w:t>
      </w:r>
    </w:p>
    <w:p w:rsidR="00863402" w:rsidRDefault="00863402" w:rsidP="0095200C">
      <w:r>
        <w:rPr>
          <w:rFonts w:hint="eastAsia"/>
        </w:rPr>
        <w:t>胜宗刀</w:t>
      </w:r>
      <w:r>
        <w:t xml:space="preserve">=F,C </w:t>
      </w:r>
    </w:p>
    <w:p w:rsidR="00863402" w:rsidRDefault="00863402" w:rsidP="0095200C">
      <w:r>
        <w:rPr>
          <w:rFonts w:hint="eastAsia"/>
        </w:rPr>
        <w:t>诸刃斧</w:t>
      </w:r>
      <w:r>
        <w:t xml:space="preserve">=F,D </w:t>
      </w:r>
    </w:p>
    <w:p w:rsidR="00863402" w:rsidRDefault="00863402" w:rsidP="0095200C">
      <w:r>
        <w:rPr>
          <w:rFonts w:hint="eastAsia"/>
        </w:rPr>
        <w:t>落雷斧</w:t>
      </w:r>
      <w:r>
        <w:t xml:space="preserve">=F,E </w:t>
      </w:r>
    </w:p>
    <w:p w:rsidR="00863402" w:rsidRDefault="00863402" w:rsidP="0095200C">
      <w:r>
        <w:rPr>
          <w:rFonts w:hint="eastAsia"/>
        </w:rPr>
        <w:t>连弩</w:t>
      </w:r>
      <w:r>
        <w:t xml:space="preserve">=F,F </w:t>
      </w:r>
    </w:p>
    <w:p w:rsidR="00863402" w:rsidRDefault="00863402" w:rsidP="0095200C">
      <w:r>
        <w:rPr>
          <w:rFonts w:hint="eastAsia"/>
        </w:rPr>
        <w:t>黑龙枪</w:t>
      </w:r>
      <w:r>
        <w:t xml:space="preserve">=F,0 </w:t>
      </w:r>
    </w:p>
    <w:p w:rsidR="00863402" w:rsidRDefault="00863402" w:rsidP="0095200C">
      <w:r>
        <w:rPr>
          <w:rFonts w:hint="eastAsia"/>
        </w:rPr>
        <w:t>真空枪</w:t>
      </w:r>
      <w:r>
        <w:t xml:space="preserve">=F, </w:t>
      </w:r>
    </w:p>
    <w:p w:rsidR="00863402" w:rsidRDefault="00863402" w:rsidP="0095200C">
      <w:r>
        <w:rPr>
          <w:rFonts w:hint="eastAsia"/>
        </w:rPr>
        <w:t>会心枪</w:t>
      </w:r>
      <w:r>
        <w:t xml:space="preserve">=F, </w:t>
      </w:r>
    </w:p>
    <w:p w:rsidR="00863402" w:rsidRDefault="00863402" w:rsidP="0095200C">
      <w:r>
        <w:rPr>
          <w:rFonts w:hint="eastAsia"/>
        </w:rPr>
        <w:t>蛇矛</w:t>
      </w:r>
      <w:r>
        <w:t xml:space="preserve">=F, </w:t>
      </w:r>
    </w:p>
    <w:p w:rsidR="00863402" w:rsidRDefault="00863402" w:rsidP="0095200C">
      <w:r>
        <w:rPr>
          <w:rFonts w:hint="eastAsia"/>
        </w:rPr>
        <w:t>偃月刀</w:t>
      </w:r>
      <w:r>
        <w:t xml:space="preserve">=F, </w:t>
      </w:r>
    </w:p>
    <w:p w:rsidR="00863402" w:rsidRDefault="00863402" w:rsidP="0095200C">
      <w:r>
        <w:rPr>
          <w:rFonts w:hint="eastAsia"/>
        </w:rPr>
        <w:t>冰刀</w:t>
      </w:r>
      <w:r>
        <w:t xml:space="preserve">=F, </w:t>
      </w:r>
    </w:p>
    <w:p w:rsidR="00863402" w:rsidRDefault="00863402" w:rsidP="0095200C">
      <w:r>
        <w:rPr>
          <w:rFonts w:hint="eastAsia"/>
        </w:rPr>
        <w:t>养由弓</w:t>
      </w:r>
      <w:r>
        <w:t xml:space="preserve">=F, </w:t>
      </w:r>
    </w:p>
    <w:p w:rsidR="00863402" w:rsidRDefault="00863402" w:rsidP="0095200C">
      <w:r>
        <w:rPr>
          <w:rFonts w:hint="eastAsia"/>
        </w:rPr>
        <w:t>李广弓</w:t>
      </w:r>
      <w:r>
        <w:t xml:space="preserve">=F, </w:t>
      </w:r>
    </w:p>
    <w:p w:rsidR="00863402" w:rsidRDefault="00863402" w:rsidP="0095200C">
      <w:r>
        <w:rPr>
          <w:rFonts w:hint="eastAsia"/>
        </w:rPr>
        <w:t>风盔</w:t>
      </w:r>
      <w:r>
        <w:t xml:space="preserve">=F, </w:t>
      </w:r>
    </w:p>
    <w:p w:rsidR="00863402" w:rsidRDefault="00863402" w:rsidP="0095200C">
      <w:r>
        <w:rPr>
          <w:rFonts w:hint="eastAsia"/>
        </w:rPr>
        <w:t>天空盔</w:t>
      </w:r>
      <w:r>
        <w:t xml:space="preserve">=F, </w:t>
      </w:r>
    </w:p>
    <w:p w:rsidR="00863402" w:rsidRDefault="00863402" w:rsidP="0095200C">
      <w:r>
        <w:rPr>
          <w:rFonts w:hint="eastAsia"/>
        </w:rPr>
        <w:t>伏龙盾</w:t>
      </w:r>
      <w:r>
        <w:t xml:space="preserve">=F,A </w:t>
      </w:r>
    </w:p>
    <w:p w:rsidR="00863402" w:rsidRDefault="00863402" w:rsidP="0095200C">
      <w:r>
        <w:rPr>
          <w:rFonts w:hint="eastAsia"/>
        </w:rPr>
        <w:t>雷神盾</w:t>
      </w:r>
      <w:r>
        <w:t xml:space="preserve">=F,B </w:t>
      </w:r>
    </w:p>
    <w:p w:rsidR="00863402" w:rsidRDefault="00863402" w:rsidP="0095200C">
      <w:r>
        <w:rPr>
          <w:rFonts w:hint="eastAsia"/>
        </w:rPr>
        <w:t>半月弓</w:t>
      </w:r>
      <w:r>
        <w:t xml:space="preserve">=F,C </w:t>
      </w:r>
    </w:p>
    <w:p w:rsidR="00863402" w:rsidRDefault="00863402" w:rsidP="0095200C">
      <w:r>
        <w:rPr>
          <w:rFonts w:hint="eastAsia"/>
        </w:rPr>
        <w:t>薄刃斧</w:t>
      </w:r>
      <w:r>
        <w:t xml:space="preserve">=F,D </w:t>
      </w:r>
    </w:p>
    <w:p w:rsidR="00863402" w:rsidRDefault="00863402" w:rsidP="0095200C">
      <w:r>
        <w:rPr>
          <w:rFonts w:hint="eastAsia"/>
        </w:rPr>
        <w:t>孟德新书</w:t>
      </w:r>
      <w:r>
        <w:t xml:space="preserve">=F,E </w:t>
      </w:r>
    </w:p>
    <w:p w:rsidR="00863402" w:rsidRDefault="00863402" w:rsidP="0095200C">
      <w:r>
        <w:rPr>
          <w:rFonts w:hint="eastAsia"/>
        </w:rPr>
        <w:t>粉狮</w:t>
      </w:r>
      <w:r>
        <w:t xml:space="preserve">=F,F </w:t>
      </w:r>
    </w:p>
    <w:p w:rsidR="00863402" w:rsidRDefault="00863402" w:rsidP="0095200C">
      <w:r>
        <w:rPr>
          <w:rFonts w:hint="eastAsia"/>
        </w:rPr>
        <w:t>赤兔马</w:t>
      </w:r>
      <w:r>
        <w:t xml:space="preserve">=F,0 </w:t>
      </w:r>
    </w:p>
    <w:p w:rsidR="00863402" w:rsidRDefault="00863402" w:rsidP="0095200C">
      <w:r>
        <w:rPr>
          <w:rFonts w:hint="eastAsia"/>
        </w:rPr>
        <w:t>战马</w:t>
      </w:r>
      <w:r>
        <w:t xml:space="preserve">=F, </w:t>
      </w:r>
    </w:p>
    <w:p w:rsidR="00863402" w:rsidRDefault="00863402" w:rsidP="0095200C">
      <w:r>
        <w:rPr>
          <w:rFonts w:hint="eastAsia"/>
        </w:rPr>
        <w:t>快速鞋</w:t>
      </w:r>
      <w:r>
        <w:t xml:space="preserve">=F, </w:t>
      </w:r>
    </w:p>
    <w:p w:rsidR="00863402" w:rsidRDefault="00863402" w:rsidP="0095200C">
      <w:r>
        <w:rPr>
          <w:rFonts w:hint="eastAsia"/>
        </w:rPr>
        <w:t>项羽护手</w:t>
      </w:r>
      <w:r>
        <w:t xml:space="preserve">=F, </w:t>
      </w:r>
    </w:p>
    <w:p w:rsidR="00863402" w:rsidRDefault="00863402" w:rsidP="0095200C">
      <w:r>
        <w:rPr>
          <w:rFonts w:hint="eastAsia"/>
        </w:rPr>
        <w:t>赤心丹</w:t>
      </w:r>
      <w:r>
        <w:t xml:space="preserve">=F,;, </w:t>
      </w:r>
    </w:p>
    <w:p w:rsidR="00863402" w:rsidRDefault="00863402" w:rsidP="0095200C">
      <w:r>
        <w:rPr>
          <w:rFonts w:hint="eastAsia"/>
        </w:rPr>
        <w:t>铜仙丹</w:t>
      </w:r>
      <w:r>
        <w:t xml:space="preserve">=F,;, </w:t>
      </w:r>
    </w:p>
    <w:p w:rsidR="00863402" w:rsidRDefault="00863402" w:rsidP="0095200C">
      <w:r>
        <w:rPr>
          <w:rFonts w:hint="eastAsia"/>
        </w:rPr>
        <w:t>银仙丹</w:t>
      </w:r>
      <w:r>
        <w:t xml:space="preserve">=F,;, </w:t>
      </w:r>
    </w:p>
    <w:p w:rsidR="00863402" w:rsidRDefault="00863402" w:rsidP="0095200C">
      <w:r>
        <w:rPr>
          <w:rFonts w:hint="eastAsia"/>
        </w:rPr>
        <w:t>金仙丹</w:t>
      </w:r>
      <w:r>
        <w:t xml:space="preserve">=F,;, </w:t>
      </w:r>
    </w:p>
    <w:p w:rsidR="00863402" w:rsidRDefault="00863402" w:rsidP="0095200C">
      <w:r>
        <w:rPr>
          <w:rFonts w:hint="eastAsia"/>
        </w:rPr>
        <w:t>会心丹</w:t>
      </w:r>
      <w:r>
        <w:t xml:space="preserve">=F,;, </w:t>
      </w:r>
    </w:p>
    <w:p w:rsidR="00863402" w:rsidRDefault="00863402" w:rsidP="0095200C">
      <w:r>
        <w:rPr>
          <w:rFonts w:hint="eastAsia"/>
        </w:rPr>
        <w:t>银仙书</w:t>
      </w:r>
      <w:r>
        <w:t xml:space="preserve">=F,;, </w:t>
      </w:r>
    </w:p>
    <w:p w:rsidR="00863402" w:rsidRDefault="00863402" w:rsidP="0095200C">
      <w:r>
        <w:rPr>
          <w:rFonts w:hint="eastAsia"/>
        </w:rPr>
        <w:t>金仙书</w:t>
      </w:r>
      <w:r>
        <w:t xml:space="preserve">=F,A;, </w:t>
      </w:r>
    </w:p>
    <w:p w:rsidR="00863402" w:rsidRDefault="00863402" w:rsidP="0095200C">
      <w:r>
        <w:rPr>
          <w:rFonts w:hint="eastAsia"/>
        </w:rPr>
        <w:t>会心书</w:t>
      </w:r>
      <w:r>
        <w:t xml:space="preserve">=F,B;, </w:t>
      </w:r>
    </w:p>
    <w:p w:rsidR="00863402" w:rsidRDefault="00863402" w:rsidP="0095200C">
      <w:r>
        <w:rPr>
          <w:rFonts w:hint="eastAsia"/>
        </w:rPr>
        <w:t>进攻令牌</w:t>
      </w:r>
      <w:r>
        <w:t xml:space="preserve">=F,C;, </w:t>
      </w:r>
    </w:p>
    <w:p w:rsidR="00863402" w:rsidRDefault="00863402" w:rsidP="0095200C">
      <w:r>
        <w:rPr>
          <w:rFonts w:hint="eastAsia"/>
        </w:rPr>
        <w:t>野营帐</w:t>
      </w:r>
      <w:r>
        <w:t xml:space="preserve">=F,D;, </w:t>
      </w:r>
    </w:p>
    <w:p w:rsidR="00863402" w:rsidRDefault="00863402" w:rsidP="0095200C">
      <w:r>
        <w:rPr>
          <w:rFonts w:hint="eastAsia"/>
        </w:rPr>
        <w:t>烟遁丹</w:t>
      </w:r>
      <w:r>
        <w:t xml:space="preserve">=F,E;, </w:t>
      </w:r>
    </w:p>
    <w:p w:rsidR="00863402" w:rsidRDefault="00863402" w:rsidP="0095200C">
      <w:r>
        <w:rPr>
          <w:rFonts w:hint="eastAsia"/>
        </w:rPr>
        <w:t>智复丹</w:t>
      </w:r>
      <w:r>
        <w:t xml:space="preserve">=F,F;, </w:t>
      </w:r>
    </w:p>
    <w:p w:rsidR="00863402" w:rsidRDefault="00863402" w:rsidP="0095200C">
      <w:r>
        <w:rPr>
          <w:rFonts w:hint="eastAsia"/>
        </w:rPr>
        <w:t>还魂丹</w:t>
      </w:r>
      <w:r>
        <w:t xml:space="preserve">=F,;, </w:t>
      </w:r>
    </w:p>
    <w:p w:rsidR="00863402" w:rsidRDefault="00863402" w:rsidP="0095200C">
      <w:r>
        <w:rPr>
          <w:rFonts w:hint="eastAsia"/>
        </w:rPr>
        <w:t>郑玄信</w:t>
      </w:r>
      <w:r>
        <w:t xml:space="preserve">=F, </w:t>
      </w:r>
    </w:p>
    <w:p w:rsidR="00863402" w:rsidRDefault="00863402" w:rsidP="0095200C">
      <w:r>
        <w:rPr>
          <w:rFonts w:hint="eastAsia"/>
        </w:rPr>
        <w:t>天堂丹</w:t>
      </w:r>
      <w:r>
        <w:t xml:space="preserve">=F,;, </w:t>
      </w:r>
    </w:p>
    <w:p w:rsidR="00863402" w:rsidRDefault="00863402" w:rsidP="0095200C">
      <w:r>
        <w:rPr>
          <w:rFonts w:hint="eastAsia"/>
        </w:rPr>
        <w:t>火神书</w:t>
      </w:r>
      <w:r>
        <w:t xml:space="preserve">=F, </w:t>
      </w:r>
    </w:p>
    <w:p w:rsidR="00863402" w:rsidRDefault="00863402" w:rsidP="0095200C">
      <w:r>
        <w:rPr>
          <w:rFonts w:hint="eastAsia"/>
        </w:rPr>
        <w:t>水龙书</w:t>
      </w:r>
      <w:r>
        <w:t xml:space="preserve">=F, </w:t>
      </w:r>
    </w:p>
    <w:p w:rsidR="00863402" w:rsidRDefault="00863402" w:rsidP="0095200C">
      <w:r>
        <w:rPr>
          <w:rFonts w:hint="eastAsia"/>
        </w:rPr>
        <w:t>激石书</w:t>
      </w:r>
      <w:r>
        <w:t xml:space="preserve">=F, </w:t>
      </w:r>
    </w:p>
    <w:p w:rsidR="00863402" w:rsidRDefault="00863402" w:rsidP="0095200C">
      <w:r>
        <w:rPr>
          <w:rFonts w:hint="eastAsia"/>
        </w:rPr>
        <w:t>兵法书</w:t>
      </w:r>
      <w:r>
        <w:t xml:space="preserve">=F, </w:t>
      </w:r>
    </w:p>
    <w:p w:rsidR="00863402" w:rsidRDefault="00863402" w:rsidP="0095200C">
      <w:r>
        <w:rPr>
          <w:rFonts w:hint="eastAsia"/>
        </w:rPr>
        <w:t>六甲天书</w:t>
      </w:r>
      <w:r>
        <w:t xml:space="preserve">=F,A </w:t>
      </w:r>
    </w:p>
    <w:p w:rsidR="00863402" w:rsidRDefault="00863402" w:rsidP="0095200C">
      <w:r>
        <w:rPr>
          <w:rFonts w:hint="eastAsia"/>
        </w:rPr>
        <w:t>茶</w:t>
      </w:r>
      <w:r>
        <w:t xml:space="preserve">=F,B </w:t>
      </w:r>
    </w:p>
    <w:p w:rsidR="00863402" w:rsidRDefault="00863402" w:rsidP="0095200C">
      <w:r>
        <w:rPr>
          <w:rFonts w:hint="eastAsia"/>
        </w:rPr>
        <w:t>水壶</w:t>
      </w:r>
      <w:r>
        <w:t xml:space="preserve">=F,C </w:t>
      </w:r>
    </w:p>
    <w:p w:rsidR="00863402" w:rsidRDefault="00863402" w:rsidP="0095200C">
      <w:r>
        <w:rPr>
          <w:rFonts w:hint="eastAsia"/>
        </w:rPr>
        <w:t>茶具</w:t>
      </w:r>
      <w:r>
        <w:t xml:space="preserve">=F,D </w:t>
      </w:r>
    </w:p>
    <w:p w:rsidR="00863402" w:rsidRDefault="00863402" w:rsidP="0095200C">
      <w:r>
        <w:rPr>
          <w:rFonts w:hint="eastAsia"/>
        </w:rPr>
        <w:t>地图</w:t>
      </w:r>
      <w:r>
        <w:t xml:space="preserve">=F,E </w:t>
      </w:r>
    </w:p>
    <w:p w:rsidR="00863402" w:rsidRDefault="00863402" w:rsidP="0095200C">
      <w:r>
        <w:rPr>
          <w:rFonts w:hint="eastAsia"/>
        </w:rPr>
        <w:t>西蜀地图</w:t>
      </w:r>
      <w:r>
        <w:t xml:space="preserve">=F,F </w:t>
      </w:r>
    </w:p>
    <w:p w:rsidR="00863402" w:rsidRDefault="00863402" w:rsidP="0095200C">
      <w:r>
        <w:rPr>
          <w:rFonts w:hint="eastAsia"/>
        </w:rPr>
        <w:t>胡班家书</w:t>
      </w:r>
      <w:r>
        <w:t xml:space="preserve">=F,0 </w:t>
      </w:r>
    </w:p>
    <w:p w:rsidR="00863402" w:rsidRDefault="00863402" w:rsidP="0095200C">
      <w:r>
        <w:rPr>
          <w:rFonts w:hint="eastAsia"/>
        </w:rPr>
        <w:t>风向书</w:t>
      </w:r>
      <w:r>
        <w:t xml:space="preserve">=F, </w:t>
      </w:r>
    </w:p>
    <w:p w:rsidR="00863402" w:rsidRDefault="00863402" w:rsidP="0095200C">
      <w:r>
        <w:rPr>
          <w:rFonts w:hint="eastAsia"/>
        </w:rPr>
        <w:t>硝石</w:t>
      </w:r>
      <w:r>
        <w:t xml:space="preserve">=F, </w:t>
      </w:r>
    </w:p>
    <w:p w:rsidR="00863402" w:rsidRDefault="00863402" w:rsidP="0095200C">
      <w:r>
        <w:rPr>
          <w:rFonts w:hint="eastAsia"/>
        </w:rPr>
        <w:t>老树枝</w:t>
      </w:r>
      <w:r>
        <w:t xml:space="preserve">=F, </w:t>
      </w:r>
    </w:p>
    <w:p w:rsidR="00863402" w:rsidRDefault="00863402" w:rsidP="0095200C">
      <w:r>
        <w:rPr>
          <w:rFonts w:hint="eastAsia"/>
        </w:rPr>
        <w:t>炸药</w:t>
      </w:r>
      <w:r>
        <w:t xml:space="preserve">=F, </w:t>
      </w:r>
    </w:p>
    <w:p w:rsidR="00863402" w:rsidRDefault="00863402" w:rsidP="0095200C">
      <w:r>
        <w:rPr>
          <w:rFonts w:hint="eastAsia"/>
        </w:rPr>
        <w:t>十万支箭</w:t>
      </w:r>
      <w:r>
        <w:t xml:space="preserve">=F, </w:t>
      </w:r>
    </w:p>
    <w:p w:rsidR="00863402" w:rsidRDefault="00863402" w:rsidP="0095200C">
      <w:r>
        <w:rPr>
          <w:rFonts w:hint="eastAsia"/>
        </w:rPr>
        <w:t>兵符</w:t>
      </w:r>
      <w:r>
        <w:t xml:space="preserve">=F, </w:t>
      </w:r>
    </w:p>
    <w:p w:rsidR="00863402" w:rsidRDefault="00863402" w:rsidP="0095200C">
      <w:r>
        <w:rPr>
          <w:rFonts w:hint="eastAsia"/>
        </w:rPr>
        <w:t>锦囊</w:t>
      </w:r>
      <w:r>
        <w:t xml:space="preserve">=F, </w:t>
      </w:r>
    </w:p>
    <w:p w:rsidR="00863402" w:rsidRDefault="00863402" w:rsidP="0095200C">
      <w:r>
        <w:rPr>
          <w:rFonts w:hint="eastAsia"/>
        </w:rPr>
        <w:t>养由弓</w:t>
      </w:r>
      <w:r>
        <w:t xml:space="preserve">=F, </w:t>
      </w:r>
    </w:p>
    <w:p w:rsidR="00863402" w:rsidRDefault="00863402" w:rsidP="0095200C">
      <w:r>
        <w:rPr>
          <w:rFonts w:hint="eastAsia"/>
        </w:rPr>
        <w:t>酒</w:t>
      </w:r>
      <w:r>
        <w:t xml:space="preserve">=F, </w:t>
      </w:r>
    </w:p>
    <w:p w:rsidR="00863402" w:rsidRDefault="00863402" w:rsidP="0095200C">
      <w:r>
        <w:rPr>
          <w:rFonts w:hint="eastAsia"/>
        </w:rPr>
        <w:t>信</w:t>
      </w:r>
      <w:r>
        <w:t xml:space="preserve">=F,A </w:t>
      </w:r>
    </w:p>
    <w:p w:rsidR="00863402" w:rsidRDefault="00863402" w:rsidP="0095200C">
      <w:r>
        <w:rPr>
          <w:rFonts w:hint="eastAsia"/>
        </w:rPr>
        <w:t>血书</w:t>
      </w:r>
      <w:r>
        <w:t xml:space="preserve">=F,B </w:t>
      </w:r>
    </w:p>
    <w:p w:rsidR="00863402" w:rsidRDefault="00863402" w:rsidP="0095200C">
      <w:r>
        <w:rPr>
          <w:rFonts w:hint="eastAsia"/>
        </w:rPr>
        <w:t>青铜钥匙</w:t>
      </w:r>
      <w:r>
        <w:t xml:space="preserve">=F,C </w:t>
      </w:r>
    </w:p>
    <w:p w:rsidR="00863402" w:rsidRDefault="00863402" w:rsidP="0095200C">
      <w:r>
        <w:rPr>
          <w:rFonts w:hint="eastAsia"/>
        </w:rPr>
        <w:t>火药壶</w:t>
      </w:r>
      <w:r>
        <w:t xml:space="preserve">=F,D </w:t>
      </w:r>
    </w:p>
    <w:p w:rsidR="00863402" w:rsidRDefault="00863402" w:rsidP="0095200C">
      <w:r>
        <w:rPr>
          <w:rFonts w:hint="eastAsia"/>
        </w:rPr>
        <w:t>介绍信</w:t>
      </w:r>
      <w:r>
        <w:t xml:space="preserve">=F,E </w:t>
      </w:r>
    </w:p>
    <w:p w:rsidR="00863402" w:rsidRDefault="00863402" w:rsidP="0095200C">
      <w:r>
        <w:rPr>
          <w:rFonts w:hint="eastAsia"/>
        </w:rPr>
        <w:t>渡航书</w:t>
      </w:r>
      <w:r>
        <w:t xml:space="preserve">=F,F </w:t>
      </w:r>
    </w:p>
    <w:p w:rsidR="00863402" w:rsidRDefault="00863402" w:rsidP="0095200C"/>
    <w:p w:rsidR="00863402" w:rsidRDefault="00863402" w:rsidP="0095200C">
      <w:r>
        <w:t>[</w:t>
      </w:r>
      <w:r>
        <w:rPr>
          <w:rFonts w:hint="eastAsia"/>
        </w:rPr>
        <w:t>队首人物物品第三格</w:t>
      </w:r>
      <w:r>
        <w:t xml:space="preserve">] </w:t>
      </w:r>
    </w:p>
    <w:p w:rsidR="00863402" w:rsidRDefault="00863402" w:rsidP="0095200C">
      <w:r>
        <w:rPr>
          <w:rFonts w:hint="eastAsia"/>
        </w:rPr>
        <w:t>短剑</w:t>
      </w:r>
      <w:r>
        <w:t xml:space="preserve">=F, </w:t>
      </w:r>
    </w:p>
    <w:p w:rsidR="00863402" w:rsidRDefault="00863402" w:rsidP="0095200C">
      <w:r>
        <w:rPr>
          <w:rFonts w:hint="eastAsia"/>
        </w:rPr>
        <w:t>铜剑</w:t>
      </w:r>
      <w:r>
        <w:t xml:space="preserve">=F, </w:t>
      </w:r>
    </w:p>
    <w:p w:rsidR="00863402" w:rsidRDefault="00863402" w:rsidP="0095200C">
      <w:r>
        <w:rPr>
          <w:rFonts w:hint="eastAsia"/>
        </w:rPr>
        <w:t>铁剑</w:t>
      </w:r>
      <w:r>
        <w:t xml:space="preserve">=F,0A </w:t>
      </w:r>
    </w:p>
    <w:p w:rsidR="00863402" w:rsidRDefault="00863402" w:rsidP="0095200C">
      <w:r>
        <w:rPr>
          <w:rFonts w:hint="eastAsia"/>
        </w:rPr>
        <w:t>闪电剑</w:t>
      </w:r>
      <w:r>
        <w:t xml:space="preserve">=F,0B </w:t>
      </w:r>
    </w:p>
    <w:p w:rsidR="00863402" w:rsidRDefault="00863402" w:rsidP="0095200C">
      <w:r>
        <w:rPr>
          <w:rFonts w:hint="eastAsia"/>
        </w:rPr>
        <w:t>赤龙剑</w:t>
      </w:r>
      <w:r>
        <w:t xml:space="preserve">=F,0C </w:t>
      </w:r>
    </w:p>
    <w:p w:rsidR="00863402" w:rsidRDefault="00863402" w:rsidP="0095200C">
      <w:r>
        <w:rPr>
          <w:rFonts w:hint="eastAsia"/>
        </w:rPr>
        <w:t>石斧</w:t>
      </w:r>
      <w:r>
        <w:t xml:space="preserve">=F,0D </w:t>
      </w:r>
    </w:p>
    <w:p w:rsidR="00863402" w:rsidRDefault="00863402" w:rsidP="0095200C">
      <w:r>
        <w:rPr>
          <w:rFonts w:hint="eastAsia"/>
        </w:rPr>
        <w:t>铜斧</w:t>
      </w:r>
      <w:r>
        <w:t xml:space="preserve">=F,0E </w:t>
      </w:r>
    </w:p>
    <w:p w:rsidR="00863402" w:rsidRDefault="00863402" w:rsidP="0095200C">
      <w:r>
        <w:rPr>
          <w:rFonts w:hint="eastAsia"/>
        </w:rPr>
        <w:t>铁斧</w:t>
      </w:r>
      <w:r>
        <w:t xml:space="preserve">=F,0F </w:t>
      </w:r>
    </w:p>
    <w:p w:rsidR="00863402" w:rsidRDefault="00863402" w:rsidP="0095200C">
      <w:r>
        <w:rPr>
          <w:rFonts w:hint="eastAsia"/>
        </w:rPr>
        <w:t>钢斧</w:t>
      </w:r>
      <w:r>
        <w:t xml:space="preserve">=F, </w:t>
      </w:r>
    </w:p>
    <w:p w:rsidR="00863402" w:rsidRDefault="00863402" w:rsidP="0095200C">
      <w:r>
        <w:rPr>
          <w:rFonts w:hint="eastAsia"/>
        </w:rPr>
        <w:t>火焰斧</w:t>
      </w:r>
      <w:r>
        <w:t xml:space="preserve">=F, </w:t>
      </w:r>
    </w:p>
    <w:p w:rsidR="00863402" w:rsidRDefault="00863402" w:rsidP="0095200C">
      <w:r>
        <w:rPr>
          <w:rFonts w:hint="eastAsia"/>
        </w:rPr>
        <w:t>木枪</w:t>
      </w:r>
      <w:r>
        <w:t xml:space="preserve">=F, </w:t>
      </w:r>
    </w:p>
    <w:p w:rsidR="00863402" w:rsidRDefault="00863402" w:rsidP="0095200C">
      <w:r>
        <w:rPr>
          <w:rFonts w:hint="eastAsia"/>
        </w:rPr>
        <w:t>铜枪</w:t>
      </w:r>
      <w:r>
        <w:t xml:space="preserve">=F, </w:t>
      </w:r>
    </w:p>
    <w:p w:rsidR="00863402" w:rsidRDefault="00863402" w:rsidP="0095200C">
      <w:r>
        <w:rPr>
          <w:rFonts w:hint="eastAsia"/>
        </w:rPr>
        <w:t>铁枪</w:t>
      </w:r>
      <w:r>
        <w:t xml:space="preserve">=F, </w:t>
      </w:r>
    </w:p>
    <w:p w:rsidR="00863402" w:rsidRDefault="00863402" w:rsidP="0095200C">
      <w:r>
        <w:rPr>
          <w:rFonts w:hint="eastAsia"/>
        </w:rPr>
        <w:t>钢枪</w:t>
      </w:r>
      <w:r>
        <w:t xml:space="preserve">=F, </w:t>
      </w:r>
    </w:p>
    <w:p w:rsidR="00863402" w:rsidRDefault="00863402" w:rsidP="0095200C">
      <w:r>
        <w:rPr>
          <w:rFonts w:hint="eastAsia"/>
        </w:rPr>
        <w:t>冰枪</w:t>
      </w:r>
      <w:r>
        <w:t xml:space="preserve">=F, </w:t>
      </w:r>
    </w:p>
    <w:p w:rsidR="00863402" w:rsidRDefault="00863402" w:rsidP="0095200C">
      <w:r>
        <w:rPr>
          <w:rFonts w:hint="eastAsia"/>
        </w:rPr>
        <w:t>石弓</w:t>
      </w:r>
      <w:r>
        <w:t xml:space="preserve">=F, </w:t>
      </w:r>
    </w:p>
    <w:p w:rsidR="00863402" w:rsidRDefault="00863402" w:rsidP="0095200C">
      <w:r>
        <w:rPr>
          <w:rFonts w:hint="eastAsia"/>
        </w:rPr>
        <w:t>铜弓</w:t>
      </w:r>
      <w:r>
        <w:t xml:space="preserve">=F, </w:t>
      </w:r>
    </w:p>
    <w:p w:rsidR="00863402" w:rsidRDefault="00863402" w:rsidP="0095200C">
      <w:r>
        <w:rPr>
          <w:rFonts w:hint="eastAsia"/>
        </w:rPr>
        <w:t>铁弓</w:t>
      </w:r>
      <w:r>
        <w:t xml:space="preserve">=F, </w:t>
      </w:r>
    </w:p>
    <w:p w:rsidR="00863402" w:rsidRDefault="00863402" w:rsidP="0095200C">
      <w:r>
        <w:rPr>
          <w:rFonts w:hint="eastAsia"/>
        </w:rPr>
        <w:t>钢弓</w:t>
      </w:r>
      <w:r>
        <w:t xml:space="preserve">=F,A </w:t>
      </w:r>
    </w:p>
    <w:p w:rsidR="00863402" w:rsidRDefault="00863402" w:rsidP="0095200C">
      <w:r>
        <w:rPr>
          <w:rFonts w:hint="eastAsia"/>
        </w:rPr>
        <w:t>火焰弓</w:t>
      </w:r>
      <w:r>
        <w:t xml:space="preserve">=F,B </w:t>
      </w:r>
    </w:p>
    <w:p w:rsidR="00863402" w:rsidRDefault="00863402" w:rsidP="0095200C">
      <w:r>
        <w:rPr>
          <w:rFonts w:hint="eastAsia"/>
        </w:rPr>
        <w:t>石刀</w:t>
      </w:r>
      <w:r>
        <w:t xml:space="preserve">=F,C </w:t>
      </w:r>
    </w:p>
    <w:p w:rsidR="00863402" w:rsidRDefault="00863402" w:rsidP="0095200C">
      <w:r>
        <w:rPr>
          <w:rFonts w:hint="eastAsia"/>
        </w:rPr>
        <w:t>铜刀</w:t>
      </w:r>
      <w:r>
        <w:t xml:space="preserve">=F,D </w:t>
      </w:r>
    </w:p>
    <w:p w:rsidR="00863402" w:rsidRDefault="00863402" w:rsidP="0095200C">
      <w:r>
        <w:rPr>
          <w:rFonts w:hint="eastAsia"/>
        </w:rPr>
        <w:t>铁刀</w:t>
      </w:r>
      <w:r>
        <w:t xml:space="preserve">=F,E </w:t>
      </w:r>
    </w:p>
    <w:p w:rsidR="00863402" w:rsidRDefault="00863402" w:rsidP="0095200C">
      <w:r>
        <w:rPr>
          <w:rFonts w:hint="eastAsia"/>
        </w:rPr>
        <w:t>钢刀</w:t>
      </w:r>
      <w:r>
        <w:t xml:space="preserve">=F,F </w:t>
      </w:r>
    </w:p>
    <w:p w:rsidR="00863402" w:rsidRDefault="00863402" w:rsidP="0095200C">
      <w:r>
        <w:rPr>
          <w:rFonts w:hint="eastAsia"/>
        </w:rPr>
        <w:t>青龙刀</w:t>
      </w:r>
      <w:r>
        <w:t xml:space="preserve">=F,0 </w:t>
      </w:r>
    </w:p>
    <w:p w:rsidR="00863402" w:rsidRDefault="00863402" w:rsidP="0095200C">
      <w:r>
        <w:rPr>
          <w:rFonts w:hint="eastAsia"/>
        </w:rPr>
        <w:t>青杠剑</w:t>
      </w:r>
      <w:r>
        <w:t xml:space="preserve">=F, </w:t>
      </w:r>
    </w:p>
    <w:p w:rsidR="00863402" w:rsidRDefault="00863402" w:rsidP="0095200C">
      <w:r>
        <w:rPr>
          <w:rFonts w:hint="eastAsia"/>
        </w:rPr>
        <w:t>古锭刀</w:t>
      </w:r>
      <w:r>
        <w:t xml:space="preserve">=F, </w:t>
      </w:r>
    </w:p>
    <w:p w:rsidR="00863402" w:rsidRDefault="00863402" w:rsidP="0095200C">
      <w:r>
        <w:rPr>
          <w:rFonts w:hint="eastAsia"/>
        </w:rPr>
        <w:t>紫鲨刀</w:t>
      </w:r>
      <w:r>
        <w:t xml:space="preserve">=F, </w:t>
      </w:r>
    </w:p>
    <w:p w:rsidR="00863402" w:rsidRDefault="00863402" w:rsidP="0095200C">
      <w:r>
        <w:rPr>
          <w:rFonts w:hint="eastAsia"/>
        </w:rPr>
        <w:t>布衣</w:t>
      </w:r>
      <w:r>
        <w:t xml:space="preserve">=F, </w:t>
      </w:r>
    </w:p>
    <w:p w:rsidR="00863402" w:rsidRDefault="00863402" w:rsidP="0095200C">
      <w:r>
        <w:rPr>
          <w:rFonts w:hint="eastAsia"/>
        </w:rPr>
        <w:t>皮衣</w:t>
      </w:r>
      <w:r>
        <w:t xml:space="preserve">=F, </w:t>
      </w:r>
    </w:p>
    <w:p w:rsidR="00863402" w:rsidRDefault="00863402" w:rsidP="0095200C">
      <w:r>
        <w:rPr>
          <w:rFonts w:hint="eastAsia"/>
        </w:rPr>
        <w:t>铜甲</w:t>
      </w:r>
      <w:r>
        <w:t xml:space="preserve">=F, </w:t>
      </w:r>
    </w:p>
    <w:p w:rsidR="00863402" w:rsidRDefault="00863402" w:rsidP="0095200C">
      <w:r>
        <w:rPr>
          <w:rFonts w:hint="eastAsia"/>
        </w:rPr>
        <w:t>铁甲</w:t>
      </w:r>
      <w:r>
        <w:t xml:space="preserve">=F, </w:t>
      </w:r>
    </w:p>
    <w:p w:rsidR="00863402" w:rsidRDefault="00863402" w:rsidP="0095200C">
      <w:r>
        <w:rPr>
          <w:rFonts w:hint="eastAsia"/>
        </w:rPr>
        <w:t>钢甲</w:t>
      </w:r>
      <w:r>
        <w:t xml:space="preserve">=F, </w:t>
      </w:r>
    </w:p>
    <w:p w:rsidR="00863402" w:rsidRDefault="00863402" w:rsidP="0095200C">
      <w:r>
        <w:rPr>
          <w:rFonts w:hint="eastAsia"/>
        </w:rPr>
        <w:t>火焰甲</w:t>
      </w:r>
      <w:r>
        <w:t xml:space="preserve">=F, </w:t>
      </w:r>
    </w:p>
    <w:p w:rsidR="00863402" w:rsidRDefault="00863402" w:rsidP="0095200C">
      <w:r>
        <w:rPr>
          <w:rFonts w:hint="eastAsia"/>
        </w:rPr>
        <w:t>青龙甲</w:t>
      </w:r>
      <w:r>
        <w:t xml:space="preserve">=F,A </w:t>
      </w:r>
    </w:p>
    <w:p w:rsidR="00863402" w:rsidRDefault="00863402" w:rsidP="0095200C">
      <w:r>
        <w:rPr>
          <w:rFonts w:hint="eastAsia"/>
        </w:rPr>
        <w:t>藤甲</w:t>
      </w:r>
      <w:r>
        <w:t xml:space="preserve">=F,B </w:t>
      </w:r>
    </w:p>
    <w:p w:rsidR="00863402" w:rsidRDefault="00863402" w:rsidP="0095200C">
      <w:r>
        <w:rPr>
          <w:rFonts w:hint="eastAsia"/>
        </w:rPr>
        <w:t>头带</w:t>
      </w:r>
      <w:r>
        <w:t xml:space="preserve">=F,C </w:t>
      </w:r>
    </w:p>
    <w:p w:rsidR="00863402" w:rsidRDefault="00863402" w:rsidP="0095200C">
      <w:r>
        <w:rPr>
          <w:rFonts w:hint="eastAsia"/>
        </w:rPr>
        <w:t>皮帽</w:t>
      </w:r>
      <w:r>
        <w:t xml:space="preserve">=F,D </w:t>
      </w:r>
    </w:p>
    <w:p w:rsidR="00863402" w:rsidRDefault="00863402" w:rsidP="0095200C">
      <w:r>
        <w:rPr>
          <w:rFonts w:hint="eastAsia"/>
        </w:rPr>
        <w:t>铜盔</w:t>
      </w:r>
      <w:r>
        <w:t xml:space="preserve">=F,E </w:t>
      </w:r>
    </w:p>
    <w:p w:rsidR="00863402" w:rsidRDefault="00863402" w:rsidP="0095200C">
      <w:r>
        <w:rPr>
          <w:rFonts w:hint="eastAsia"/>
        </w:rPr>
        <w:t>铁盔</w:t>
      </w:r>
      <w:r>
        <w:t xml:space="preserve">=F,F </w:t>
      </w:r>
    </w:p>
    <w:p w:rsidR="00863402" w:rsidRDefault="00863402" w:rsidP="0095200C">
      <w:r>
        <w:rPr>
          <w:rFonts w:hint="eastAsia"/>
        </w:rPr>
        <w:t>钢盔</w:t>
      </w:r>
      <w:r>
        <w:t xml:space="preserve">=F, </w:t>
      </w:r>
    </w:p>
    <w:p w:rsidR="00863402" w:rsidRDefault="00863402" w:rsidP="0095200C">
      <w:r>
        <w:rPr>
          <w:rFonts w:hint="eastAsia"/>
        </w:rPr>
        <w:t>木盾</w:t>
      </w:r>
      <w:r>
        <w:t xml:space="preserve">=F, </w:t>
      </w:r>
    </w:p>
    <w:p w:rsidR="00863402" w:rsidRDefault="00863402" w:rsidP="0095200C">
      <w:r>
        <w:rPr>
          <w:rFonts w:hint="eastAsia"/>
        </w:rPr>
        <w:t>皮盾</w:t>
      </w:r>
      <w:r>
        <w:t xml:space="preserve">=F, </w:t>
      </w:r>
    </w:p>
    <w:p w:rsidR="00863402" w:rsidRDefault="00863402" w:rsidP="0095200C">
      <w:r>
        <w:rPr>
          <w:rFonts w:hint="eastAsia"/>
        </w:rPr>
        <w:t>鳞盾</w:t>
      </w:r>
      <w:r>
        <w:t xml:space="preserve">=F, </w:t>
      </w:r>
    </w:p>
    <w:p w:rsidR="00863402" w:rsidRDefault="00863402" w:rsidP="0095200C">
      <w:r>
        <w:rPr>
          <w:rFonts w:hint="eastAsia"/>
        </w:rPr>
        <w:t>铜盾</w:t>
      </w:r>
      <w:r>
        <w:t xml:space="preserve">=F, </w:t>
      </w:r>
    </w:p>
    <w:p w:rsidR="00863402" w:rsidRDefault="00863402" w:rsidP="0095200C">
      <w:r>
        <w:rPr>
          <w:rFonts w:hint="eastAsia"/>
        </w:rPr>
        <w:t>铁盾</w:t>
      </w:r>
      <w:r>
        <w:t xml:space="preserve">=F, </w:t>
      </w:r>
    </w:p>
    <w:p w:rsidR="00863402" w:rsidRDefault="00863402" w:rsidP="0095200C">
      <w:r>
        <w:rPr>
          <w:rFonts w:hint="eastAsia"/>
        </w:rPr>
        <w:t>钢盾</w:t>
      </w:r>
      <w:r>
        <w:t xml:space="preserve">=F, </w:t>
      </w:r>
    </w:p>
    <w:p w:rsidR="00863402" w:rsidRDefault="00863402" w:rsidP="0095200C">
      <w:r>
        <w:rPr>
          <w:rFonts w:hint="eastAsia"/>
        </w:rPr>
        <w:t>火焰盾</w:t>
      </w:r>
      <w:r>
        <w:t xml:space="preserve">=F, </w:t>
      </w:r>
    </w:p>
    <w:p w:rsidR="00863402" w:rsidRDefault="00863402" w:rsidP="0095200C">
      <w:r>
        <w:rPr>
          <w:rFonts w:hint="eastAsia"/>
        </w:rPr>
        <w:t>怒龙剑</w:t>
      </w:r>
      <w:r>
        <w:t xml:space="preserve">=F, </w:t>
      </w:r>
    </w:p>
    <w:p w:rsidR="00863402" w:rsidRDefault="00863402" w:rsidP="0095200C">
      <w:r>
        <w:rPr>
          <w:rFonts w:hint="eastAsia"/>
        </w:rPr>
        <w:t>倚天剑</w:t>
      </w:r>
      <w:r>
        <w:t xml:space="preserve">=F, </w:t>
      </w:r>
    </w:p>
    <w:p w:rsidR="00863402" w:rsidRDefault="00863402" w:rsidP="0095200C">
      <w:r>
        <w:rPr>
          <w:rFonts w:hint="eastAsia"/>
        </w:rPr>
        <w:t>白虎斧</w:t>
      </w:r>
      <w:r>
        <w:t xml:space="preserve">=F,A </w:t>
      </w:r>
    </w:p>
    <w:p w:rsidR="00863402" w:rsidRDefault="00863402" w:rsidP="0095200C">
      <w:r>
        <w:rPr>
          <w:rFonts w:hint="eastAsia"/>
        </w:rPr>
        <w:t>连打剑</w:t>
      </w:r>
      <w:r>
        <w:t xml:space="preserve">=F,B </w:t>
      </w:r>
    </w:p>
    <w:p w:rsidR="00863402" w:rsidRDefault="00863402" w:rsidP="0095200C">
      <w:r>
        <w:rPr>
          <w:rFonts w:hint="eastAsia"/>
        </w:rPr>
        <w:t>胜宗刀</w:t>
      </w:r>
      <w:r>
        <w:t xml:space="preserve">=F,C </w:t>
      </w:r>
    </w:p>
    <w:p w:rsidR="00863402" w:rsidRDefault="00863402" w:rsidP="0095200C">
      <w:r>
        <w:rPr>
          <w:rFonts w:hint="eastAsia"/>
        </w:rPr>
        <w:t>诸刃斧</w:t>
      </w:r>
      <w:r>
        <w:t xml:space="preserve">=F,D </w:t>
      </w:r>
    </w:p>
    <w:p w:rsidR="00863402" w:rsidRDefault="00863402" w:rsidP="0095200C">
      <w:r>
        <w:rPr>
          <w:rFonts w:hint="eastAsia"/>
        </w:rPr>
        <w:t>落雷斧</w:t>
      </w:r>
      <w:r>
        <w:t xml:space="preserve">=F,E </w:t>
      </w:r>
    </w:p>
    <w:p w:rsidR="00863402" w:rsidRDefault="00863402" w:rsidP="0095200C">
      <w:r>
        <w:rPr>
          <w:rFonts w:hint="eastAsia"/>
        </w:rPr>
        <w:t>连弩</w:t>
      </w:r>
      <w:r>
        <w:t xml:space="preserve">=F,F </w:t>
      </w:r>
    </w:p>
    <w:p w:rsidR="00863402" w:rsidRDefault="00863402" w:rsidP="0095200C">
      <w:r>
        <w:rPr>
          <w:rFonts w:hint="eastAsia"/>
        </w:rPr>
        <w:t>黑龙枪</w:t>
      </w:r>
      <w:r>
        <w:t xml:space="preserve">=F,0 </w:t>
      </w:r>
    </w:p>
    <w:p w:rsidR="00863402" w:rsidRDefault="00863402" w:rsidP="0095200C">
      <w:r>
        <w:rPr>
          <w:rFonts w:hint="eastAsia"/>
        </w:rPr>
        <w:t>真空枪</w:t>
      </w:r>
      <w:r>
        <w:t xml:space="preserve">=F, </w:t>
      </w:r>
    </w:p>
    <w:p w:rsidR="00863402" w:rsidRDefault="00863402" w:rsidP="0095200C">
      <w:r>
        <w:rPr>
          <w:rFonts w:hint="eastAsia"/>
        </w:rPr>
        <w:t>会心枪</w:t>
      </w:r>
      <w:r>
        <w:t xml:space="preserve">=F, </w:t>
      </w:r>
    </w:p>
    <w:p w:rsidR="00863402" w:rsidRDefault="00863402" w:rsidP="0095200C">
      <w:r>
        <w:rPr>
          <w:rFonts w:hint="eastAsia"/>
        </w:rPr>
        <w:t>蛇矛</w:t>
      </w:r>
      <w:r>
        <w:t xml:space="preserve">=F, </w:t>
      </w:r>
    </w:p>
    <w:p w:rsidR="00863402" w:rsidRDefault="00863402" w:rsidP="0095200C">
      <w:r>
        <w:rPr>
          <w:rFonts w:hint="eastAsia"/>
        </w:rPr>
        <w:t>偃月刀</w:t>
      </w:r>
      <w:r>
        <w:t xml:space="preserve">=F, </w:t>
      </w:r>
    </w:p>
    <w:p w:rsidR="00863402" w:rsidRDefault="00863402" w:rsidP="0095200C">
      <w:r>
        <w:rPr>
          <w:rFonts w:hint="eastAsia"/>
        </w:rPr>
        <w:t>冰刀</w:t>
      </w:r>
      <w:r>
        <w:t xml:space="preserve">=F, </w:t>
      </w:r>
    </w:p>
    <w:p w:rsidR="00863402" w:rsidRDefault="00863402" w:rsidP="0095200C">
      <w:r>
        <w:rPr>
          <w:rFonts w:hint="eastAsia"/>
        </w:rPr>
        <w:t>养由弓</w:t>
      </w:r>
      <w:r>
        <w:t xml:space="preserve">=F, </w:t>
      </w:r>
    </w:p>
    <w:p w:rsidR="00863402" w:rsidRDefault="00863402" w:rsidP="0095200C">
      <w:r>
        <w:rPr>
          <w:rFonts w:hint="eastAsia"/>
        </w:rPr>
        <w:t>李广弓</w:t>
      </w:r>
      <w:r>
        <w:t xml:space="preserve">=F, </w:t>
      </w:r>
    </w:p>
    <w:p w:rsidR="00863402" w:rsidRDefault="00863402" w:rsidP="0095200C">
      <w:r>
        <w:rPr>
          <w:rFonts w:hint="eastAsia"/>
        </w:rPr>
        <w:t>风盔</w:t>
      </w:r>
      <w:r>
        <w:t xml:space="preserve">=F, </w:t>
      </w:r>
    </w:p>
    <w:p w:rsidR="00863402" w:rsidRDefault="00863402" w:rsidP="0095200C">
      <w:r>
        <w:rPr>
          <w:rFonts w:hint="eastAsia"/>
        </w:rPr>
        <w:t>天空盔</w:t>
      </w:r>
      <w:r>
        <w:t xml:space="preserve">=F, </w:t>
      </w:r>
    </w:p>
    <w:p w:rsidR="00863402" w:rsidRDefault="00863402" w:rsidP="0095200C">
      <w:r>
        <w:rPr>
          <w:rFonts w:hint="eastAsia"/>
        </w:rPr>
        <w:t>伏龙盾</w:t>
      </w:r>
      <w:r>
        <w:t xml:space="preserve">=F,A </w:t>
      </w:r>
    </w:p>
    <w:p w:rsidR="00863402" w:rsidRDefault="00863402" w:rsidP="0095200C">
      <w:r>
        <w:rPr>
          <w:rFonts w:hint="eastAsia"/>
        </w:rPr>
        <w:t>雷神盾</w:t>
      </w:r>
      <w:r>
        <w:t xml:space="preserve">=F,B </w:t>
      </w:r>
    </w:p>
    <w:p w:rsidR="00863402" w:rsidRDefault="00863402" w:rsidP="0095200C">
      <w:r>
        <w:rPr>
          <w:rFonts w:hint="eastAsia"/>
        </w:rPr>
        <w:t>半月弓</w:t>
      </w:r>
      <w:r>
        <w:t xml:space="preserve">=F,C </w:t>
      </w:r>
    </w:p>
    <w:p w:rsidR="00863402" w:rsidRDefault="00863402" w:rsidP="0095200C">
      <w:r>
        <w:rPr>
          <w:rFonts w:hint="eastAsia"/>
        </w:rPr>
        <w:t>薄刃斧</w:t>
      </w:r>
      <w:r>
        <w:t xml:space="preserve">=F,D </w:t>
      </w:r>
    </w:p>
    <w:p w:rsidR="00863402" w:rsidRDefault="00863402" w:rsidP="0095200C">
      <w:r>
        <w:rPr>
          <w:rFonts w:hint="eastAsia"/>
        </w:rPr>
        <w:t>孟德新书</w:t>
      </w:r>
      <w:r>
        <w:t xml:space="preserve">=F,E </w:t>
      </w:r>
    </w:p>
    <w:p w:rsidR="00863402" w:rsidRDefault="00863402" w:rsidP="0095200C">
      <w:r>
        <w:rPr>
          <w:rFonts w:hint="eastAsia"/>
        </w:rPr>
        <w:t>粉狮</w:t>
      </w:r>
      <w:r>
        <w:t xml:space="preserve">=F,F </w:t>
      </w:r>
    </w:p>
    <w:p w:rsidR="00863402" w:rsidRDefault="00863402" w:rsidP="0095200C">
      <w:r>
        <w:rPr>
          <w:rFonts w:hint="eastAsia"/>
        </w:rPr>
        <w:t>赤兔马</w:t>
      </w:r>
      <w:r>
        <w:t xml:space="preserve">=F,0 </w:t>
      </w:r>
    </w:p>
    <w:p w:rsidR="00863402" w:rsidRDefault="00863402" w:rsidP="0095200C">
      <w:r>
        <w:rPr>
          <w:rFonts w:hint="eastAsia"/>
        </w:rPr>
        <w:t>战马</w:t>
      </w:r>
      <w:r>
        <w:t xml:space="preserve">=F, </w:t>
      </w:r>
    </w:p>
    <w:p w:rsidR="00863402" w:rsidRDefault="00863402" w:rsidP="0095200C">
      <w:r>
        <w:rPr>
          <w:rFonts w:hint="eastAsia"/>
        </w:rPr>
        <w:t>快速鞋</w:t>
      </w:r>
      <w:r>
        <w:t xml:space="preserve">=F, </w:t>
      </w:r>
    </w:p>
    <w:p w:rsidR="00863402" w:rsidRDefault="00863402" w:rsidP="0095200C">
      <w:r>
        <w:rPr>
          <w:rFonts w:hint="eastAsia"/>
        </w:rPr>
        <w:t>项羽护手</w:t>
      </w:r>
      <w:r>
        <w:t xml:space="preserve">=F, </w:t>
      </w:r>
    </w:p>
    <w:p w:rsidR="00863402" w:rsidRDefault="00863402" w:rsidP="0095200C">
      <w:r>
        <w:rPr>
          <w:rFonts w:hint="eastAsia"/>
        </w:rPr>
        <w:t>赤心丹</w:t>
      </w:r>
      <w:r>
        <w:t xml:space="preserve">=F,;, </w:t>
      </w:r>
    </w:p>
    <w:p w:rsidR="00863402" w:rsidRDefault="00863402" w:rsidP="0095200C">
      <w:r>
        <w:rPr>
          <w:rFonts w:hint="eastAsia"/>
        </w:rPr>
        <w:t>铜仙丹</w:t>
      </w:r>
      <w:r>
        <w:t xml:space="preserve">=F,;, </w:t>
      </w:r>
    </w:p>
    <w:p w:rsidR="00863402" w:rsidRDefault="00863402" w:rsidP="0095200C">
      <w:r>
        <w:rPr>
          <w:rFonts w:hint="eastAsia"/>
        </w:rPr>
        <w:t>银仙丹</w:t>
      </w:r>
      <w:r>
        <w:t xml:space="preserve">=F,;, </w:t>
      </w:r>
    </w:p>
    <w:p w:rsidR="00863402" w:rsidRDefault="00863402" w:rsidP="0095200C">
      <w:r>
        <w:rPr>
          <w:rFonts w:hint="eastAsia"/>
        </w:rPr>
        <w:t>金仙丹</w:t>
      </w:r>
      <w:r>
        <w:t xml:space="preserve">=F,;, </w:t>
      </w:r>
    </w:p>
    <w:p w:rsidR="00863402" w:rsidRDefault="00863402" w:rsidP="0095200C">
      <w:r>
        <w:rPr>
          <w:rFonts w:hint="eastAsia"/>
        </w:rPr>
        <w:t>会心丹</w:t>
      </w:r>
      <w:r>
        <w:t xml:space="preserve">=F,;, </w:t>
      </w:r>
    </w:p>
    <w:p w:rsidR="00863402" w:rsidRDefault="00863402" w:rsidP="0095200C">
      <w:r>
        <w:rPr>
          <w:rFonts w:hint="eastAsia"/>
        </w:rPr>
        <w:t>银仙书</w:t>
      </w:r>
      <w:r>
        <w:t xml:space="preserve">=F,;, </w:t>
      </w:r>
    </w:p>
    <w:p w:rsidR="00863402" w:rsidRDefault="00863402" w:rsidP="0095200C">
      <w:r>
        <w:rPr>
          <w:rFonts w:hint="eastAsia"/>
        </w:rPr>
        <w:t>金仙书</w:t>
      </w:r>
      <w:r>
        <w:t xml:space="preserve">=F,A;, </w:t>
      </w:r>
    </w:p>
    <w:p w:rsidR="00863402" w:rsidRDefault="00863402" w:rsidP="0095200C">
      <w:r>
        <w:rPr>
          <w:rFonts w:hint="eastAsia"/>
        </w:rPr>
        <w:t>会心书</w:t>
      </w:r>
      <w:r>
        <w:t xml:space="preserve">=F,B;, </w:t>
      </w:r>
    </w:p>
    <w:p w:rsidR="00863402" w:rsidRDefault="00863402" w:rsidP="0095200C">
      <w:r>
        <w:rPr>
          <w:rFonts w:hint="eastAsia"/>
        </w:rPr>
        <w:t>进攻令牌</w:t>
      </w:r>
      <w:r>
        <w:t xml:space="preserve">=F,C;, </w:t>
      </w:r>
    </w:p>
    <w:p w:rsidR="00863402" w:rsidRDefault="00863402" w:rsidP="0095200C">
      <w:r>
        <w:rPr>
          <w:rFonts w:hint="eastAsia"/>
        </w:rPr>
        <w:t>野营帐</w:t>
      </w:r>
      <w:r>
        <w:t xml:space="preserve">=F,D;, </w:t>
      </w:r>
    </w:p>
    <w:p w:rsidR="00863402" w:rsidRDefault="00863402" w:rsidP="0095200C">
      <w:r>
        <w:rPr>
          <w:rFonts w:hint="eastAsia"/>
        </w:rPr>
        <w:t>烟遁丹</w:t>
      </w:r>
      <w:r>
        <w:t xml:space="preserve">=F,E;, </w:t>
      </w:r>
    </w:p>
    <w:p w:rsidR="00863402" w:rsidRDefault="00863402" w:rsidP="0095200C">
      <w:r>
        <w:rPr>
          <w:rFonts w:hint="eastAsia"/>
        </w:rPr>
        <w:t>智复丹</w:t>
      </w:r>
      <w:r>
        <w:t xml:space="preserve">=F,F;, </w:t>
      </w:r>
    </w:p>
    <w:p w:rsidR="00863402" w:rsidRDefault="00863402" w:rsidP="0095200C">
      <w:r>
        <w:rPr>
          <w:rFonts w:hint="eastAsia"/>
        </w:rPr>
        <w:t>还魂丹</w:t>
      </w:r>
      <w:r>
        <w:t xml:space="preserve">=F,;, </w:t>
      </w:r>
    </w:p>
    <w:p w:rsidR="00863402" w:rsidRDefault="00863402" w:rsidP="0095200C">
      <w:r>
        <w:rPr>
          <w:rFonts w:hint="eastAsia"/>
        </w:rPr>
        <w:t>郑玄信</w:t>
      </w:r>
      <w:r>
        <w:t xml:space="preserve">=F, </w:t>
      </w:r>
    </w:p>
    <w:p w:rsidR="00863402" w:rsidRDefault="00863402" w:rsidP="0095200C">
      <w:r>
        <w:rPr>
          <w:rFonts w:hint="eastAsia"/>
        </w:rPr>
        <w:t>天堂丹</w:t>
      </w:r>
      <w:r>
        <w:t xml:space="preserve">=F,;, </w:t>
      </w:r>
    </w:p>
    <w:p w:rsidR="00863402" w:rsidRDefault="00863402" w:rsidP="0095200C">
      <w:r>
        <w:rPr>
          <w:rFonts w:hint="eastAsia"/>
        </w:rPr>
        <w:t>火神书</w:t>
      </w:r>
      <w:r>
        <w:t xml:space="preserve">=F, </w:t>
      </w:r>
    </w:p>
    <w:p w:rsidR="00863402" w:rsidRDefault="00863402" w:rsidP="0095200C">
      <w:r>
        <w:rPr>
          <w:rFonts w:hint="eastAsia"/>
        </w:rPr>
        <w:t>水龙书</w:t>
      </w:r>
      <w:r>
        <w:t xml:space="preserve">=F, </w:t>
      </w:r>
    </w:p>
    <w:p w:rsidR="00863402" w:rsidRDefault="00863402" w:rsidP="0095200C">
      <w:r>
        <w:rPr>
          <w:rFonts w:hint="eastAsia"/>
        </w:rPr>
        <w:t>激石书</w:t>
      </w:r>
      <w:r>
        <w:t xml:space="preserve">=F, </w:t>
      </w:r>
    </w:p>
    <w:p w:rsidR="00863402" w:rsidRDefault="00863402" w:rsidP="0095200C">
      <w:r>
        <w:rPr>
          <w:rFonts w:hint="eastAsia"/>
        </w:rPr>
        <w:t>兵法书</w:t>
      </w:r>
      <w:r>
        <w:t xml:space="preserve">=F, </w:t>
      </w:r>
    </w:p>
    <w:p w:rsidR="00863402" w:rsidRDefault="00863402" w:rsidP="0095200C">
      <w:r>
        <w:rPr>
          <w:rFonts w:hint="eastAsia"/>
        </w:rPr>
        <w:t>六甲天书</w:t>
      </w:r>
      <w:r>
        <w:t xml:space="preserve">=F,A </w:t>
      </w:r>
    </w:p>
    <w:p w:rsidR="00863402" w:rsidRDefault="00863402" w:rsidP="0095200C">
      <w:r>
        <w:rPr>
          <w:rFonts w:hint="eastAsia"/>
        </w:rPr>
        <w:t>茶</w:t>
      </w:r>
      <w:r>
        <w:t xml:space="preserve">=F,B </w:t>
      </w:r>
    </w:p>
    <w:p w:rsidR="00863402" w:rsidRDefault="00863402" w:rsidP="0095200C">
      <w:r>
        <w:rPr>
          <w:rFonts w:hint="eastAsia"/>
        </w:rPr>
        <w:t>水壶</w:t>
      </w:r>
      <w:r>
        <w:t xml:space="preserve">=F,C </w:t>
      </w:r>
    </w:p>
    <w:p w:rsidR="00863402" w:rsidRDefault="00863402" w:rsidP="0095200C">
      <w:r>
        <w:rPr>
          <w:rFonts w:hint="eastAsia"/>
        </w:rPr>
        <w:t>茶具</w:t>
      </w:r>
      <w:r>
        <w:t xml:space="preserve">=F,D </w:t>
      </w:r>
    </w:p>
    <w:p w:rsidR="00863402" w:rsidRDefault="00863402" w:rsidP="0095200C">
      <w:r>
        <w:rPr>
          <w:rFonts w:hint="eastAsia"/>
        </w:rPr>
        <w:t>地图</w:t>
      </w:r>
      <w:r>
        <w:t xml:space="preserve">=F,E </w:t>
      </w:r>
    </w:p>
    <w:p w:rsidR="00863402" w:rsidRDefault="00863402" w:rsidP="0095200C">
      <w:r>
        <w:rPr>
          <w:rFonts w:hint="eastAsia"/>
        </w:rPr>
        <w:t>西蜀地图</w:t>
      </w:r>
      <w:r>
        <w:t xml:space="preserve">=F,F </w:t>
      </w:r>
    </w:p>
    <w:p w:rsidR="00863402" w:rsidRDefault="00863402" w:rsidP="0095200C">
      <w:r>
        <w:rPr>
          <w:rFonts w:hint="eastAsia"/>
        </w:rPr>
        <w:t>胡班家书</w:t>
      </w:r>
      <w:r>
        <w:t xml:space="preserve">=F,0 </w:t>
      </w:r>
    </w:p>
    <w:p w:rsidR="00863402" w:rsidRDefault="00863402" w:rsidP="0095200C">
      <w:r>
        <w:rPr>
          <w:rFonts w:hint="eastAsia"/>
        </w:rPr>
        <w:t>风向书</w:t>
      </w:r>
      <w:r>
        <w:t xml:space="preserve">=F, </w:t>
      </w:r>
    </w:p>
    <w:p w:rsidR="00863402" w:rsidRDefault="00863402" w:rsidP="0095200C">
      <w:r>
        <w:rPr>
          <w:rFonts w:hint="eastAsia"/>
        </w:rPr>
        <w:t>硝石</w:t>
      </w:r>
      <w:r>
        <w:t xml:space="preserve">=F, </w:t>
      </w:r>
    </w:p>
    <w:p w:rsidR="00863402" w:rsidRDefault="00863402" w:rsidP="0095200C">
      <w:r>
        <w:rPr>
          <w:rFonts w:hint="eastAsia"/>
        </w:rPr>
        <w:t>老树枝</w:t>
      </w:r>
      <w:r>
        <w:t xml:space="preserve">=F, </w:t>
      </w:r>
    </w:p>
    <w:p w:rsidR="00863402" w:rsidRDefault="00863402" w:rsidP="0095200C">
      <w:r>
        <w:rPr>
          <w:rFonts w:hint="eastAsia"/>
        </w:rPr>
        <w:t>炸药</w:t>
      </w:r>
      <w:r>
        <w:t xml:space="preserve">=F, </w:t>
      </w:r>
    </w:p>
    <w:p w:rsidR="00863402" w:rsidRDefault="00863402" w:rsidP="0095200C">
      <w:r>
        <w:rPr>
          <w:rFonts w:hint="eastAsia"/>
        </w:rPr>
        <w:t>十万支箭</w:t>
      </w:r>
      <w:r>
        <w:t xml:space="preserve">=F, </w:t>
      </w:r>
    </w:p>
    <w:p w:rsidR="00863402" w:rsidRDefault="00863402" w:rsidP="0095200C">
      <w:r>
        <w:rPr>
          <w:rFonts w:hint="eastAsia"/>
        </w:rPr>
        <w:t>兵符</w:t>
      </w:r>
      <w:r>
        <w:t xml:space="preserve">=F, </w:t>
      </w:r>
    </w:p>
    <w:p w:rsidR="00863402" w:rsidRDefault="00863402" w:rsidP="0095200C">
      <w:r>
        <w:rPr>
          <w:rFonts w:hint="eastAsia"/>
        </w:rPr>
        <w:t>锦囊</w:t>
      </w:r>
      <w:r>
        <w:t xml:space="preserve">=F, </w:t>
      </w:r>
    </w:p>
    <w:p w:rsidR="00863402" w:rsidRDefault="00863402" w:rsidP="0095200C">
      <w:r>
        <w:rPr>
          <w:rFonts w:hint="eastAsia"/>
        </w:rPr>
        <w:t>养由弓</w:t>
      </w:r>
      <w:r>
        <w:t xml:space="preserve">=F, </w:t>
      </w:r>
    </w:p>
    <w:p w:rsidR="00863402" w:rsidRDefault="00863402" w:rsidP="0095200C">
      <w:r>
        <w:rPr>
          <w:rFonts w:hint="eastAsia"/>
        </w:rPr>
        <w:t>酒</w:t>
      </w:r>
      <w:r>
        <w:t xml:space="preserve">=F, </w:t>
      </w:r>
    </w:p>
    <w:p w:rsidR="00863402" w:rsidRDefault="00863402" w:rsidP="0095200C">
      <w:r>
        <w:rPr>
          <w:rFonts w:hint="eastAsia"/>
        </w:rPr>
        <w:t>信</w:t>
      </w:r>
      <w:r>
        <w:t xml:space="preserve">=F,A </w:t>
      </w:r>
    </w:p>
    <w:p w:rsidR="00863402" w:rsidRDefault="00863402" w:rsidP="0095200C">
      <w:r>
        <w:rPr>
          <w:rFonts w:hint="eastAsia"/>
        </w:rPr>
        <w:t>血书</w:t>
      </w:r>
      <w:r>
        <w:t xml:space="preserve">=F,B </w:t>
      </w:r>
    </w:p>
    <w:p w:rsidR="00863402" w:rsidRDefault="00863402" w:rsidP="0095200C">
      <w:r>
        <w:rPr>
          <w:rFonts w:hint="eastAsia"/>
        </w:rPr>
        <w:t>青铜钥匙</w:t>
      </w:r>
      <w:r>
        <w:t xml:space="preserve">=F,C </w:t>
      </w:r>
    </w:p>
    <w:p w:rsidR="00863402" w:rsidRDefault="00863402" w:rsidP="0095200C">
      <w:r>
        <w:rPr>
          <w:rFonts w:hint="eastAsia"/>
        </w:rPr>
        <w:t>火药壶</w:t>
      </w:r>
      <w:r>
        <w:t xml:space="preserve">=F,D </w:t>
      </w:r>
    </w:p>
    <w:p w:rsidR="00863402" w:rsidRDefault="00863402" w:rsidP="0095200C">
      <w:r>
        <w:rPr>
          <w:rFonts w:hint="eastAsia"/>
        </w:rPr>
        <w:t>介绍信</w:t>
      </w:r>
      <w:r>
        <w:t xml:space="preserve">=F,E </w:t>
      </w:r>
    </w:p>
    <w:p w:rsidR="00863402" w:rsidRDefault="00863402" w:rsidP="0095200C">
      <w:r>
        <w:rPr>
          <w:rFonts w:hint="eastAsia"/>
        </w:rPr>
        <w:t>渡航书</w:t>
      </w:r>
      <w:r>
        <w:t xml:space="preserve">=F,F </w:t>
      </w:r>
    </w:p>
    <w:p w:rsidR="00863402" w:rsidRDefault="00863402" w:rsidP="0095200C"/>
    <w:p w:rsidR="00863402" w:rsidRDefault="00863402" w:rsidP="0095200C">
      <w:r>
        <w:t>[</w:t>
      </w:r>
      <w:r>
        <w:rPr>
          <w:rFonts w:hint="eastAsia"/>
        </w:rPr>
        <w:t>队首人物物品第四格</w:t>
      </w:r>
      <w:r>
        <w:t xml:space="preserve">] </w:t>
      </w:r>
    </w:p>
    <w:p w:rsidR="00863402" w:rsidRDefault="00863402" w:rsidP="0095200C">
      <w:r>
        <w:rPr>
          <w:rFonts w:hint="eastAsia"/>
        </w:rPr>
        <w:t>短剑</w:t>
      </w:r>
      <w:r>
        <w:t xml:space="preserve">=F, </w:t>
      </w:r>
    </w:p>
    <w:p w:rsidR="00863402" w:rsidRDefault="00863402" w:rsidP="0095200C">
      <w:r>
        <w:rPr>
          <w:rFonts w:hint="eastAsia"/>
        </w:rPr>
        <w:t>铜剑</w:t>
      </w:r>
      <w:r>
        <w:t xml:space="preserve">=F, </w:t>
      </w:r>
    </w:p>
    <w:p w:rsidR="00863402" w:rsidRDefault="00863402" w:rsidP="0095200C">
      <w:r>
        <w:rPr>
          <w:rFonts w:hint="eastAsia"/>
        </w:rPr>
        <w:t>铁剑</w:t>
      </w:r>
      <w:r>
        <w:t xml:space="preserve">=F,0A </w:t>
      </w:r>
    </w:p>
    <w:p w:rsidR="00863402" w:rsidRDefault="00863402" w:rsidP="0095200C">
      <w:r>
        <w:rPr>
          <w:rFonts w:hint="eastAsia"/>
        </w:rPr>
        <w:t>闪电剑</w:t>
      </w:r>
      <w:r>
        <w:t xml:space="preserve">=F,0B </w:t>
      </w:r>
    </w:p>
    <w:p w:rsidR="00863402" w:rsidRDefault="00863402" w:rsidP="0095200C">
      <w:r>
        <w:rPr>
          <w:rFonts w:hint="eastAsia"/>
        </w:rPr>
        <w:t>赤龙剑</w:t>
      </w:r>
      <w:r>
        <w:t xml:space="preserve">=F,0C </w:t>
      </w:r>
    </w:p>
    <w:p w:rsidR="00863402" w:rsidRDefault="00863402" w:rsidP="0095200C">
      <w:r>
        <w:rPr>
          <w:rFonts w:hint="eastAsia"/>
        </w:rPr>
        <w:t>石斧</w:t>
      </w:r>
      <w:r>
        <w:t xml:space="preserve">=F,0D </w:t>
      </w:r>
    </w:p>
    <w:p w:rsidR="00863402" w:rsidRDefault="00863402" w:rsidP="0095200C">
      <w:r>
        <w:rPr>
          <w:rFonts w:hint="eastAsia"/>
        </w:rPr>
        <w:t>铜斧</w:t>
      </w:r>
      <w:r>
        <w:t xml:space="preserve">=F,0E </w:t>
      </w:r>
    </w:p>
    <w:p w:rsidR="00863402" w:rsidRDefault="00863402" w:rsidP="0095200C">
      <w:r>
        <w:rPr>
          <w:rFonts w:hint="eastAsia"/>
        </w:rPr>
        <w:t>铁斧</w:t>
      </w:r>
      <w:r>
        <w:t xml:space="preserve">=F,0F </w:t>
      </w:r>
    </w:p>
    <w:p w:rsidR="00863402" w:rsidRDefault="00863402" w:rsidP="0095200C">
      <w:r>
        <w:rPr>
          <w:rFonts w:hint="eastAsia"/>
        </w:rPr>
        <w:t>钢斧</w:t>
      </w:r>
      <w:r>
        <w:t xml:space="preserve">=F, </w:t>
      </w:r>
    </w:p>
    <w:p w:rsidR="00863402" w:rsidRDefault="00863402" w:rsidP="0095200C">
      <w:r>
        <w:rPr>
          <w:rFonts w:hint="eastAsia"/>
        </w:rPr>
        <w:t>火焰斧</w:t>
      </w:r>
      <w:r>
        <w:t xml:space="preserve">=F, </w:t>
      </w:r>
    </w:p>
    <w:p w:rsidR="00863402" w:rsidRDefault="00863402" w:rsidP="0095200C">
      <w:r>
        <w:rPr>
          <w:rFonts w:hint="eastAsia"/>
        </w:rPr>
        <w:t>木枪</w:t>
      </w:r>
      <w:r>
        <w:t xml:space="preserve">=F, </w:t>
      </w:r>
    </w:p>
    <w:p w:rsidR="00863402" w:rsidRDefault="00863402" w:rsidP="0095200C">
      <w:r>
        <w:rPr>
          <w:rFonts w:hint="eastAsia"/>
        </w:rPr>
        <w:t>铜枪</w:t>
      </w:r>
      <w:r>
        <w:t xml:space="preserve">=F, </w:t>
      </w:r>
    </w:p>
    <w:p w:rsidR="00863402" w:rsidRDefault="00863402" w:rsidP="0095200C">
      <w:r>
        <w:rPr>
          <w:rFonts w:hint="eastAsia"/>
        </w:rPr>
        <w:t>铁枪</w:t>
      </w:r>
      <w:r>
        <w:t xml:space="preserve">=F, </w:t>
      </w:r>
    </w:p>
    <w:p w:rsidR="00863402" w:rsidRDefault="00863402" w:rsidP="0095200C">
      <w:r>
        <w:rPr>
          <w:rFonts w:hint="eastAsia"/>
        </w:rPr>
        <w:t>钢枪</w:t>
      </w:r>
      <w:r>
        <w:t xml:space="preserve">=F, </w:t>
      </w:r>
    </w:p>
    <w:p w:rsidR="00863402" w:rsidRDefault="00863402" w:rsidP="0095200C">
      <w:r>
        <w:rPr>
          <w:rFonts w:hint="eastAsia"/>
        </w:rPr>
        <w:t>冰枪</w:t>
      </w:r>
      <w:r>
        <w:t xml:space="preserve">=F, </w:t>
      </w:r>
    </w:p>
    <w:p w:rsidR="00863402" w:rsidRDefault="00863402" w:rsidP="0095200C">
      <w:r>
        <w:rPr>
          <w:rFonts w:hint="eastAsia"/>
        </w:rPr>
        <w:t>石弓</w:t>
      </w:r>
      <w:r>
        <w:t xml:space="preserve">=F, </w:t>
      </w:r>
    </w:p>
    <w:p w:rsidR="00863402" w:rsidRDefault="00863402" w:rsidP="0095200C">
      <w:r>
        <w:rPr>
          <w:rFonts w:hint="eastAsia"/>
        </w:rPr>
        <w:t>铜弓</w:t>
      </w:r>
      <w:r>
        <w:t xml:space="preserve">=F, </w:t>
      </w:r>
    </w:p>
    <w:p w:rsidR="00863402" w:rsidRDefault="00863402" w:rsidP="0095200C">
      <w:r>
        <w:rPr>
          <w:rFonts w:hint="eastAsia"/>
        </w:rPr>
        <w:t>铁弓</w:t>
      </w:r>
      <w:r>
        <w:t xml:space="preserve">=F, </w:t>
      </w:r>
    </w:p>
    <w:p w:rsidR="00863402" w:rsidRDefault="00863402" w:rsidP="0095200C">
      <w:r>
        <w:rPr>
          <w:rFonts w:hint="eastAsia"/>
        </w:rPr>
        <w:t>钢弓</w:t>
      </w:r>
      <w:r>
        <w:t xml:space="preserve">=F,A </w:t>
      </w:r>
    </w:p>
    <w:p w:rsidR="00863402" w:rsidRDefault="00863402" w:rsidP="0095200C">
      <w:r>
        <w:rPr>
          <w:rFonts w:hint="eastAsia"/>
        </w:rPr>
        <w:t>火焰弓</w:t>
      </w:r>
      <w:r>
        <w:t xml:space="preserve">=F,B </w:t>
      </w:r>
    </w:p>
    <w:p w:rsidR="00863402" w:rsidRDefault="00863402" w:rsidP="0095200C">
      <w:r>
        <w:rPr>
          <w:rFonts w:hint="eastAsia"/>
        </w:rPr>
        <w:t>石刀</w:t>
      </w:r>
      <w:r>
        <w:t xml:space="preserve">=F,C </w:t>
      </w:r>
    </w:p>
    <w:p w:rsidR="00863402" w:rsidRDefault="00863402" w:rsidP="0095200C">
      <w:r>
        <w:rPr>
          <w:rFonts w:hint="eastAsia"/>
        </w:rPr>
        <w:t>铜刀</w:t>
      </w:r>
      <w:r>
        <w:t xml:space="preserve">=F,D </w:t>
      </w:r>
    </w:p>
    <w:p w:rsidR="00863402" w:rsidRDefault="00863402" w:rsidP="0095200C">
      <w:r>
        <w:rPr>
          <w:rFonts w:hint="eastAsia"/>
        </w:rPr>
        <w:t>铁刀</w:t>
      </w:r>
      <w:r>
        <w:t xml:space="preserve">=F,E </w:t>
      </w:r>
    </w:p>
    <w:p w:rsidR="00863402" w:rsidRDefault="00863402" w:rsidP="0095200C">
      <w:r>
        <w:rPr>
          <w:rFonts w:hint="eastAsia"/>
        </w:rPr>
        <w:t>钢刀</w:t>
      </w:r>
      <w:r>
        <w:t xml:space="preserve">=F,F </w:t>
      </w:r>
    </w:p>
    <w:p w:rsidR="00863402" w:rsidRDefault="00863402" w:rsidP="0095200C">
      <w:r>
        <w:rPr>
          <w:rFonts w:hint="eastAsia"/>
        </w:rPr>
        <w:t>青龙刀</w:t>
      </w:r>
      <w:r>
        <w:t xml:space="preserve">=F,0 </w:t>
      </w:r>
    </w:p>
    <w:p w:rsidR="00863402" w:rsidRDefault="00863402" w:rsidP="0095200C">
      <w:r>
        <w:rPr>
          <w:rFonts w:hint="eastAsia"/>
        </w:rPr>
        <w:t>青杠剑</w:t>
      </w:r>
      <w:r>
        <w:t xml:space="preserve">=F, </w:t>
      </w:r>
    </w:p>
    <w:p w:rsidR="00863402" w:rsidRDefault="00863402" w:rsidP="0095200C">
      <w:r>
        <w:rPr>
          <w:rFonts w:hint="eastAsia"/>
        </w:rPr>
        <w:t>古锭刀</w:t>
      </w:r>
      <w:r>
        <w:t xml:space="preserve">=F, </w:t>
      </w:r>
    </w:p>
    <w:p w:rsidR="00863402" w:rsidRDefault="00863402" w:rsidP="0095200C">
      <w:r>
        <w:rPr>
          <w:rFonts w:hint="eastAsia"/>
        </w:rPr>
        <w:t>紫鲨刀</w:t>
      </w:r>
      <w:r>
        <w:t xml:space="preserve">=F, </w:t>
      </w:r>
    </w:p>
    <w:p w:rsidR="00863402" w:rsidRDefault="00863402" w:rsidP="0095200C">
      <w:r>
        <w:rPr>
          <w:rFonts w:hint="eastAsia"/>
        </w:rPr>
        <w:t>布衣</w:t>
      </w:r>
      <w:r>
        <w:t xml:space="preserve">=F, </w:t>
      </w:r>
    </w:p>
    <w:p w:rsidR="00863402" w:rsidRDefault="00863402" w:rsidP="0095200C">
      <w:r>
        <w:rPr>
          <w:rFonts w:hint="eastAsia"/>
        </w:rPr>
        <w:t>皮衣</w:t>
      </w:r>
      <w:r>
        <w:t xml:space="preserve">=F, </w:t>
      </w:r>
    </w:p>
    <w:p w:rsidR="00863402" w:rsidRDefault="00863402" w:rsidP="0095200C">
      <w:r>
        <w:rPr>
          <w:rFonts w:hint="eastAsia"/>
        </w:rPr>
        <w:t>铜甲</w:t>
      </w:r>
      <w:r>
        <w:t xml:space="preserve">=F, </w:t>
      </w:r>
    </w:p>
    <w:p w:rsidR="00863402" w:rsidRDefault="00863402" w:rsidP="0095200C">
      <w:r>
        <w:rPr>
          <w:rFonts w:hint="eastAsia"/>
        </w:rPr>
        <w:t>铁甲</w:t>
      </w:r>
      <w:r>
        <w:t xml:space="preserve">=F, </w:t>
      </w:r>
    </w:p>
    <w:p w:rsidR="00863402" w:rsidRDefault="00863402" w:rsidP="0095200C">
      <w:r>
        <w:rPr>
          <w:rFonts w:hint="eastAsia"/>
        </w:rPr>
        <w:t>钢甲</w:t>
      </w:r>
      <w:r>
        <w:t xml:space="preserve">=F, </w:t>
      </w:r>
    </w:p>
    <w:p w:rsidR="00863402" w:rsidRDefault="00863402" w:rsidP="0095200C">
      <w:r>
        <w:rPr>
          <w:rFonts w:hint="eastAsia"/>
        </w:rPr>
        <w:t>火焰甲</w:t>
      </w:r>
      <w:r>
        <w:t xml:space="preserve">=F, </w:t>
      </w:r>
    </w:p>
    <w:p w:rsidR="00863402" w:rsidRDefault="00863402" w:rsidP="0095200C">
      <w:r>
        <w:rPr>
          <w:rFonts w:hint="eastAsia"/>
        </w:rPr>
        <w:t>青龙甲</w:t>
      </w:r>
      <w:r>
        <w:t xml:space="preserve">=F,A </w:t>
      </w:r>
    </w:p>
    <w:p w:rsidR="00863402" w:rsidRDefault="00863402" w:rsidP="0095200C">
      <w:r>
        <w:rPr>
          <w:rFonts w:hint="eastAsia"/>
        </w:rPr>
        <w:t>藤甲</w:t>
      </w:r>
      <w:r>
        <w:t xml:space="preserve">=F,B </w:t>
      </w:r>
    </w:p>
    <w:p w:rsidR="00863402" w:rsidRDefault="00863402" w:rsidP="0095200C">
      <w:r>
        <w:rPr>
          <w:rFonts w:hint="eastAsia"/>
        </w:rPr>
        <w:t>头带</w:t>
      </w:r>
      <w:r>
        <w:t xml:space="preserve">=F,C </w:t>
      </w:r>
    </w:p>
    <w:p w:rsidR="00863402" w:rsidRDefault="00863402" w:rsidP="0095200C">
      <w:r>
        <w:rPr>
          <w:rFonts w:hint="eastAsia"/>
        </w:rPr>
        <w:t>皮帽</w:t>
      </w:r>
      <w:r>
        <w:t xml:space="preserve">=F,D </w:t>
      </w:r>
    </w:p>
    <w:p w:rsidR="00863402" w:rsidRDefault="00863402" w:rsidP="0095200C">
      <w:r>
        <w:rPr>
          <w:rFonts w:hint="eastAsia"/>
        </w:rPr>
        <w:t>铜盔</w:t>
      </w:r>
      <w:r>
        <w:t xml:space="preserve">=F,E </w:t>
      </w:r>
    </w:p>
    <w:p w:rsidR="00863402" w:rsidRDefault="00863402" w:rsidP="0095200C">
      <w:r>
        <w:rPr>
          <w:rFonts w:hint="eastAsia"/>
        </w:rPr>
        <w:t>铁盔</w:t>
      </w:r>
      <w:r>
        <w:t xml:space="preserve">=F,F </w:t>
      </w:r>
    </w:p>
    <w:p w:rsidR="00863402" w:rsidRDefault="00863402" w:rsidP="0095200C">
      <w:r>
        <w:rPr>
          <w:rFonts w:hint="eastAsia"/>
        </w:rPr>
        <w:t>钢盔</w:t>
      </w:r>
      <w:r>
        <w:t xml:space="preserve">=F, </w:t>
      </w:r>
    </w:p>
    <w:p w:rsidR="00863402" w:rsidRDefault="00863402" w:rsidP="0095200C">
      <w:r>
        <w:rPr>
          <w:rFonts w:hint="eastAsia"/>
        </w:rPr>
        <w:t>木盾</w:t>
      </w:r>
      <w:r>
        <w:t xml:space="preserve">=F, </w:t>
      </w:r>
    </w:p>
    <w:p w:rsidR="00863402" w:rsidRDefault="00863402" w:rsidP="0095200C">
      <w:r>
        <w:rPr>
          <w:rFonts w:hint="eastAsia"/>
        </w:rPr>
        <w:t>皮盾</w:t>
      </w:r>
      <w:r>
        <w:t xml:space="preserve">=F, </w:t>
      </w:r>
    </w:p>
    <w:p w:rsidR="00863402" w:rsidRDefault="00863402" w:rsidP="0095200C">
      <w:r>
        <w:rPr>
          <w:rFonts w:hint="eastAsia"/>
        </w:rPr>
        <w:t>鳞盾</w:t>
      </w:r>
      <w:r>
        <w:t xml:space="preserve">=F, </w:t>
      </w:r>
    </w:p>
    <w:p w:rsidR="00863402" w:rsidRDefault="00863402" w:rsidP="0095200C">
      <w:r>
        <w:rPr>
          <w:rFonts w:hint="eastAsia"/>
        </w:rPr>
        <w:t>铜盾</w:t>
      </w:r>
      <w:r>
        <w:t xml:space="preserve">=F, </w:t>
      </w:r>
    </w:p>
    <w:p w:rsidR="00863402" w:rsidRDefault="00863402" w:rsidP="0095200C">
      <w:r>
        <w:rPr>
          <w:rFonts w:hint="eastAsia"/>
        </w:rPr>
        <w:t>铁盾</w:t>
      </w:r>
      <w:r>
        <w:t xml:space="preserve">=F, </w:t>
      </w:r>
    </w:p>
    <w:p w:rsidR="00863402" w:rsidRDefault="00863402" w:rsidP="0095200C">
      <w:r>
        <w:rPr>
          <w:rFonts w:hint="eastAsia"/>
        </w:rPr>
        <w:t>钢盾</w:t>
      </w:r>
      <w:r>
        <w:t xml:space="preserve">=F, </w:t>
      </w:r>
    </w:p>
    <w:p w:rsidR="00863402" w:rsidRDefault="00863402" w:rsidP="0095200C">
      <w:r>
        <w:rPr>
          <w:rFonts w:hint="eastAsia"/>
        </w:rPr>
        <w:t>火焰盾</w:t>
      </w:r>
      <w:r>
        <w:t xml:space="preserve">=F, </w:t>
      </w:r>
    </w:p>
    <w:p w:rsidR="00863402" w:rsidRDefault="00863402" w:rsidP="0095200C">
      <w:r>
        <w:rPr>
          <w:rFonts w:hint="eastAsia"/>
        </w:rPr>
        <w:t>怒龙剑</w:t>
      </w:r>
      <w:r>
        <w:t xml:space="preserve">=F, </w:t>
      </w:r>
    </w:p>
    <w:p w:rsidR="00863402" w:rsidRDefault="00863402" w:rsidP="0095200C">
      <w:r>
        <w:rPr>
          <w:rFonts w:hint="eastAsia"/>
        </w:rPr>
        <w:t>倚天剑</w:t>
      </w:r>
      <w:r>
        <w:t xml:space="preserve">=F, </w:t>
      </w:r>
    </w:p>
    <w:p w:rsidR="00863402" w:rsidRDefault="00863402" w:rsidP="0095200C">
      <w:r>
        <w:rPr>
          <w:rFonts w:hint="eastAsia"/>
        </w:rPr>
        <w:t>白虎斧</w:t>
      </w:r>
      <w:r>
        <w:t xml:space="preserve">=F,A </w:t>
      </w:r>
    </w:p>
    <w:p w:rsidR="00863402" w:rsidRDefault="00863402" w:rsidP="0095200C">
      <w:r>
        <w:rPr>
          <w:rFonts w:hint="eastAsia"/>
        </w:rPr>
        <w:t>连打剑</w:t>
      </w:r>
      <w:r>
        <w:t xml:space="preserve">=F,B </w:t>
      </w:r>
    </w:p>
    <w:p w:rsidR="00863402" w:rsidRDefault="00863402" w:rsidP="0095200C">
      <w:r>
        <w:rPr>
          <w:rFonts w:hint="eastAsia"/>
        </w:rPr>
        <w:t>胜宗刀</w:t>
      </w:r>
      <w:r>
        <w:t xml:space="preserve">=F,C </w:t>
      </w:r>
    </w:p>
    <w:p w:rsidR="00863402" w:rsidRDefault="00863402" w:rsidP="0095200C">
      <w:r>
        <w:rPr>
          <w:rFonts w:hint="eastAsia"/>
        </w:rPr>
        <w:t>诸刃斧</w:t>
      </w:r>
      <w:r>
        <w:t xml:space="preserve">=F,D </w:t>
      </w:r>
    </w:p>
    <w:p w:rsidR="00863402" w:rsidRDefault="00863402" w:rsidP="0095200C">
      <w:r>
        <w:rPr>
          <w:rFonts w:hint="eastAsia"/>
        </w:rPr>
        <w:t>落雷斧</w:t>
      </w:r>
      <w:r>
        <w:t xml:space="preserve">=F,E </w:t>
      </w:r>
    </w:p>
    <w:p w:rsidR="00863402" w:rsidRDefault="00863402" w:rsidP="0095200C">
      <w:r>
        <w:rPr>
          <w:rFonts w:hint="eastAsia"/>
        </w:rPr>
        <w:t>连弩</w:t>
      </w:r>
      <w:r>
        <w:t xml:space="preserve">=F,F </w:t>
      </w:r>
    </w:p>
    <w:p w:rsidR="00863402" w:rsidRDefault="00863402" w:rsidP="0095200C">
      <w:r>
        <w:rPr>
          <w:rFonts w:hint="eastAsia"/>
        </w:rPr>
        <w:t>黑龙枪</w:t>
      </w:r>
      <w:r>
        <w:t xml:space="preserve">=F,0 </w:t>
      </w:r>
    </w:p>
    <w:p w:rsidR="00863402" w:rsidRDefault="00863402" w:rsidP="0095200C">
      <w:r>
        <w:rPr>
          <w:rFonts w:hint="eastAsia"/>
        </w:rPr>
        <w:t>真空枪</w:t>
      </w:r>
      <w:r>
        <w:t xml:space="preserve">=F, </w:t>
      </w:r>
    </w:p>
    <w:p w:rsidR="00863402" w:rsidRDefault="00863402" w:rsidP="0095200C">
      <w:r>
        <w:rPr>
          <w:rFonts w:hint="eastAsia"/>
        </w:rPr>
        <w:t>会心枪</w:t>
      </w:r>
      <w:r>
        <w:t xml:space="preserve">=F, </w:t>
      </w:r>
    </w:p>
    <w:p w:rsidR="00863402" w:rsidRDefault="00863402" w:rsidP="0095200C">
      <w:r>
        <w:rPr>
          <w:rFonts w:hint="eastAsia"/>
        </w:rPr>
        <w:t>蛇矛</w:t>
      </w:r>
      <w:r>
        <w:t xml:space="preserve">=F, </w:t>
      </w:r>
    </w:p>
    <w:p w:rsidR="00863402" w:rsidRDefault="00863402" w:rsidP="0095200C">
      <w:r>
        <w:rPr>
          <w:rFonts w:hint="eastAsia"/>
        </w:rPr>
        <w:t>偃月刀</w:t>
      </w:r>
      <w:r>
        <w:t xml:space="preserve">=F, </w:t>
      </w:r>
    </w:p>
    <w:p w:rsidR="00863402" w:rsidRDefault="00863402" w:rsidP="0095200C">
      <w:r>
        <w:rPr>
          <w:rFonts w:hint="eastAsia"/>
        </w:rPr>
        <w:t>冰刀</w:t>
      </w:r>
      <w:r>
        <w:t xml:space="preserve">=F, </w:t>
      </w:r>
    </w:p>
    <w:p w:rsidR="00863402" w:rsidRDefault="00863402" w:rsidP="0095200C">
      <w:r>
        <w:rPr>
          <w:rFonts w:hint="eastAsia"/>
        </w:rPr>
        <w:t>养由弓</w:t>
      </w:r>
      <w:r>
        <w:t xml:space="preserve">=F, </w:t>
      </w:r>
    </w:p>
    <w:p w:rsidR="00863402" w:rsidRDefault="00863402" w:rsidP="0095200C">
      <w:r>
        <w:rPr>
          <w:rFonts w:hint="eastAsia"/>
        </w:rPr>
        <w:t>李广弓</w:t>
      </w:r>
      <w:r>
        <w:t xml:space="preserve">=F, </w:t>
      </w:r>
    </w:p>
    <w:p w:rsidR="00863402" w:rsidRDefault="00863402" w:rsidP="0095200C">
      <w:r>
        <w:rPr>
          <w:rFonts w:hint="eastAsia"/>
        </w:rPr>
        <w:t>风盔</w:t>
      </w:r>
      <w:r>
        <w:t xml:space="preserve">=F, </w:t>
      </w:r>
    </w:p>
    <w:p w:rsidR="00863402" w:rsidRDefault="00863402" w:rsidP="0095200C">
      <w:r>
        <w:rPr>
          <w:rFonts w:hint="eastAsia"/>
        </w:rPr>
        <w:t>天空盔</w:t>
      </w:r>
      <w:r>
        <w:t xml:space="preserve">=F, </w:t>
      </w:r>
    </w:p>
    <w:p w:rsidR="00863402" w:rsidRDefault="00863402" w:rsidP="0095200C">
      <w:r>
        <w:rPr>
          <w:rFonts w:hint="eastAsia"/>
        </w:rPr>
        <w:t>伏龙盾</w:t>
      </w:r>
      <w:r>
        <w:t xml:space="preserve">=F,A </w:t>
      </w:r>
    </w:p>
    <w:p w:rsidR="00863402" w:rsidRDefault="00863402" w:rsidP="0095200C">
      <w:r>
        <w:rPr>
          <w:rFonts w:hint="eastAsia"/>
        </w:rPr>
        <w:t>雷神盾</w:t>
      </w:r>
      <w:r>
        <w:t xml:space="preserve">=F,B </w:t>
      </w:r>
    </w:p>
    <w:p w:rsidR="00863402" w:rsidRDefault="00863402" w:rsidP="0095200C">
      <w:r>
        <w:rPr>
          <w:rFonts w:hint="eastAsia"/>
        </w:rPr>
        <w:t>半月弓</w:t>
      </w:r>
      <w:r>
        <w:t xml:space="preserve">=F,C </w:t>
      </w:r>
    </w:p>
    <w:p w:rsidR="00863402" w:rsidRDefault="00863402" w:rsidP="0095200C">
      <w:r>
        <w:rPr>
          <w:rFonts w:hint="eastAsia"/>
        </w:rPr>
        <w:t>薄刃斧</w:t>
      </w:r>
      <w:r>
        <w:t xml:space="preserve">=F,D </w:t>
      </w:r>
    </w:p>
    <w:p w:rsidR="00863402" w:rsidRDefault="00863402" w:rsidP="0095200C">
      <w:r>
        <w:rPr>
          <w:rFonts w:hint="eastAsia"/>
        </w:rPr>
        <w:t>孟德新书</w:t>
      </w:r>
      <w:r>
        <w:t xml:space="preserve">=F,E </w:t>
      </w:r>
    </w:p>
    <w:p w:rsidR="00863402" w:rsidRDefault="00863402" w:rsidP="0095200C">
      <w:r>
        <w:rPr>
          <w:rFonts w:hint="eastAsia"/>
        </w:rPr>
        <w:t>粉狮</w:t>
      </w:r>
      <w:r>
        <w:t xml:space="preserve">=F,F </w:t>
      </w:r>
    </w:p>
    <w:p w:rsidR="00863402" w:rsidRDefault="00863402" w:rsidP="0095200C">
      <w:r>
        <w:rPr>
          <w:rFonts w:hint="eastAsia"/>
        </w:rPr>
        <w:t>赤兔马</w:t>
      </w:r>
      <w:r>
        <w:t xml:space="preserve">=F,0 </w:t>
      </w:r>
    </w:p>
    <w:p w:rsidR="00863402" w:rsidRDefault="00863402" w:rsidP="0095200C">
      <w:r>
        <w:rPr>
          <w:rFonts w:hint="eastAsia"/>
        </w:rPr>
        <w:t>战马</w:t>
      </w:r>
      <w:r>
        <w:t xml:space="preserve">=F, </w:t>
      </w:r>
    </w:p>
    <w:p w:rsidR="00863402" w:rsidRDefault="00863402" w:rsidP="0095200C">
      <w:r>
        <w:rPr>
          <w:rFonts w:hint="eastAsia"/>
        </w:rPr>
        <w:t>快速鞋</w:t>
      </w:r>
      <w:r>
        <w:t xml:space="preserve">=F, </w:t>
      </w:r>
    </w:p>
    <w:p w:rsidR="00863402" w:rsidRDefault="00863402" w:rsidP="0095200C">
      <w:r>
        <w:rPr>
          <w:rFonts w:hint="eastAsia"/>
        </w:rPr>
        <w:t>项羽护手</w:t>
      </w:r>
      <w:r>
        <w:t xml:space="preserve">=F, </w:t>
      </w:r>
    </w:p>
    <w:p w:rsidR="00863402" w:rsidRDefault="00863402" w:rsidP="0095200C">
      <w:r>
        <w:rPr>
          <w:rFonts w:hint="eastAsia"/>
        </w:rPr>
        <w:t>赤心丹</w:t>
      </w:r>
      <w:r>
        <w:t xml:space="preserve">=F,;, </w:t>
      </w:r>
    </w:p>
    <w:p w:rsidR="00863402" w:rsidRDefault="00863402" w:rsidP="0095200C">
      <w:r>
        <w:rPr>
          <w:rFonts w:hint="eastAsia"/>
        </w:rPr>
        <w:t>铜仙丹</w:t>
      </w:r>
      <w:r>
        <w:t xml:space="preserve">=F,;, </w:t>
      </w:r>
    </w:p>
    <w:p w:rsidR="00863402" w:rsidRDefault="00863402" w:rsidP="0095200C">
      <w:r>
        <w:rPr>
          <w:rFonts w:hint="eastAsia"/>
        </w:rPr>
        <w:t>银仙丹</w:t>
      </w:r>
      <w:r>
        <w:t xml:space="preserve">=F,;, </w:t>
      </w:r>
    </w:p>
    <w:p w:rsidR="00863402" w:rsidRDefault="00863402" w:rsidP="0095200C">
      <w:r>
        <w:rPr>
          <w:rFonts w:hint="eastAsia"/>
        </w:rPr>
        <w:t>金仙丹</w:t>
      </w:r>
      <w:r>
        <w:t xml:space="preserve">=F,;, </w:t>
      </w:r>
    </w:p>
    <w:p w:rsidR="00863402" w:rsidRDefault="00863402" w:rsidP="0095200C">
      <w:r>
        <w:rPr>
          <w:rFonts w:hint="eastAsia"/>
        </w:rPr>
        <w:t>会心丹</w:t>
      </w:r>
      <w:r>
        <w:t xml:space="preserve">=F,;, </w:t>
      </w:r>
    </w:p>
    <w:p w:rsidR="00863402" w:rsidRDefault="00863402" w:rsidP="0095200C">
      <w:r>
        <w:rPr>
          <w:rFonts w:hint="eastAsia"/>
        </w:rPr>
        <w:t>银仙书</w:t>
      </w:r>
      <w:r>
        <w:t xml:space="preserve">=F,;, </w:t>
      </w:r>
    </w:p>
    <w:p w:rsidR="00863402" w:rsidRDefault="00863402" w:rsidP="0095200C">
      <w:r>
        <w:rPr>
          <w:rFonts w:hint="eastAsia"/>
        </w:rPr>
        <w:t>金仙书</w:t>
      </w:r>
      <w:r>
        <w:t xml:space="preserve">=F,A;, </w:t>
      </w:r>
    </w:p>
    <w:p w:rsidR="00863402" w:rsidRDefault="00863402" w:rsidP="0095200C">
      <w:r>
        <w:rPr>
          <w:rFonts w:hint="eastAsia"/>
        </w:rPr>
        <w:t>会心书</w:t>
      </w:r>
      <w:r>
        <w:t xml:space="preserve">=F,B;, </w:t>
      </w:r>
    </w:p>
    <w:p w:rsidR="00863402" w:rsidRDefault="00863402" w:rsidP="0095200C">
      <w:r>
        <w:rPr>
          <w:rFonts w:hint="eastAsia"/>
        </w:rPr>
        <w:t>进攻令牌</w:t>
      </w:r>
      <w:r>
        <w:t xml:space="preserve">=F,C;, </w:t>
      </w:r>
    </w:p>
    <w:p w:rsidR="00863402" w:rsidRDefault="00863402" w:rsidP="0095200C">
      <w:r>
        <w:rPr>
          <w:rFonts w:hint="eastAsia"/>
        </w:rPr>
        <w:t>野营帐</w:t>
      </w:r>
      <w:r>
        <w:t xml:space="preserve">=F,D;, </w:t>
      </w:r>
    </w:p>
    <w:p w:rsidR="00863402" w:rsidRDefault="00863402" w:rsidP="0095200C">
      <w:r>
        <w:rPr>
          <w:rFonts w:hint="eastAsia"/>
        </w:rPr>
        <w:t>烟遁丹</w:t>
      </w:r>
      <w:r>
        <w:t xml:space="preserve">=F,E;, </w:t>
      </w:r>
    </w:p>
    <w:p w:rsidR="00863402" w:rsidRDefault="00863402" w:rsidP="0095200C">
      <w:r>
        <w:rPr>
          <w:rFonts w:hint="eastAsia"/>
        </w:rPr>
        <w:t>智复丹</w:t>
      </w:r>
      <w:r>
        <w:t xml:space="preserve">=F,F;, </w:t>
      </w:r>
    </w:p>
    <w:p w:rsidR="00863402" w:rsidRDefault="00863402" w:rsidP="0095200C">
      <w:r>
        <w:rPr>
          <w:rFonts w:hint="eastAsia"/>
        </w:rPr>
        <w:t>还魂丹</w:t>
      </w:r>
      <w:r>
        <w:t xml:space="preserve">=F,;, </w:t>
      </w:r>
    </w:p>
    <w:p w:rsidR="00863402" w:rsidRDefault="00863402" w:rsidP="0095200C">
      <w:r>
        <w:rPr>
          <w:rFonts w:hint="eastAsia"/>
        </w:rPr>
        <w:t>郑玄信</w:t>
      </w:r>
      <w:r>
        <w:t xml:space="preserve">=F, </w:t>
      </w:r>
    </w:p>
    <w:p w:rsidR="00863402" w:rsidRDefault="00863402" w:rsidP="0095200C">
      <w:r>
        <w:rPr>
          <w:rFonts w:hint="eastAsia"/>
        </w:rPr>
        <w:t>天堂丹</w:t>
      </w:r>
      <w:r>
        <w:t xml:space="preserve">=F,;, </w:t>
      </w:r>
    </w:p>
    <w:p w:rsidR="00863402" w:rsidRDefault="00863402" w:rsidP="0095200C">
      <w:r>
        <w:rPr>
          <w:rFonts w:hint="eastAsia"/>
        </w:rPr>
        <w:t>火神书</w:t>
      </w:r>
      <w:r>
        <w:t xml:space="preserve">=F, </w:t>
      </w:r>
    </w:p>
    <w:p w:rsidR="00863402" w:rsidRDefault="00863402" w:rsidP="0095200C">
      <w:r>
        <w:rPr>
          <w:rFonts w:hint="eastAsia"/>
        </w:rPr>
        <w:t>水龙书</w:t>
      </w:r>
      <w:r>
        <w:t xml:space="preserve">=F, </w:t>
      </w:r>
    </w:p>
    <w:p w:rsidR="00863402" w:rsidRDefault="00863402" w:rsidP="0095200C">
      <w:r>
        <w:rPr>
          <w:rFonts w:hint="eastAsia"/>
        </w:rPr>
        <w:t>激石书</w:t>
      </w:r>
      <w:r>
        <w:t xml:space="preserve">=F, </w:t>
      </w:r>
    </w:p>
    <w:p w:rsidR="00863402" w:rsidRDefault="00863402" w:rsidP="0095200C">
      <w:r>
        <w:rPr>
          <w:rFonts w:hint="eastAsia"/>
        </w:rPr>
        <w:t>兵法书</w:t>
      </w:r>
      <w:r>
        <w:t xml:space="preserve">=F, </w:t>
      </w:r>
    </w:p>
    <w:p w:rsidR="00863402" w:rsidRDefault="00863402" w:rsidP="0095200C">
      <w:r>
        <w:rPr>
          <w:rFonts w:hint="eastAsia"/>
        </w:rPr>
        <w:t>六甲天书</w:t>
      </w:r>
      <w:r>
        <w:t xml:space="preserve">=F,A </w:t>
      </w:r>
    </w:p>
    <w:p w:rsidR="00863402" w:rsidRDefault="00863402" w:rsidP="0095200C">
      <w:r>
        <w:rPr>
          <w:rFonts w:hint="eastAsia"/>
        </w:rPr>
        <w:t>茶</w:t>
      </w:r>
      <w:r>
        <w:t xml:space="preserve">=F,B </w:t>
      </w:r>
    </w:p>
    <w:p w:rsidR="00863402" w:rsidRDefault="00863402" w:rsidP="0095200C">
      <w:r>
        <w:rPr>
          <w:rFonts w:hint="eastAsia"/>
        </w:rPr>
        <w:t>水壶</w:t>
      </w:r>
      <w:r>
        <w:t xml:space="preserve">=F,C </w:t>
      </w:r>
    </w:p>
    <w:p w:rsidR="00863402" w:rsidRDefault="00863402" w:rsidP="0095200C">
      <w:r>
        <w:rPr>
          <w:rFonts w:hint="eastAsia"/>
        </w:rPr>
        <w:t>茶具</w:t>
      </w:r>
      <w:r>
        <w:t xml:space="preserve">=F,D </w:t>
      </w:r>
    </w:p>
    <w:p w:rsidR="00863402" w:rsidRDefault="00863402" w:rsidP="0095200C">
      <w:r>
        <w:rPr>
          <w:rFonts w:hint="eastAsia"/>
        </w:rPr>
        <w:t>地图</w:t>
      </w:r>
      <w:r>
        <w:t xml:space="preserve">=F,E </w:t>
      </w:r>
    </w:p>
    <w:p w:rsidR="00863402" w:rsidRDefault="00863402" w:rsidP="0095200C">
      <w:r>
        <w:rPr>
          <w:rFonts w:hint="eastAsia"/>
        </w:rPr>
        <w:t>西蜀地图</w:t>
      </w:r>
      <w:r>
        <w:t xml:space="preserve">=F,F </w:t>
      </w:r>
    </w:p>
    <w:p w:rsidR="00863402" w:rsidRDefault="00863402" w:rsidP="0095200C">
      <w:r>
        <w:rPr>
          <w:rFonts w:hint="eastAsia"/>
        </w:rPr>
        <w:t>胡班家书</w:t>
      </w:r>
      <w:r>
        <w:t xml:space="preserve">=F,0 </w:t>
      </w:r>
    </w:p>
    <w:p w:rsidR="00863402" w:rsidRDefault="00863402" w:rsidP="0095200C">
      <w:r>
        <w:rPr>
          <w:rFonts w:hint="eastAsia"/>
        </w:rPr>
        <w:t>风向书</w:t>
      </w:r>
      <w:r>
        <w:t xml:space="preserve">=F, </w:t>
      </w:r>
    </w:p>
    <w:p w:rsidR="00863402" w:rsidRDefault="00863402" w:rsidP="0095200C">
      <w:r>
        <w:rPr>
          <w:rFonts w:hint="eastAsia"/>
        </w:rPr>
        <w:t>硝石</w:t>
      </w:r>
      <w:r>
        <w:t xml:space="preserve">=F, </w:t>
      </w:r>
    </w:p>
    <w:p w:rsidR="00863402" w:rsidRDefault="00863402" w:rsidP="0095200C">
      <w:r>
        <w:rPr>
          <w:rFonts w:hint="eastAsia"/>
        </w:rPr>
        <w:t>老树枝</w:t>
      </w:r>
      <w:r>
        <w:t xml:space="preserve">=F, </w:t>
      </w:r>
    </w:p>
    <w:p w:rsidR="00863402" w:rsidRDefault="00863402" w:rsidP="0095200C">
      <w:r>
        <w:rPr>
          <w:rFonts w:hint="eastAsia"/>
        </w:rPr>
        <w:t>炸药</w:t>
      </w:r>
      <w:r>
        <w:t xml:space="preserve">=F, </w:t>
      </w:r>
    </w:p>
    <w:p w:rsidR="00863402" w:rsidRDefault="00863402" w:rsidP="0095200C">
      <w:r>
        <w:rPr>
          <w:rFonts w:hint="eastAsia"/>
        </w:rPr>
        <w:t>十万支箭</w:t>
      </w:r>
      <w:r>
        <w:t xml:space="preserve">=F, </w:t>
      </w:r>
    </w:p>
    <w:p w:rsidR="00863402" w:rsidRDefault="00863402" w:rsidP="0095200C">
      <w:r>
        <w:rPr>
          <w:rFonts w:hint="eastAsia"/>
        </w:rPr>
        <w:t>兵符</w:t>
      </w:r>
      <w:r>
        <w:t xml:space="preserve">=F, </w:t>
      </w:r>
    </w:p>
    <w:p w:rsidR="00863402" w:rsidRDefault="00863402" w:rsidP="0095200C">
      <w:r>
        <w:rPr>
          <w:rFonts w:hint="eastAsia"/>
        </w:rPr>
        <w:t>锦囊</w:t>
      </w:r>
      <w:r>
        <w:t xml:space="preserve">=F, </w:t>
      </w:r>
    </w:p>
    <w:p w:rsidR="00863402" w:rsidRDefault="00863402" w:rsidP="0095200C">
      <w:r>
        <w:rPr>
          <w:rFonts w:hint="eastAsia"/>
        </w:rPr>
        <w:t>养由弓</w:t>
      </w:r>
      <w:r>
        <w:t xml:space="preserve">=F, </w:t>
      </w:r>
    </w:p>
    <w:p w:rsidR="00863402" w:rsidRDefault="00863402" w:rsidP="0095200C">
      <w:r>
        <w:rPr>
          <w:rFonts w:hint="eastAsia"/>
        </w:rPr>
        <w:t>酒</w:t>
      </w:r>
      <w:r>
        <w:t xml:space="preserve">=F, </w:t>
      </w:r>
    </w:p>
    <w:p w:rsidR="00863402" w:rsidRDefault="00863402" w:rsidP="0095200C">
      <w:r>
        <w:rPr>
          <w:rFonts w:hint="eastAsia"/>
        </w:rPr>
        <w:t>信</w:t>
      </w:r>
      <w:r>
        <w:t xml:space="preserve">=F,A </w:t>
      </w:r>
    </w:p>
    <w:p w:rsidR="00863402" w:rsidRDefault="00863402" w:rsidP="0095200C">
      <w:r>
        <w:rPr>
          <w:rFonts w:hint="eastAsia"/>
        </w:rPr>
        <w:t>血书</w:t>
      </w:r>
      <w:r>
        <w:t xml:space="preserve">=F,B </w:t>
      </w:r>
    </w:p>
    <w:p w:rsidR="00863402" w:rsidRDefault="00863402" w:rsidP="0095200C">
      <w:r>
        <w:rPr>
          <w:rFonts w:hint="eastAsia"/>
        </w:rPr>
        <w:t>青铜钥匙</w:t>
      </w:r>
      <w:r>
        <w:t xml:space="preserve">=F,C </w:t>
      </w:r>
    </w:p>
    <w:p w:rsidR="00863402" w:rsidRDefault="00863402" w:rsidP="0095200C">
      <w:r>
        <w:rPr>
          <w:rFonts w:hint="eastAsia"/>
        </w:rPr>
        <w:t>火药壶</w:t>
      </w:r>
      <w:r>
        <w:t xml:space="preserve">=F,D </w:t>
      </w:r>
    </w:p>
    <w:p w:rsidR="00863402" w:rsidRDefault="00863402" w:rsidP="0095200C">
      <w:r>
        <w:rPr>
          <w:rFonts w:hint="eastAsia"/>
        </w:rPr>
        <w:t>介绍信</w:t>
      </w:r>
      <w:r>
        <w:t xml:space="preserve">=F,E </w:t>
      </w:r>
    </w:p>
    <w:p w:rsidR="00863402" w:rsidRDefault="00863402" w:rsidP="0095200C">
      <w:r>
        <w:rPr>
          <w:rFonts w:hint="eastAsia"/>
        </w:rPr>
        <w:t>渡航书</w:t>
      </w:r>
      <w:r>
        <w:t xml:space="preserve">=F,F </w:t>
      </w:r>
    </w:p>
    <w:p w:rsidR="00863402" w:rsidRDefault="00863402" w:rsidP="0095200C"/>
    <w:p w:rsidR="00863402" w:rsidRDefault="00863402" w:rsidP="0095200C">
      <w:r>
        <w:t>[</w:t>
      </w:r>
      <w:r>
        <w:rPr>
          <w:rFonts w:hint="eastAsia"/>
        </w:rPr>
        <w:t>队首人物物品第五格</w:t>
      </w:r>
      <w:r>
        <w:t xml:space="preserve">] </w:t>
      </w:r>
    </w:p>
    <w:p w:rsidR="00863402" w:rsidRDefault="00863402" w:rsidP="0095200C">
      <w:r>
        <w:rPr>
          <w:rFonts w:hint="eastAsia"/>
        </w:rPr>
        <w:t>短剑</w:t>
      </w:r>
      <w:r>
        <w:t xml:space="preserve">=F, </w:t>
      </w:r>
    </w:p>
    <w:p w:rsidR="00863402" w:rsidRDefault="00863402" w:rsidP="0095200C">
      <w:r>
        <w:rPr>
          <w:rFonts w:hint="eastAsia"/>
        </w:rPr>
        <w:t>铜剑</w:t>
      </w:r>
      <w:r>
        <w:t xml:space="preserve">=F, </w:t>
      </w:r>
    </w:p>
    <w:p w:rsidR="00863402" w:rsidRDefault="00863402" w:rsidP="0095200C">
      <w:r>
        <w:rPr>
          <w:rFonts w:hint="eastAsia"/>
        </w:rPr>
        <w:t>铁剑</w:t>
      </w:r>
      <w:r>
        <w:t xml:space="preserve">=F,0A </w:t>
      </w:r>
    </w:p>
    <w:p w:rsidR="00863402" w:rsidRDefault="00863402" w:rsidP="0095200C">
      <w:r>
        <w:rPr>
          <w:rFonts w:hint="eastAsia"/>
        </w:rPr>
        <w:t>闪电剑</w:t>
      </w:r>
      <w:r>
        <w:t xml:space="preserve">=F,0B </w:t>
      </w:r>
    </w:p>
    <w:p w:rsidR="00863402" w:rsidRDefault="00863402" w:rsidP="0095200C">
      <w:r>
        <w:rPr>
          <w:rFonts w:hint="eastAsia"/>
        </w:rPr>
        <w:t>赤龙剑</w:t>
      </w:r>
      <w:r>
        <w:t xml:space="preserve">=F,0C </w:t>
      </w:r>
    </w:p>
    <w:p w:rsidR="00863402" w:rsidRDefault="00863402" w:rsidP="0095200C">
      <w:r>
        <w:rPr>
          <w:rFonts w:hint="eastAsia"/>
        </w:rPr>
        <w:t>石斧</w:t>
      </w:r>
      <w:r>
        <w:t xml:space="preserve">=F,0D </w:t>
      </w:r>
    </w:p>
    <w:p w:rsidR="00863402" w:rsidRDefault="00863402" w:rsidP="0095200C">
      <w:r>
        <w:rPr>
          <w:rFonts w:hint="eastAsia"/>
        </w:rPr>
        <w:t>铜斧</w:t>
      </w:r>
      <w:r>
        <w:t xml:space="preserve">=F,0E </w:t>
      </w:r>
    </w:p>
    <w:p w:rsidR="00863402" w:rsidRDefault="00863402" w:rsidP="0095200C">
      <w:r>
        <w:rPr>
          <w:rFonts w:hint="eastAsia"/>
        </w:rPr>
        <w:t>铁斧</w:t>
      </w:r>
      <w:r>
        <w:t xml:space="preserve">=F,0F </w:t>
      </w:r>
    </w:p>
    <w:p w:rsidR="00863402" w:rsidRDefault="00863402" w:rsidP="0095200C">
      <w:r>
        <w:rPr>
          <w:rFonts w:hint="eastAsia"/>
        </w:rPr>
        <w:t>钢斧</w:t>
      </w:r>
      <w:r>
        <w:t xml:space="preserve">=F, </w:t>
      </w:r>
    </w:p>
    <w:p w:rsidR="00863402" w:rsidRDefault="00863402" w:rsidP="0095200C">
      <w:r>
        <w:rPr>
          <w:rFonts w:hint="eastAsia"/>
        </w:rPr>
        <w:t>火焰斧</w:t>
      </w:r>
      <w:r>
        <w:t xml:space="preserve">=F, </w:t>
      </w:r>
    </w:p>
    <w:p w:rsidR="00863402" w:rsidRDefault="00863402" w:rsidP="0095200C">
      <w:r>
        <w:rPr>
          <w:rFonts w:hint="eastAsia"/>
        </w:rPr>
        <w:t>木枪</w:t>
      </w:r>
      <w:r>
        <w:t xml:space="preserve">=F, </w:t>
      </w:r>
    </w:p>
    <w:p w:rsidR="00863402" w:rsidRDefault="00863402" w:rsidP="0095200C">
      <w:r>
        <w:rPr>
          <w:rFonts w:hint="eastAsia"/>
        </w:rPr>
        <w:t>铜枪</w:t>
      </w:r>
      <w:r>
        <w:t xml:space="preserve">=F, </w:t>
      </w:r>
    </w:p>
    <w:p w:rsidR="00863402" w:rsidRDefault="00863402" w:rsidP="0095200C">
      <w:r>
        <w:rPr>
          <w:rFonts w:hint="eastAsia"/>
        </w:rPr>
        <w:t>铁枪</w:t>
      </w:r>
      <w:r>
        <w:t xml:space="preserve">=F, </w:t>
      </w:r>
    </w:p>
    <w:p w:rsidR="00863402" w:rsidRDefault="00863402" w:rsidP="0095200C">
      <w:r>
        <w:rPr>
          <w:rFonts w:hint="eastAsia"/>
        </w:rPr>
        <w:t>钢枪</w:t>
      </w:r>
      <w:r>
        <w:t xml:space="preserve">=F, </w:t>
      </w:r>
    </w:p>
    <w:p w:rsidR="00863402" w:rsidRDefault="00863402" w:rsidP="0095200C">
      <w:r>
        <w:rPr>
          <w:rFonts w:hint="eastAsia"/>
        </w:rPr>
        <w:t>冰枪</w:t>
      </w:r>
      <w:r>
        <w:t xml:space="preserve">=F, </w:t>
      </w:r>
    </w:p>
    <w:p w:rsidR="00863402" w:rsidRDefault="00863402" w:rsidP="0095200C">
      <w:r>
        <w:rPr>
          <w:rFonts w:hint="eastAsia"/>
        </w:rPr>
        <w:t>石弓</w:t>
      </w:r>
      <w:r>
        <w:t xml:space="preserve">=F, </w:t>
      </w:r>
    </w:p>
    <w:p w:rsidR="00863402" w:rsidRDefault="00863402" w:rsidP="0095200C">
      <w:r>
        <w:rPr>
          <w:rFonts w:hint="eastAsia"/>
        </w:rPr>
        <w:t>铜弓</w:t>
      </w:r>
      <w:r>
        <w:t xml:space="preserve">=F, </w:t>
      </w:r>
    </w:p>
    <w:p w:rsidR="00863402" w:rsidRDefault="00863402" w:rsidP="0095200C">
      <w:r>
        <w:rPr>
          <w:rFonts w:hint="eastAsia"/>
        </w:rPr>
        <w:t>铁弓</w:t>
      </w:r>
      <w:r>
        <w:t xml:space="preserve">=F, </w:t>
      </w:r>
    </w:p>
    <w:p w:rsidR="00863402" w:rsidRDefault="00863402" w:rsidP="0095200C">
      <w:r>
        <w:rPr>
          <w:rFonts w:hint="eastAsia"/>
        </w:rPr>
        <w:t>钢弓</w:t>
      </w:r>
      <w:r>
        <w:t xml:space="preserve">=F,A </w:t>
      </w:r>
    </w:p>
    <w:p w:rsidR="00863402" w:rsidRDefault="00863402" w:rsidP="0095200C">
      <w:r>
        <w:rPr>
          <w:rFonts w:hint="eastAsia"/>
        </w:rPr>
        <w:t>火焰弓</w:t>
      </w:r>
      <w:r>
        <w:t xml:space="preserve">=F,B </w:t>
      </w:r>
    </w:p>
    <w:p w:rsidR="00863402" w:rsidRDefault="00863402" w:rsidP="0095200C">
      <w:r>
        <w:rPr>
          <w:rFonts w:hint="eastAsia"/>
        </w:rPr>
        <w:t>石刀</w:t>
      </w:r>
      <w:r>
        <w:t xml:space="preserve">=F,C </w:t>
      </w:r>
    </w:p>
    <w:p w:rsidR="00863402" w:rsidRDefault="00863402" w:rsidP="0095200C">
      <w:r>
        <w:rPr>
          <w:rFonts w:hint="eastAsia"/>
        </w:rPr>
        <w:t>铜刀</w:t>
      </w:r>
      <w:r>
        <w:t xml:space="preserve">=F,D </w:t>
      </w:r>
    </w:p>
    <w:p w:rsidR="00863402" w:rsidRDefault="00863402" w:rsidP="0095200C">
      <w:r>
        <w:rPr>
          <w:rFonts w:hint="eastAsia"/>
        </w:rPr>
        <w:t>铁刀</w:t>
      </w:r>
      <w:r>
        <w:t xml:space="preserve">=F,E </w:t>
      </w:r>
    </w:p>
    <w:p w:rsidR="00863402" w:rsidRDefault="00863402" w:rsidP="0095200C">
      <w:r>
        <w:rPr>
          <w:rFonts w:hint="eastAsia"/>
        </w:rPr>
        <w:t>钢刀</w:t>
      </w:r>
      <w:r>
        <w:t xml:space="preserve">=F,F </w:t>
      </w:r>
    </w:p>
    <w:p w:rsidR="00863402" w:rsidRDefault="00863402" w:rsidP="0095200C">
      <w:r>
        <w:rPr>
          <w:rFonts w:hint="eastAsia"/>
        </w:rPr>
        <w:t>青龙刀</w:t>
      </w:r>
      <w:r>
        <w:t xml:space="preserve">=F,0 </w:t>
      </w:r>
    </w:p>
    <w:p w:rsidR="00863402" w:rsidRDefault="00863402" w:rsidP="0095200C">
      <w:r>
        <w:rPr>
          <w:rFonts w:hint="eastAsia"/>
        </w:rPr>
        <w:t>青杠剑</w:t>
      </w:r>
      <w:r>
        <w:t xml:space="preserve">=F, </w:t>
      </w:r>
    </w:p>
    <w:p w:rsidR="00863402" w:rsidRDefault="00863402" w:rsidP="0095200C">
      <w:r>
        <w:rPr>
          <w:rFonts w:hint="eastAsia"/>
        </w:rPr>
        <w:t>古锭刀</w:t>
      </w:r>
      <w:r>
        <w:t xml:space="preserve">=F, </w:t>
      </w:r>
    </w:p>
    <w:p w:rsidR="00863402" w:rsidRDefault="00863402" w:rsidP="0095200C">
      <w:r>
        <w:rPr>
          <w:rFonts w:hint="eastAsia"/>
        </w:rPr>
        <w:t>紫鲨刀</w:t>
      </w:r>
      <w:r>
        <w:t xml:space="preserve">=F, </w:t>
      </w:r>
    </w:p>
    <w:p w:rsidR="00863402" w:rsidRDefault="00863402" w:rsidP="0095200C">
      <w:r>
        <w:rPr>
          <w:rFonts w:hint="eastAsia"/>
        </w:rPr>
        <w:t>布衣</w:t>
      </w:r>
      <w:r>
        <w:t xml:space="preserve">=F, </w:t>
      </w:r>
    </w:p>
    <w:p w:rsidR="00863402" w:rsidRDefault="00863402" w:rsidP="0095200C">
      <w:r>
        <w:rPr>
          <w:rFonts w:hint="eastAsia"/>
        </w:rPr>
        <w:t>皮衣</w:t>
      </w:r>
      <w:r>
        <w:t xml:space="preserve">=F, </w:t>
      </w:r>
    </w:p>
    <w:p w:rsidR="00863402" w:rsidRDefault="00863402" w:rsidP="0095200C">
      <w:r>
        <w:rPr>
          <w:rFonts w:hint="eastAsia"/>
        </w:rPr>
        <w:t>铜甲</w:t>
      </w:r>
      <w:r>
        <w:t xml:space="preserve">=F, </w:t>
      </w:r>
    </w:p>
    <w:p w:rsidR="00863402" w:rsidRDefault="00863402" w:rsidP="0095200C">
      <w:r>
        <w:rPr>
          <w:rFonts w:hint="eastAsia"/>
        </w:rPr>
        <w:t>铁甲</w:t>
      </w:r>
      <w:r>
        <w:t xml:space="preserve">=F, </w:t>
      </w:r>
    </w:p>
    <w:p w:rsidR="00863402" w:rsidRDefault="00863402" w:rsidP="0095200C">
      <w:r>
        <w:rPr>
          <w:rFonts w:hint="eastAsia"/>
        </w:rPr>
        <w:t>钢甲</w:t>
      </w:r>
      <w:r>
        <w:t xml:space="preserve">=F, </w:t>
      </w:r>
    </w:p>
    <w:p w:rsidR="00863402" w:rsidRDefault="00863402" w:rsidP="0095200C">
      <w:r>
        <w:rPr>
          <w:rFonts w:hint="eastAsia"/>
        </w:rPr>
        <w:t>火焰甲</w:t>
      </w:r>
      <w:r>
        <w:t xml:space="preserve">=F, </w:t>
      </w:r>
    </w:p>
    <w:p w:rsidR="00863402" w:rsidRDefault="00863402" w:rsidP="0095200C">
      <w:r>
        <w:rPr>
          <w:rFonts w:hint="eastAsia"/>
        </w:rPr>
        <w:t>青龙甲</w:t>
      </w:r>
      <w:r>
        <w:t xml:space="preserve">=F,A </w:t>
      </w:r>
    </w:p>
    <w:p w:rsidR="00863402" w:rsidRDefault="00863402" w:rsidP="0095200C">
      <w:r>
        <w:rPr>
          <w:rFonts w:hint="eastAsia"/>
        </w:rPr>
        <w:t>藤甲</w:t>
      </w:r>
      <w:r>
        <w:t xml:space="preserve">=F,B </w:t>
      </w:r>
    </w:p>
    <w:p w:rsidR="00863402" w:rsidRDefault="00863402" w:rsidP="0095200C">
      <w:r>
        <w:rPr>
          <w:rFonts w:hint="eastAsia"/>
        </w:rPr>
        <w:t>头带</w:t>
      </w:r>
      <w:r>
        <w:t xml:space="preserve">=F,C </w:t>
      </w:r>
    </w:p>
    <w:p w:rsidR="00863402" w:rsidRDefault="00863402" w:rsidP="0095200C">
      <w:r>
        <w:rPr>
          <w:rFonts w:hint="eastAsia"/>
        </w:rPr>
        <w:t>皮帽</w:t>
      </w:r>
      <w:r>
        <w:t xml:space="preserve">=F,D </w:t>
      </w:r>
    </w:p>
    <w:p w:rsidR="00863402" w:rsidRDefault="00863402" w:rsidP="0095200C">
      <w:r>
        <w:rPr>
          <w:rFonts w:hint="eastAsia"/>
        </w:rPr>
        <w:t>铜盔</w:t>
      </w:r>
      <w:r>
        <w:t xml:space="preserve">=F,E </w:t>
      </w:r>
    </w:p>
    <w:p w:rsidR="00863402" w:rsidRDefault="00863402" w:rsidP="0095200C">
      <w:r>
        <w:rPr>
          <w:rFonts w:hint="eastAsia"/>
        </w:rPr>
        <w:t>铁盔</w:t>
      </w:r>
      <w:r>
        <w:t>=F,F</w:t>
      </w:r>
    </w:p>
    <w:p w:rsidR="00863402" w:rsidRDefault="00863402" w:rsidP="0095200C">
      <w:r>
        <w:rPr>
          <w:rFonts w:hint="eastAsia"/>
        </w:rPr>
        <w:t>钢盔</w:t>
      </w:r>
      <w:r>
        <w:t xml:space="preserve">=F, </w:t>
      </w:r>
    </w:p>
    <w:p w:rsidR="00863402" w:rsidRDefault="00863402" w:rsidP="0095200C">
      <w:r>
        <w:rPr>
          <w:rFonts w:hint="eastAsia"/>
        </w:rPr>
        <w:t>木盾</w:t>
      </w:r>
      <w:r>
        <w:t xml:space="preserve">=F, </w:t>
      </w:r>
    </w:p>
    <w:p w:rsidR="00863402" w:rsidRDefault="00863402" w:rsidP="0095200C">
      <w:r>
        <w:rPr>
          <w:rFonts w:hint="eastAsia"/>
        </w:rPr>
        <w:t>皮盾</w:t>
      </w:r>
      <w:r>
        <w:t xml:space="preserve">=F, </w:t>
      </w:r>
    </w:p>
    <w:p w:rsidR="00863402" w:rsidRDefault="00863402" w:rsidP="0095200C">
      <w:r>
        <w:rPr>
          <w:rFonts w:hint="eastAsia"/>
        </w:rPr>
        <w:t>鳞盾</w:t>
      </w:r>
      <w:r>
        <w:t xml:space="preserve">=F, </w:t>
      </w:r>
    </w:p>
    <w:p w:rsidR="00863402" w:rsidRDefault="00863402" w:rsidP="0095200C">
      <w:r>
        <w:rPr>
          <w:rFonts w:hint="eastAsia"/>
        </w:rPr>
        <w:t>铜盾</w:t>
      </w:r>
      <w:r>
        <w:t xml:space="preserve">=F, </w:t>
      </w:r>
    </w:p>
    <w:p w:rsidR="00863402" w:rsidRDefault="00863402" w:rsidP="0095200C">
      <w:r>
        <w:rPr>
          <w:rFonts w:hint="eastAsia"/>
        </w:rPr>
        <w:t>铁盾</w:t>
      </w:r>
      <w:r>
        <w:t xml:space="preserve">=F, </w:t>
      </w:r>
    </w:p>
    <w:p w:rsidR="00863402" w:rsidRDefault="00863402" w:rsidP="0095200C">
      <w:r>
        <w:rPr>
          <w:rFonts w:hint="eastAsia"/>
        </w:rPr>
        <w:t>钢盾</w:t>
      </w:r>
      <w:r>
        <w:t xml:space="preserve">=F, </w:t>
      </w:r>
    </w:p>
    <w:p w:rsidR="00863402" w:rsidRDefault="00863402" w:rsidP="0095200C">
      <w:r>
        <w:rPr>
          <w:rFonts w:hint="eastAsia"/>
        </w:rPr>
        <w:t>火焰盾</w:t>
      </w:r>
      <w:r>
        <w:t xml:space="preserve">=F, </w:t>
      </w:r>
    </w:p>
    <w:p w:rsidR="00863402" w:rsidRDefault="00863402" w:rsidP="0095200C">
      <w:r>
        <w:rPr>
          <w:rFonts w:hint="eastAsia"/>
        </w:rPr>
        <w:t>怒龙剑</w:t>
      </w:r>
      <w:r>
        <w:t xml:space="preserve">=F, </w:t>
      </w:r>
    </w:p>
    <w:p w:rsidR="00863402" w:rsidRDefault="00863402" w:rsidP="0095200C">
      <w:r>
        <w:rPr>
          <w:rFonts w:hint="eastAsia"/>
        </w:rPr>
        <w:t>倚天剑</w:t>
      </w:r>
      <w:r>
        <w:t xml:space="preserve">=F, </w:t>
      </w:r>
    </w:p>
    <w:p w:rsidR="00863402" w:rsidRDefault="00863402" w:rsidP="0095200C">
      <w:r>
        <w:rPr>
          <w:rFonts w:hint="eastAsia"/>
        </w:rPr>
        <w:t>白虎斧</w:t>
      </w:r>
      <w:r>
        <w:t xml:space="preserve">=F,A </w:t>
      </w:r>
    </w:p>
    <w:p w:rsidR="00863402" w:rsidRDefault="00863402" w:rsidP="0095200C">
      <w:r>
        <w:rPr>
          <w:rFonts w:hint="eastAsia"/>
        </w:rPr>
        <w:t>连打剑</w:t>
      </w:r>
      <w:r>
        <w:t xml:space="preserve">=F,B </w:t>
      </w:r>
    </w:p>
    <w:p w:rsidR="00863402" w:rsidRDefault="00863402" w:rsidP="0095200C">
      <w:r>
        <w:rPr>
          <w:rFonts w:hint="eastAsia"/>
        </w:rPr>
        <w:t>胜宗刀</w:t>
      </w:r>
      <w:r>
        <w:t xml:space="preserve">=F,C </w:t>
      </w:r>
    </w:p>
    <w:p w:rsidR="00863402" w:rsidRDefault="00863402" w:rsidP="0095200C">
      <w:r>
        <w:rPr>
          <w:rFonts w:hint="eastAsia"/>
        </w:rPr>
        <w:t>诸刃斧</w:t>
      </w:r>
      <w:r>
        <w:t xml:space="preserve">=F,D </w:t>
      </w:r>
    </w:p>
    <w:p w:rsidR="00863402" w:rsidRDefault="00863402" w:rsidP="0095200C">
      <w:r>
        <w:rPr>
          <w:rFonts w:hint="eastAsia"/>
        </w:rPr>
        <w:t>落雷斧</w:t>
      </w:r>
      <w:r>
        <w:t xml:space="preserve">=F,E </w:t>
      </w:r>
    </w:p>
    <w:p w:rsidR="00863402" w:rsidRDefault="00863402" w:rsidP="0095200C">
      <w:r>
        <w:rPr>
          <w:rFonts w:hint="eastAsia"/>
        </w:rPr>
        <w:t>连弩</w:t>
      </w:r>
      <w:r>
        <w:t xml:space="preserve">=F,F </w:t>
      </w:r>
    </w:p>
    <w:p w:rsidR="00863402" w:rsidRDefault="00863402" w:rsidP="0095200C">
      <w:r>
        <w:rPr>
          <w:rFonts w:hint="eastAsia"/>
        </w:rPr>
        <w:t>黑龙枪</w:t>
      </w:r>
      <w:r>
        <w:t xml:space="preserve">=F,0 </w:t>
      </w:r>
    </w:p>
    <w:p w:rsidR="00863402" w:rsidRDefault="00863402" w:rsidP="0095200C">
      <w:r>
        <w:rPr>
          <w:rFonts w:hint="eastAsia"/>
        </w:rPr>
        <w:t>真空枪</w:t>
      </w:r>
      <w:r>
        <w:t xml:space="preserve">=F, </w:t>
      </w:r>
    </w:p>
    <w:p w:rsidR="00863402" w:rsidRDefault="00863402" w:rsidP="0095200C">
      <w:r>
        <w:rPr>
          <w:rFonts w:hint="eastAsia"/>
        </w:rPr>
        <w:t>会心枪</w:t>
      </w:r>
      <w:r>
        <w:t xml:space="preserve">=F, </w:t>
      </w:r>
    </w:p>
    <w:p w:rsidR="00863402" w:rsidRDefault="00863402" w:rsidP="0095200C">
      <w:r>
        <w:rPr>
          <w:rFonts w:hint="eastAsia"/>
        </w:rPr>
        <w:t>蛇矛</w:t>
      </w:r>
      <w:r>
        <w:t xml:space="preserve">=F, </w:t>
      </w:r>
    </w:p>
    <w:p w:rsidR="00863402" w:rsidRDefault="00863402" w:rsidP="0095200C">
      <w:r>
        <w:rPr>
          <w:rFonts w:hint="eastAsia"/>
        </w:rPr>
        <w:t>偃月刀</w:t>
      </w:r>
      <w:r>
        <w:t xml:space="preserve">=F, </w:t>
      </w:r>
    </w:p>
    <w:p w:rsidR="00863402" w:rsidRDefault="00863402" w:rsidP="0095200C">
      <w:r>
        <w:rPr>
          <w:rFonts w:hint="eastAsia"/>
        </w:rPr>
        <w:t>冰刀</w:t>
      </w:r>
      <w:r>
        <w:t xml:space="preserve">=F, </w:t>
      </w:r>
    </w:p>
    <w:p w:rsidR="00863402" w:rsidRDefault="00863402" w:rsidP="0095200C">
      <w:r>
        <w:rPr>
          <w:rFonts w:hint="eastAsia"/>
        </w:rPr>
        <w:t>养由弓</w:t>
      </w:r>
      <w:r>
        <w:t xml:space="preserve">=F, </w:t>
      </w:r>
    </w:p>
    <w:p w:rsidR="00863402" w:rsidRDefault="00863402" w:rsidP="0095200C">
      <w:r>
        <w:rPr>
          <w:rFonts w:hint="eastAsia"/>
        </w:rPr>
        <w:t>李广弓</w:t>
      </w:r>
      <w:r>
        <w:t xml:space="preserve">=F, </w:t>
      </w:r>
    </w:p>
    <w:p w:rsidR="00863402" w:rsidRDefault="00863402" w:rsidP="0095200C">
      <w:r>
        <w:rPr>
          <w:rFonts w:hint="eastAsia"/>
        </w:rPr>
        <w:t>风盔</w:t>
      </w:r>
      <w:r>
        <w:t xml:space="preserve">=F, </w:t>
      </w:r>
    </w:p>
    <w:p w:rsidR="00863402" w:rsidRDefault="00863402" w:rsidP="0095200C">
      <w:r>
        <w:rPr>
          <w:rFonts w:hint="eastAsia"/>
        </w:rPr>
        <w:t>天空盔</w:t>
      </w:r>
      <w:r>
        <w:t xml:space="preserve">=F, </w:t>
      </w:r>
    </w:p>
    <w:p w:rsidR="00863402" w:rsidRDefault="00863402" w:rsidP="0095200C">
      <w:r>
        <w:rPr>
          <w:rFonts w:hint="eastAsia"/>
        </w:rPr>
        <w:t>伏龙盾</w:t>
      </w:r>
      <w:r>
        <w:t xml:space="preserve">=F,A </w:t>
      </w:r>
    </w:p>
    <w:p w:rsidR="00863402" w:rsidRDefault="00863402" w:rsidP="0095200C">
      <w:r>
        <w:rPr>
          <w:rFonts w:hint="eastAsia"/>
        </w:rPr>
        <w:t>雷神盾</w:t>
      </w:r>
      <w:r>
        <w:t xml:space="preserve">=F,B </w:t>
      </w:r>
    </w:p>
    <w:p w:rsidR="00863402" w:rsidRDefault="00863402" w:rsidP="0095200C">
      <w:r>
        <w:rPr>
          <w:rFonts w:hint="eastAsia"/>
        </w:rPr>
        <w:t>半月弓</w:t>
      </w:r>
      <w:r>
        <w:t xml:space="preserve">=F,C </w:t>
      </w:r>
    </w:p>
    <w:p w:rsidR="00863402" w:rsidRDefault="00863402" w:rsidP="0095200C">
      <w:r>
        <w:rPr>
          <w:rFonts w:hint="eastAsia"/>
        </w:rPr>
        <w:t>薄刃斧</w:t>
      </w:r>
      <w:r>
        <w:t xml:space="preserve">=F,D </w:t>
      </w:r>
    </w:p>
    <w:p w:rsidR="00863402" w:rsidRDefault="00863402" w:rsidP="0095200C">
      <w:r>
        <w:rPr>
          <w:rFonts w:hint="eastAsia"/>
        </w:rPr>
        <w:t>孟德新书</w:t>
      </w:r>
      <w:r>
        <w:t xml:space="preserve">=F,E </w:t>
      </w:r>
    </w:p>
    <w:p w:rsidR="00863402" w:rsidRDefault="00863402" w:rsidP="0095200C">
      <w:r>
        <w:rPr>
          <w:rFonts w:hint="eastAsia"/>
        </w:rPr>
        <w:t>粉狮</w:t>
      </w:r>
      <w:r>
        <w:t xml:space="preserve">=F,F </w:t>
      </w:r>
    </w:p>
    <w:p w:rsidR="00863402" w:rsidRDefault="00863402" w:rsidP="0095200C">
      <w:r>
        <w:rPr>
          <w:rFonts w:hint="eastAsia"/>
        </w:rPr>
        <w:t>赤兔马</w:t>
      </w:r>
      <w:r>
        <w:t xml:space="preserve">=F,0 </w:t>
      </w:r>
    </w:p>
    <w:p w:rsidR="00863402" w:rsidRDefault="00863402" w:rsidP="0095200C">
      <w:r>
        <w:rPr>
          <w:rFonts w:hint="eastAsia"/>
        </w:rPr>
        <w:t>战马</w:t>
      </w:r>
      <w:r>
        <w:t xml:space="preserve">=F, </w:t>
      </w:r>
    </w:p>
    <w:p w:rsidR="00863402" w:rsidRDefault="00863402" w:rsidP="0095200C">
      <w:r>
        <w:rPr>
          <w:rFonts w:hint="eastAsia"/>
        </w:rPr>
        <w:t>快速鞋</w:t>
      </w:r>
      <w:r>
        <w:t xml:space="preserve">=F, </w:t>
      </w:r>
    </w:p>
    <w:p w:rsidR="00863402" w:rsidRDefault="00863402" w:rsidP="0095200C">
      <w:r>
        <w:rPr>
          <w:rFonts w:hint="eastAsia"/>
        </w:rPr>
        <w:t>项羽护手</w:t>
      </w:r>
      <w:r>
        <w:t xml:space="preserve">=F, </w:t>
      </w:r>
    </w:p>
    <w:p w:rsidR="00863402" w:rsidRDefault="00863402" w:rsidP="0095200C">
      <w:r>
        <w:rPr>
          <w:rFonts w:hint="eastAsia"/>
        </w:rPr>
        <w:t>赤心丹</w:t>
      </w:r>
      <w:r>
        <w:t xml:space="preserve">=F,;, </w:t>
      </w:r>
    </w:p>
    <w:p w:rsidR="00863402" w:rsidRDefault="00863402" w:rsidP="0095200C">
      <w:r>
        <w:rPr>
          <w:rFonts w:hint="eastAsia"/>
        </w:rPr>
        <w:t>铜仙丹</w:t>
      </w:r>
      <w:r>
        <w:t xml:space="preserve">=F,;, </w:t>
      </w:r>
    </w:p>
    <w:p w:rsidR="00863402" w:rsidRDefault="00863402" w:rsidP="0095200C">
      <w:r>
        <w:rPr>
          <w:rFonts w:hint="eastAsia"/>
        </w:rPr>
        <w:t>银仙丹</w:t>
      </w:r>
      <w:r>
        <w:t xml:space="preserve">=F,;, </w:t>
      </w:r>
    </w:p>
    <w:p w:rsidR="00863402" w:rsidRDefault="00863402" w:rsidP="0095200C">
      <w:r>
        <w:rPr>
          <w:rFonts w:hint="eastAsia"/>
        </w:rPr>
        <w:t>金仙丹</w:t>
      </w:r>
      <w:r>
        <w:t xml:space="preserve">=F,;, </w:t>
      </w:r>
    </w:p>
    <w:p w:rsidR="00863402" w:rsidRDefault="00863402" w:rsidP="0095200C">
      <w:r>
        <w:rPr>
          <w:rFonts w:hint="eastAsia"/>
        </w:rPr>
        <w:t>会心丹</w:t>
      </w:r>
      <w:r>
        <w:t xml:space="preserve">=F,;, </w:t>
      </w:r>
    </w:p>
    <w:p w:rsidR="00863402" w:rsidRDefault="00863402" w:rsidP="0095200C">
      <w:r>
        <w:rPr>
          <w:rFonts w:hint="eastAsia"/>
        </w:rPr>
        <w:t>银仙书</w:t>
      </w:r>
      <w:r>
        <w:t xml:space="preserve">=F,;, </w:t>
      </w:r>
    </w:p>
    <w:p w:rsidR="00863402" w:rsidRDefault="00863402" w:rsidP="0095200C">
      <w:r>
        <w:rPr>
          <w:rFonts w:hint="eastAsia"/>
        </w:rPr>
        <w:t>金仙书</w:t>
      </w:r>
      <w:r>
        <w:t xml:space="preserve">=F,A;, </w:t>
      </w:r>
    </w:p>
    <w:p w:rsidR="00863402" w:rsidRDefault="00863402" w:rsidP="0095200C">
      <w:r>
        <w:rPr>
          <w:rFonts w:hint="eastAsia"/>
        </w:rPr>
        <w:t>会心书</w:t>
      </w:r>
      <w:r>
        <w:t xml:space="preserve">=F,B;, </w:t>
      </w:r>
    </w:p>
    <w:p w:rsidR="00863402" w:rsidRDefault="00863402" w:rsidP="0095200C">
      <w:r>
        <w:rPr>
          <w:rFonts w:hint="eastAsia"/>
        </w:rPr>
        <w:t>进攻令牌</w:t>
      </w:r>
      <w:r>
        <w:t xml:space="preserve">=F,C;, </w:t>
      </w:r>
    </w:p>
    <w:p w:rsidR="00863402" w:rsidRDefault="00863402" w:rsidP="0095200C">
      <w:r>
        <w:rPr>
          <w:rFonts w:hint="eastAsia"/>
        </w:rPr>
        <w:t>野营帐</w:t>
      </w:r>
      <w:r>
        <w:t xml:space="preserve">=F,D;, </w:t>
      </w:r>
    </w:p>
    <w:p w:rsidR="00863402" w:rsidRDefault="00863402" w:rsidP="0095200C">
      <w:r>
        <w:rPr>
          <w:rFonts w:hint="eastAsia"/>
        </w:rPr>
        <w:t>烟遁丹</w:t>
      </w:r>
      <w:r>
        <w:t xml:space="preserve">=F,E;, </w:t>
      </w:r>
    </w:p>
    <w:p w:rsidR="00863402" w:rsidRDefault="00863402" w:rsidP="0095200C">
      <w:r>
        <w:rPr>
          <w:rFonts w:hint="eastAsia"/>
        </w:rPr>
        <w:t>智复丹</w:t>
      </w:r>
      <w:r>
        <w:t xml:space="preserve">=F,F;, </w:t>
      </w:r>
    </w:p>
    <w:p w:rsidR="00863402" w:rsidRDefault="00863402" w:rsidP="0095200C">
      <w:r>
        <w:rPr>
          <w:rFonts w:hint="eastAsia"/>
        </w:rPr>
        <w:t>还魂丹</w:t>
      </w:r>
      <w:r>
        <w:t xml:space="preserve">=F,;, </w:t>
      </w:r>
    </w:p>
    <w:p w:rsidR="00863402" w:rsidRDefault="00863402" w:rsidP="0095200C">
      <w:r>
        <w:rPr>
          <w:rFonts w:hint="eastAsia"/>
        </w:rPr>
        <w:t>郑玄信</w:t>
      </w:r>
      <w:r>
        <w:t xml:space="preserve">=F, </w:t>
      </w:r>
    </w:p>
    <w:p w:rsidR="00863402" w:rsidRDefault="00863402" w:rsidP="0095200C">
      <w:r>
        <w:rPr>
          <w:rFonts w:hint="eastAsia"/>
        </w:rPr>
        <w:t>天堂丹</w:t>
      </w:r>
      <w:r>
        <w:t xml:space="preserve">=F,;, </w:t>
      </w:r>
    </w:p>
    <w:p w:rsidR="00863402" w:rsidRDefault="00863402" w:rsidP="0095200C">
      <w:r>
        <w:rPr>
          <w:rFonts w:hint="eastAsia"/>
        </w:rPr>
        <w:t>火神书</w:t>
      </w:r>
      <w:r>
        <w:t xml:space="preserve">=F, </w:t>
      </w:r>
    </w:p>
    <w:p w:rsidR="00863402" w:rsidRDefault="00863402" w:rsidP="0095200C">
      <w:r>
        <w:rPr>
          <w:rFonts w:hint="eastAsia"/>
        </w:rPr>
        <w:t>水龙书</w:t>
      </w:r>
      <w:r>
        <w:t xml:space="preserve">=F, </w:t>
      </w:r>
    </w:p>
    <w:p w:rsidR="00863402" w:rsidRDefault="00863402" w:rsidP="0095200C">
      <w:r>
        <w:rPr>
          <w:rFonts w:hint="eastAsia"/>
        </w:rPr>
        <w:t>激石书</w:t>
      </w:r>
      <w:r>
        <w:t xml:space="preserve">=F, </w:t>
      </w:r>
    </w:p>
    <w:p w:rsidR="00863402" w:rsidRDefault="00863402" w:rsidP="0095200C">
      <w:r>
        <w:rPr>
          <w:rFonts w:hint="eastAsia"/>
        </w:rPr>
        <w:t>兵法书</w:t>
      </w:r>
      <w:r>
        <w:t xml:space="preserve">=F, </w:t>
      </w:r>
    </w:p>
    <w:p w:rsidR="00863402" w:rsidRDefault="00863402" w:rsidP="0095200C">
      <w:r>
        <w:rPr>
          <w:rFonts w:hint="eastAsia"/>
        </w:rPr>
        <w:t>六甲天书</w:t>
      </w:r>
      <w:r>
        <w:t xml:space="preserve">=F,A </w:t>
      </w:r>
    </w:p>
    <w:p w:rsidR="00863402" w:rsidRDefault="00863402" w:rsidP="0095200C">
      <w:r>
        <w:rPr>
          <w:rFonts w:hint="eastAsia"/>
        </w:rPr>
        <w:t>茶</w:t>
      </w:r>
      <w:r>
        <w:t xml:space="preserve">=F,B </w:t>
      </w:r>
    </w:p>
    <w:p w:rsidR="00863402" w:rsidRDefault="00863402" w:rsidP="0095200C">
      <w:r>
        <w:rPr>
          <w:rFonts w:hint="eastAsia"/>
        </w:rPr>
        <w:t>水壶</w:t>
      </w:r>
      <w:r>
        <w:t xml:space="preserve">=F,C </w:t>
      </w:r>
    </w:p>
    <w:p w:rsidR="00863402" w:rsidRDefault="00863402" w:rsidP="0095200C">
      <w:r>
        <w:rPr>
          <w:rFonts w:hint="eastAsia"/>
        </w:rPr>
        <w:t>茶具</w:t>
      </w:r>
      <w:r>
        <w:t xml:space="preserve">=F,D </w:t>
      </w:r>
    </w:p>
    <w:p w:rsidR="00863402" w:rsidRDefault="00863402" w:rsidP="0095200C">
      <w:r>
        <w:rPr>
          <w:rFonts w:hint="eastAsia"/>
        </w:rPr>
        <w:t>地图</w:t>
      </w:r>
      <w:r>
        <w:t xml:space="preserve">=F,E </w:t>
      </w:r>
    </w:p>
    <w:p w:rsidR="00863402" w:rsidRDefault="00863402" w:rsidP="0095200C">
      <w:r>
        <w:rPr>
          <w:rFonts w:hint="eastAsia"/>
        </w:rPr>
        <w:t>西蜀地图</w:t>
      </w:r>
      <w:r>
        <w:t xml:space="preserve">=F,F </w:t>
      </w:r>
    </w:p>
    <w:p w:rsidR="00863402" w:rsidRDefault="00863402" w:rsidP="0095200C">
      <w:r>
        <w:rPr>
          <w:rFonts w:hint="eastAsia"/>
        </w:rPr>
        <w:t>胡班家书</w:t>
      </w:r>
      <w:r>
        <w:t xml:space="preserve">=F,0 </w:t>
      </w:r>
    </w:p>
    <w:p w:rsidR="00863402" w:rsidRDefault="00863402" w:rsidP="0095200C">
      <w:r>
        <w:rPr>
          <w:rFonts w:hint="eastAsia"/>
        </w:rPr>
        <w:t>风向书</w:t>
      </w:r>
      <w:r>
        <w:t xml:space="preserve">=F, </w:t>
      </w:r>
    </w:p>
    <w:p w:rsidR="00863402" w:rsidRDefault="00863402" w:rsidP="0095200C">
      <w:r>
        <w:rPr>
          <w:rFonts w:hint="eastAsia"/>
        </w:rPr>
        <w:t>硝石</w:t>
      </w:r>
      <w:r>
        <w:t xml:space="preserve">=F, </w:t>
      </w:r>
    </w:p>
    <w:p w:rsidR="00863402" w:rsidRDefault="00863402" w:rsidP="0095200C">
      <w:r>
        <w:rPr>
          <w:rFonts w:hint="eastAsia"/>
        </w:rPr>
        <w:t>老树枝</w:t>
      </w:r>
      <w:r>
        <w:t xml:space="preserve">=F, </w:t>
      </w:r>
    </w:p>
    <w:p w:rsidR="00863402" w:rsidRDefault="00863402" w:rsidP="0095200C">
      <w:r>
        <w:rPr>
          <w:rFonts w:hint="eastAsia"/>
        </w:rPr>
        <w:t>炸药</w:t>
      </w:r>
      <w:r>
        <w:t xml:space="preserve">=F, </w:t>
      </w:r>
    </w:p>
    <w:p w:rsidR="00863402" w:rsidRDefault="00863402" w:rsidP="0095200C">
      <w:r>
        <w:rPr>
          <w:rFonts w:hint="eastAsia"/>
        </w:rPr>
        <w:t>十万支箭</w:t>
      </w:r>
      <w:r>
        <w:t xml:space="preserve">=F, </w:t>
      </w:r>
    </w:p>
    <w:p w:rsidR="00863402" w:rsidRDefault="00863402" w:rsidP="0095200C">
      <w:r>
        <w:rPr>
          <w:rFonts w:hint="eastAsia"/>
        </w:rPr>
        <w:t>兵符</w:t>
      </w:r>
      <w:r>
        <w:t xml:space="preserve">=F, </w:t>
      </w:r>
    </w:p>
    <w:p w:rsidR="00863402" w:rsidRDefault="00863402" w:rsidP="0095200C">
      <w:r>
        <w:rPr>
          <w:rFonts w:hint="eastAsia"/>
        </w:rPr>
        <w:t>锦囊</w:t>
      </w:r>
      <w:r>
        <w:t xml:space="preserve">=F, </w:t>
      </w:r>
    </w:p>
    <w:p w:rsidR="00863402" w:rsidRDefault="00863402" w:rsidP="0095200C">
      <w:r>
        <w:rPr>
          <w:rFonts w:hint="eastAsia"/>
        </w:rPr>
        <w:t>养由弓</w:t>
      </w:r>
      <w:r>
        <w:t xml:space="preserve">=F, </w:t>
      </w:r>
    </w:p>
    <w:p w:rsidR="00863402" w:rsidRDefault="00863402" w:rsidP="0095200C">
      <w:r>
        <w:rPr>
          <w:rFonts w:hint="eastAsia"/>
        </w:rPr>
        <w:t>酒</w:t>
      </w:r>
      <w:r>
        <w:t xml:space="preserve">=F, </w:t>
      </w:r>
    </w:p>
    <w:p w:rsidR="00863402" w:rsidRDefault="00863402" w:rsidP="0095200C">
      <w:r>
        <w:rPr>
          <w:rFonts w:hint="eastAsia"/>
        </w:rPr>
        <w:t>信</w:t>
      </w:r>
      <w:r>
        <w:t xml:space="preserve">=F,A </w:t>
      </w:r>
    </w:p>
    <w:p w:rsidR="00863402" w:rsidRDefault="00863402" w:rsidP="0095200C">
      <w:r>
        <w:rPr>
          <w:rFonts w:hint="eastAsia"/>
        </w:rPr>
        <w:t>血书</w:t>
      </w:r>
      <w:r>
        <w:t xml:space="preserve">=F,B </w:t>
      </w:r>
    </w:p>
    <w:p w:rsidR="00863402" w:rsidRDefault="00863402" w:rsidP="0095200C">
      <w:r>
        <w:rPr>
          <w:rFonts w:hint="eastAsia"/>
        </w:rPr>
        <w:t>青铜钥匙</w:t>
      </w:r>
      <w:r>
        <w:t xml:space="preserve">=F,C </w:t>
      </w:r>
    </w:p>
    <w:p w:rsidR="00863402" w:rsidRDefault="00863402" w:rsidP="0095200C">
      <w:r>
        <w:rPr>
          <w:rFonts w:hint="eastAsia"/>
        </w:rPr>
        <w:t>火药壶</w:t>
      </w:r>
      <w:r>
        <w:t xml:space="preserve">=F,D </w:t>
      </w:r>
    </w:p>
    <w:p w:rsidR="00863402" w:rsidRDefault="00863402" w:rsidP="0095200C">
      <w:r>
        <w:rPr>
          <w:rFonts w:hint="eastAsia"/>
        </w:rPr>
        <w:t>介绍信</w:t>
      </w:r>
      <w:r>
        <w:t xml:space="preserve">=F,E </w:t>
      </w:r>
    </w:p>
    <w:p w:rsidR="00863402" w:rsidRDefault="00863402" w:rsidP="0095200C">
      <w:r>
        <w:rPr>
          <w:rFonts w:hint="eastAsia"/>
        </w:rPr>
        <w:t>渡航书</w:t>
      </w:r>
      <w:r>
        <w:t xml:space="preserve">=F,F </w:t>
      </w:r>
    </w:p>
    <w:p w:rsidR="00863402" w:rsidRDefault="00863402" w:rsidP="0095200C"/>
    <w:p w:rsidR="00863402" w:rsidRDefault="00863402" w:rsidP="0095200C">
      <w:r>
        <w:t>[</w:t>
      </w:r>
      <w:r>
        <w:rPr>
          <w:rFonts w:hint="eastAsia"/>
        </w:rPr>
        <w:t>队首人物物品第六格</w:t>
      </w:r>
      <w:r>
        <w:t xml:space="preserve">] </w:t>
      </w:r>
    </w:p>
    <w:p w:rsidR="00863402" w:rsidRDefault="00863402" w:rsidP="0095200C">
      <w:r>
        <w:rPr>
          <w:rFonts w:hint="eastAsia"/>
        </w:rPr>
        <w:t>短剑</w:t>
      </w:r>
      <w:r>
        <w:t xml:space="preserve">=F, </w:t>
      </w:r>
    </w:p>
    <w:p w:rsidR="00863402" w:rsidRDefault="00863402" w:rsidP="0095200C">
      <w:r>
        <w:rPr>
          <w:rFonts w:hint="eastAsia"/>
        </w:rPr>
        <w:t>铜剑</w:t>
      </w:r>
      <w:r>
        <w:t xml:space="preserve">=F, </w:t>
      </w:r>
    </w:p>
    <w:p w:rsidR="00863402" w:rsidRDefault="00863402" w:rsidP="0095200C">
      <w:r>
        <w:rPr>
          <w:rFonts w:hint="eastAsia"/>
        </w:rPr>
        <w:t>铁剑</w:t>
      </w:r>
      <w:r>
        <w:t xml:space="preserve">=F,0A </w:t>
      </w:r>
    </w:p>
    <w:p w:rsidR="00863402" w:rsidRDefault="00863402" w:rsidP="0095200C">
      <w:r>
        <w:rPr>
          <w:rFonts w:hint="eastAsia"/>
        </w:rPr>
        <w:t>闪电剑</w:t>
      </w:r>
      <w:r>
        <w:t xml:space="preserve">=F,0B </w:t>
      </w:r>
    </w:p>
    <w:p w:rsidR="00863402" w:rsidRDefault="00863402" w:rsidP="0095200C">
      <w:r>
        <w:rPr>
          <w:rFonts w:hint="eastAsia"/>
        </w:rPr>
        <w:t>赤龙剑</w:t>
      </w:r>
      <w:r>
        <w:t xml:space="preserve">=F,0C </w:t>
      </w:r>
    </w:p>
    <w:p w:rsidR="00863402" w:rsidRDefault="00863402" w:rsidP="0095200C">
      <w:r>
        <w:rPr>
          <w:rFonts w:hint="eastAsia"/>
        </w:rPr>
        <w:t>石斧</w:t>
      </w:r>
      <w:r>
        <w:t xml:space="preserve">=F,0D </w:t>
      </w:r>
    </w:p>
    <w:p w:rsidR="00863402" w:rsidRDefault="00863402" w:rsidP="0095200C">
      <w:r>
        <w:rPr>
          <w:rFonts w:hint="eastAsia"/>
        </w:rPr>
        <w:t>铜斧</w:t>
      </w:r>
      <w:r>
        <w:t xml:space="preserve">=F,0E </w:t>
      </w:r>
    </w:p>
    <w:p w:rsidR="00863402" w:rsidRDefault="00863402" w:rsidP="0095200C">
      <w:r>
        <w:rPr>
          <w:rFonts w:hint="eastAsia"/>
        </w:rPr>
        <w:t>铁斧</w:t>
      </w:r>
      <w:r>
        <w:t xml:space="preserve">=F,0F </w:t>
      </w:r>
    </w:p>
    <w:p w:rsidR="00863402" w:rsidRDefault="00863402" w:rsidP="0095200C">
      <w:r>
        <w:rPr>
          <w:rFonts w:hint="eastAsia"/>
        </w:rPr>
        <w:t>钢斧</w:t>
      </w:r>
      <w:r>
        <w:t xml:space="preserve">=F, </w:t>
      </w:r>
    </w:p>
    <w:p w:rsidR="00863402" w:rsidRDefault="00863402" w:rsidP="0095200C">
      <w:r>
        <w:rPr>
          <w:rFonts w:hint="eastAsia"/>
        </w:rPr>
        <w:t>火焰斧</w:t>
      </w:r>
      <w:r>
        <w:t xml:space="preserve">=F, </w:t>
      </w:r>
    </w:p>
    <w:p w:rsidR="00863402" w:rsidRDefault="00863402" w:rsidP="0095200C">
      <w:r>
        <w:rPr>
          <w:rFonts w:hint="eastAsia"/>
        </w:rPr>
        <w:t>木枪</w:t>
      </w:r>
      <w:r>
        <w:t xml:space="preserve">=F, </w:t>
      </w:r>
    </w:p>
    <w:p w:rsidR="00863402" w:rsidRDefault="00863402" w:rsidP="0095200C">
      <w:r>
        <w:rPr>
          <w:rFonts w:hint="eastAsia"/>
        </w:rPr>
        <w:t>铜枪</w:t>
      </w:r>
      <w:r>
        <w:t xml:space="preserve">=F, </w:t>
      </w:r>
    </w:p>
    <w:p w:rsidR="00863402" w:rsidRDefault="00863402" w:rsidP="0095200C">
      <w:r>
        <w:rPr>
          <w:rFonts w:hint="eastAsia"/>
        </w:rPr>
        <w:t>铁枪</w:t>
      </w:r>
      <w:r>
        <w:t xml:space="preserve">=F, </w:t>
      </w:r>
    </w:p>
    <w:p w:rsidR="00863402" w:rsidRDefault="00863402" w:rsidP="0095200C">
      <w:r>
        <w:rPr>
          <w:rFonts w:hint="eastAsia"/>
        </w:rPr>
        <w:t>钢枪</w:t>
      </w:r>
      <w:r>
        <w:t xml:space="preserve">=F, </w:t>
      </w:r>
    </w:p>
    <w:p w:rsidR="00863402" w:rsidRDefault="00863402" w:rsidP="0095200C">
      <w:r>
        <w:rPr>
          <w:rFonts w:hint="eastAsia"/>
        </w:rPr>
        <w:t>冰枪</w:t>
      </w:r>
      <w:r>
        <w:t xml:space="preserve">=F, </w:t>
      </w:r>
    </w:p>
    <w:p w:rsidR="00863402" w:rsidRDefault="00863402" w:rsidP="0095200C">
      <w:r>
        <w:rPr>
          <w:rFonts w:hint="eastAsia"/>
        </w:rPr>
        <w:t>石弓</w:t>
      </w:r>
      <w:r>
        <w:t xml:space="preserve">=F, </w:t>
      </w:r>
    </w:p>
    <w:p w:rsidR="00863402" w:rsidRDefault="00863402" w:rsidP="0095200C">
      <w:r>
        <w:rPr>
          <w:rFonts w:hint="eastAsia"/>
        </w:rPr>
        <w:t>铜弓</w:t>
      </w:r>
      <w:r>
        <w:t xml:space="preserve">=F, </w:t>
      </w:r>
    </w:p>
    <w:p w:rsidR="00863402" w:rsidRDefault="00863402" w:rsidP="0095200C">
      <w:r>
        <w:rPr>
          <w:rFonts w:hint="eastAsia"/>
        </w:rPr>
        <w:t>铁弓</w:t>
      </w:r>
      <w:r>
        <w:t xml:space="preserve">=F, </w:t>
      </w:r>
    </w:p>
    <w:p w:rsidR="00863402" w:rsidRDefault="00863402" w:rsidP="0095200C">
      <w:r>
        <w:rPr>
          <w:rFonts w:hint="eastAsia"/>
        </w:rPr>
        <w:t>钢弓</w:t>
      </w:r>
      <w:r>
        <w:t xml:space="preserve">=F,A </w:t>
      </w:r>
    </w:p>
    <w:p w:rsidR="00863402" w:rsidRDefault="00863402" w:rsidP="0095200C">
      <w:r>
        <w:rPr>
          <w:rFonts w:hint="eastAsia"/>
        </w:rPr>
        <w:t>火焰弓</w:t>
      </w:r>
      <w:r>
        <w:t xml:space="preserve">=F,B </w:t>
      </w:r>
    </w:p>
    <w:p w:rsidR="00863402" w:rsidRDefault="00863402" w:rsidP="0095200C">
      <w:r>
        <w:rPr>
          <w:rFonts w:hint="eastAsia"/>
        </w:rPr>
        <w:t>石刀</w:t>
      </w:r>
      <w:r>
        <w:t xml:space="preserve">=F,C </w:t>
      </w:r>
    </w:p>
    <w:p w:rsidR="00863402" w:rsidRDefault="00863402" w:rsidP="0095200C">
      <w:r>
        <w:rPr>
          <w:rFonts w:hint="eastAsia"/>
        </w:rPr>
        <w:t>铜刀</w:t>
      </w:r>
      <w:r>
        <w:t xml:space="preserve">=F,D </w:t>
      </w:r>
    </w:p>
    <w:p w:rsidR="00863402" w:rsidRDefault="00863402" w:rsidP="0095200C">
      <w:r>
        <w:rPr>
          <w:rFonts w:hint="eastAsia"/>
        </w:rPr>
        <w:t>铁刀</w:t>
      </w:r>
      <w:r>
        <w:t xml:space="preserve">=F,E </w:t>
      </w:r>
    </w:p>
    <w:p w:rsidR="00863402" w:rsidRDefault="00863402" w:rsidP="0095200C">
      <w:r>
        <w:rPr>
          <w:rFonts w:hint="eastAsia"/>
        </w:rPr>
        <w:t>钢刀</w:t>
      </w:r>
      <w:r>
        <w:t xml:space="preserve">=F,F </w:t>
      </w:r>
    </w:p>
    <w:p w:rsidR="00863402" w:rsidRDefault="00863402" w:rsidP="0095200C">
      <w:r>
        <w:rPr>
          <w:rFonts w:hint="eastAsia"/>
        </w:rPr>
        <w:t>青龙刀</w:t>
      </w:r>
      <w:r>
        <w:t xml:space="preserve">=F,0 </w:t>
      </w:r>
    </w:p>
    <w:p w:rsidR="00863402" w:rsidRDefault="00863402" w:rsidP="0095200C">
      <w:r>
        <w:rPr>
          <w:rFonts w:hint="eastAsia"/>
        </w:rPr>
        <w:t>青杠剑</w:t>
      </w:r>
      <w:r>
        <w:t xml:space="preserve">=F, </w:t>
      </w:r>
    </w:p>
    <w:p w:rsidR="00863402" w:rsidRDefault="00863402" w:rsidP="0095200C">
      <w:r>
        <w:rPr>
          <w:rFonts w:hint="eastAsia"/>
        </w:rPr>
        <w:t>古锭刀</w:t>
      </w:r>
      <w:r>
        <w:t xml:space="preserve">=F, </w:t>
      </w:r>
    </w:p>
    <w:p w:rsidR="00863402" w:rsidRDefault="00863402" w:rsidP="0095200C">
      <w:r>
        <w:rPr>
          <w:rFonts w:hint="eastAsia"/>
        </w:rPr>
        <w:t>紫鲨刀</w:t>
      </w:r>
      <w:r>
        <w:t xml:space="preserve">=F, </w:t>
      </w:r>
    </w:p>
    <w:p w:rsidR="00863402" w:rsidRDefault="00863402" w:rsidP="0095200C">
      <w:r>
        <w:rPr>
          <w:rFonts w:hint="eastAsia"/>
        </w:rPr>
        <w:t>布衣</w:t>
      </w:r>
      <w:r>
        <w:t xml:space="preserve">=F, </w:t>
      </w:r>
    </w:p>
    <w:p w:rsidR="00863402" w:rsidRDefault="00863402" w:rsidP="0095200C">
      <w:r>
        <w:rPr>
          <w:rFonts w:hint="eastAsia"/>
        </w:rPr>
        <w:t>皮衣</w:t>
      </w:r>
      <w:r>
        <w:t xml:space="preserve">=F, </w:t>
      </w:r>
    </w:p>
    <w:p w:rsidR="00863402" w:rsidRDefault="00863402" w:rsidP="0095200C">
      <w:r>
        <w:rPr>
          <w:rFonts w:hint="eastAsia"/>
        </w:rPr>
        <w:t>铜甲</w:t>
      </w:r>
      <w:r>
        <w:t xml:space="preserve">=F, </w:t>
      </w:r>
    </w:p>
    <w:p w:rsidR="00863402" w:rsidRDefault="00863402" w:rsidP="0095200C">
      <w:r>
        <w:rPr>
          <w:rFonts w:hint="eastAsia"/>
        </w:rPr>
        <w:t>铁甲</w:t>
      </w:r>
      <w:r>
        <w:t xml:space="preserve">=F, </w:t>
      </w:r>
    </w:p>
    <w:p w:rsidR="00863402" w:rsidRDefault="00863402" w:rsidP="0095200C">
      <w:r>
        <w:rPr>
          <w:rFonts w:hint="eastAsia"/>
        </w:rPr>
        <w:t>钢甲</w:t>
      </w:r>
      <w:r>
        <w:t xml:space="preserve">=F, </w:t>
      </w:r>
    </w:p>
    <w:p w:rsidR="00863402" w:rsidRDefault="00863402" w:rsidP="0095200C">
      <w:r>
        <w:rPr>
          <w:rFonts w:hint="eastAsia"/>
        </w:rPr>
        <w:t>火焰甲</w:t>
      </w:r>
      <w:r>
        <w:t xml:space="preserve">=F, </w:t>
      </w:r>
    </w:p>
    <w:p w:rsidR="00863402" w:rsidRDefault="00863402" w:rsidP="0095200C">
      <w:r>
        <w:rPr>
          <w:rFonts w:hint="eastAsia"/>
        </w:rPr>
        <w:t>青龙甲</w:t>
      </w:r>
      <w:r>
        <w:t xml:space="preserve">=F,A </w:t>
      </w:r>
    </w:p>
    <w:p w:rsidR="00863402" w:rsidRDefault="00863402" w:rsidP="0095200C">
      <w:r>
        <w:rPr>
          <w:rFonts w:hint="eastAsia"/>
        </w:rPr>
        <w:t>藤甲</w:t>
      </w:r>
      <w:r>
        <w:t xml:space="preserve">=F,B </w:t>
      </w:r>
    </w:p>
    <w:p w:rsidR="00863402" w:rsidRDefault="00863402" w:rsidP="0095200C">
      <w:r>
        <w:rPr>
          <w:rFonts w:hint="eastAsia"/>
        </w:rPr>
        <w:t>头带</w:t>
      </w:r>
      <w:r>
        <w:t xml:space="preserve">=F,C </w:t>
      </w:r>
    </w:p>
    <w:p w:rsidR="00863402" w:rsidRDefault="00863402" w:rsidP="0095200C">
      <w:r>
        <w:rPr>
          <w:rFonts w:hint="eastAsia"/>
        </w:rPr>
        <w:t>皮帽</w:t>
      </w:r>
      <w:r>
        <w:t xml:space="preserve">=F,D </w:t>
      </w:r>
    </w:p>
    <w:p w:rsidR="00863402" w:rsidRDefault="00863402" w:rsidP="0095200C">
      <w:r>
        <w:rPr>
          <w:rFonts w:hint="eastAsia"/>
        </w:rPr>
        <w:t>铜盔</w:t>
      </w:r>
      <w:r>
        <w:t xml:space="preserve">=F,E </w:t>
      </w:r>
    </w:p>
    <w:p w:rsidR="00863402" w:rsidRDefault="00863402" w:rsidP="0095200C">
      <w:r>
        <w:rPr>
          <w:rFonts w:hint="eastAsia"/>
        </w:rPr>
        <w:t>铁盔</w:t>
      </w:r>
      <w:r>
        <w:t xml:space="preserve">=F,F </w:t>
      </w:r>
    </w:p>
    <w:p w:rsidR="00863402" w:rsidRDefault="00863402" w:rsidP="0095200C">
      <w:r>
        <w:rPr>
          <w:rFonts w:hint="eastAsia"/>
        </w:rPr>
        <w:t>钢盔</w:t>
      </w:r>
      <w:r>
        <w:t xml:space="preserve">=F, </w:t>
      </w:r>
    </w:p>
    <w:p w:rsidR="00863402" w:rsidRDefault="00863402" w:rsidP="0095200C">
      <w:r>
        <w:rPr>
          <w:rFonts w:hint="eastAsia"/>
        </w:rPr>
        <w:t>木盾</w:t>
      </w:r>
      <w:r>
        <w:t xml:space="preserve">=F, </w:t>
      </w:r>
    </w:p>
    <w:p w:rsidR="00863402" w:rsidRDefault="00863402" w:rsidP="0095200C">
      <w:r>
        <w:rPr>
          <w:rFonts w:hint="eastAsia"/>
        </w:rPr>
        <w:t>皮盾</w:t>
      </w:r>
      <w:r>
        <w:t xml:space="preserve">=F, </w:t>
      </w:r>
    </w:p>
    <w:p w:rsidR="00863402" w:rsidRDefault="00863402" w:rsidP="0095200C">
      <w:r>
        <w:rPr>
          <w:rFonts w:hint="eastAsia"/>
        </w:rPr>
        <w:t>鳞盾</w:t>
      </w:r>
      <w:r>
        <w:t xml:space="preserve">=F, </w:t>
      </w:r>
    </w:p>
    <w:p w:rsidR="00863402" w:rsidRDefault="00863402" w:rsidP="0095200C">
      <w:r>
        <w:rPr>
          <w:rFonts w:hint="eastAsia"/>
        </w:rPr>
        <w:t>铜盾</w:t>
      </w:r>
      <w:r>
        <w:t xml:space="preserve">=F, </w:t>
      </w:r>
    </w:p>
    <w:p w:rsidR="00863402" w:rsidRDefault="00863402" w:rsidP="0095200C">
      <w:r>
        <w:rPr>
          <w:rFonts w:hint="eastAsia"/>
        </w:rPr>
        <w:t>铁盾</w:t>
      </w:r>
      <w:r>
        <w:t xml:space="preserve">=F, </w:t>
      </w:r>
    </w:p>
    <w:p w:rsidR="00863402" w:rsidRDefault="00863402" w:rsidP="0095200C">
      <w:r>
        <w:rPr>
          <w:rFonts w:hint="eastAsia"/>
        </w:rPr>
        <w:t>钢盾</w:t>
      </w:r>
      <w:r>
        <w:t xml:space="preserve">=F, </w:t>
      </w:r>
    </w:p>
    <w:p w:rsidR="00863402" w:rsidRDefault="00863402" w:rsidP="0095200C">
      <w:r>
        <w:rPr>
          <w:rFonts w:hint="eastAsia"/>
        </w:rPr>
        <w:t>火焰盾</w:t>
      </w:r>
      <w:r>
        <w:t xml:space="preserve">=F, </w:t>
      </w:r>
    </w:p>
    <w:p w:rsidR="00863402" w:rsidRDefault="00863402" w:rsidP="0095200C">
      <w:r>
        <w:rPr>
          <w:rFonts w:hint="eastAsia"/>
        </w:rPr>
        <w:t>怒龙剑</w:t>
      </w:r>
      <w:r>
        <w:t xml:space="preserve">=F, </w:t>
      </w:r>
    </w:p>
    <w:p w:rsidR="00863402" w:rsidRDefault="00863402" w:rsidP="0095200C">
      <w:r>
        <w:rPr>
          <w:rFonts w:hint="eastAsia"/>
        </w:rPr>
        <w:t>倚天剑</w:t>
      </w:r>
      <w:r>
        <w:t xml:space="preserve">=F, </w:t>
      </w:r>
    </w:p>
    <w:p w:rsidR="00863402" w:rsidRDefault="00863402" w:rsidP="0095200C">
      <w:r>
        <w:rPr>
          <w:rFonts w:hint="eastAsia"/>
        </w:rPr>
        <w:t>白虎斧</w:t>
      </w:r>
      <w:r>
        <w:t xml:space="preserve">=F,A </w:t>
      </w:r>
    </w:p>
    <w:p w:rsidR="00863402" w:rsidRDefault="00863402" w:rsidP="0095200C">
      <w:r>
        <w:rPr>
          <w:rFonts w:hint="eastAsia"/>
        </w:rPr>
        <w:t>连打剑</w:t>
      </w:r>
      <w:r>
        <w:t xml:space="preserve">=F,B </w:t>
      </w:r>
    </w:p>
    <w:p w:rsidR="00863402" w:rsidRDefault="00863402" w:rsidP="0095200C">
      <w:r>
        <w:rPr>
          <w:rFonts w:hint="eastAsia"/>
        </w:rPr>
        <w:t>胜宗刀</w:t>
      </w:r>
      <w:r>
        <w:t xml:space="preserve">=F,C </w:t>
      </w:r>
    </w:p>
    <w:p w:rsidR="00863402" w:rsidRDefault="00863402" w:rsidP="0095200C">
      <w:r>
        <w:rPr>
          <w:rFonts w:hint="eastAsia"/>
        </w:rPr>
        <w:t>诸刃斧</w:t>
      </w:r>
      <w:r>
        <w:t xml:space="preserve">=F,D </w:t>
      </w:r>
    </w:p>
    <w:p w:rsidR="00863402" w:rsidRDefault="00863402" w:rsidP="0095200C">
      <w:r>
        <w:rPr>
          <w:rFonts w:hint="eastAsia"/>
        </w:rPr>
        <w:t>落雷斧</w:t>
      </w:r>
      <w:r>
        <w:t xml:space="preserve">=F,E </w:t>
      </w:r>
    </w:p>
    <w:p w:rsidR="00863402" w:rsidRDefault="00863402" w:rsidP="0095200C">
      <w:r>
        <w:rPr>
          <w:rFonts w:hint="eastAsia"/>
        </w:rPr>
        <w:t>连弩</w:t>
      </w:r>
      <w:r>
        <w:t xml:space="preserve">=F,F </w:t>
      </w:r>
    </w:p>
    <w:p w:rsidR="00863402" w:rsidRDefault="00863402" w:rsidP="0095200C">
      <w:r>
        <w:rPr>
          <w:rFonts w:hint="eastAsia"/>
        </w:rPr>
        <w:t>黑龙枪</w:t>
      </w:r>
      <w:r>
        <w:t xml:space="preserve">=F,0 </w:t>
      </w:r>
    </w:p>
    <w:p w:rsidR="00863402" w:rsidRDefault="00863402" w:rsidP="0095200C">
      <w:r>
        <w:rPr>
          <w:rFonts w:hint="eastAsia"/>
        </w:rPr>
        <w:t>真空枪</w:t>
      </w:r>
      <w:r>
        <w:t xml:space="preserve">=F, </w:t>
      </w:r>
    </w:p>
    <w:p w:rsidR="00863402" w:rsidRDefault="00863402" w:rsidP="0095200C">
      <w:r>
        <w:rPr>
          <w:rFonts w:hint="eastAsia"/>
        </w:rPr>
        <w:t>会心枪</w:t>
      </w:r>
      <w:r>
        <w:t xml:space="preserve">=F, </w:t>
      </w:r>
    </w:p>
    <w:p w:rsidR="00863402" w:rsidRDefault="00863402" w:rsidP="0095200C">
      <w:r>
        <w:rPr>
          <w:rFonts w:hint="eastAsia"/>
        </w:rPr>
        <w:t>蛇矛</w:t>
      </w:r>
      <w:r>
        <w:t xml:space="preserve">=F, </w:t>
      </w:r>
    </w:p>
    <w:p w:rsidR="00863402" w:rsidRDefault="00863402" w:rsidP="0095200C">
      <w:r>
        <w:rPr>
          <w:rFonts w:hint="eastAsia"/>
        </w:rPr>
        <w:t>偃月刀</w:t>
      </w:r>
      <w:r>
        <w:t xml:space="preserve">=F, </w:t>
      </w:r>
    </w:p>
    <w:p w:rsidR="00863402" w:rsidRDefault="00863402" w:rsidP="0095200C">
      <w:r>
        <w:rPr>
          <w:rFonts w:hint="eastAsia"/>
        </w:rPr>
        <w:t>冰刀</w:t>
      </w:r>
      <w:r>
        <w:t xml:space="preserve">=F, </w:t>
      </w:r>
    </w:p>
    <w:p w:rsidR="00863402" w:rsidRDefault="00863402" w:rsidP="0095200C">
      <w:r>
        <w:rPr>
          <w:rFonts w:hint="eastAsia"/>
        </w:rPr>
        <w:t>养由弓</w:t>
      </w:r>
      <w:r>
        <w:t xml:space="preserve">=F, </w:t>
      </w:r>
    </w:p>
    <w:p w:rsidR="00863402" w:rsidRDefault="00863402" w:rsidP="0095200C">
      <w:r>
        <w:rPr>
          <w:rFonts w:hint="eastAsia"/>
        </w:rPr>
        <w:t>李广弓</w:t>
      </w:r>
      <w:r>
        <w:t xml:space="preserve">=F, </w:t>
      </w:r>
    </w:p>
    <w:p w:rsidR="00863402" w:rsidRDefault="00863402" w:rsidP="0095200C">
      <w:r>
        <w:rPr>
          <w:rFonts w:hint="eastAsia"/>
        </w:rPr>
        <w:t>风盔</w:t>
      </w:r>
      <w:r>
        <w:t xml:space="preserve">=F, </w:t>
      </w:r>
    </w:p>
    <w:p w:rsidR="00863402" w:rsidRDefault="00863402" w:rsidP="0095200C">
      <w:r>
        <w:rPr>
          <w:rFonts w:hint="eastAsia"/>
        </w:rPr>
        <w:t>天空盔</w:t>
      </w:r>
      <w:r>
        <w:t xml:space="preserve">=F, </w:t>
      </w:r>
    </w:p>
    <w:p w:rsidR="00863402" w:rsidRDefault="00863402" w:rsidP="0095200C">
      <w:r>
        <w:rPr>
          <w:rFonts w:hint="eastAsia"/>
        </w:rPr>
        <w:t>伏龙盾</w:t>
      </w:r>
      <w:r>
        <w:t xml:space="preserve">=F,A </w:t>
      </w:r>
    </w:p>
    <w:p w:rsidR="00863402" w:rsidRDefault="00863402" w:rsidP="0095200C">
      <w:r>
        <w:rPr>
          <w:rFonts w:hint="eastAsia"/>
        </w:rPr>
        <w:t>雷神盾</w:t>
      </w:r>
      <w:r>
        <w:t xml:space="preserve">=F,B </w:t>
      </w:r>
    </w:p>
    <w:p w:rsidR="00863402" w:rsidRDefault="00863402" w:rsidP="0095200C">
      <w:r>
        <w:rPr>
          <w:rFonts w:hint="eastAsia"/>
        </w:rPr>
        <w:t>半月弓</w:t>
      </w:r>
      <w:r>
        <w:t xml:space="preserve">=F,C </w:t>
      </w:r>
    </w:p>
    <w:p w:rsidR="00863402" w:rsidRDefault="00863402" w:rsidP="0095200C">
      <w:r>
        <w:rPr>
          <w:rFonts w:hint="eastAsia"/>
        </w:rPr>
        <w:t>薄刃斧</w:t>
      </w:r>
      <w:r>
        <w:t xml:space="preserve">=F,D </w:t>
      </w:r>
    </w:p>
    <w:p w:rsidR="00863402" w:rsidRDefault="00863402" w:rsidP="0095200C">
      <w:r>
        <w:rPr>
          <w:rFonts w:hint="eastAsia"/>
        </w:rPr>
        <w:t>孟德新书</w:t>
      </w:r>
      <w:r>
        <w:t xml:space="preserve">=F,E </w:t>
      </w:r>
    </w:p>
    <w:p w:rsidR="00863402" w:rsidRDefault="00863402" w:rsidP="0095200C">
      <w:r>
        <w:rPr>
          <w:rFonts w:hint="eastAsia"/>
        </w:rPr>
        <w:t>粉狮</w:t>
      </w:r>
      <w:r>
        <w:t xml:space="preserve">=F,F </w:t>
      </w:r>
    </w:p>
    <w:p w:rsidR="00863402" w:rsidRDefault="00863402" w:rsidP="0095200C">
      <w:r>
        <w:rPr>
          <w:rFonts w:hint="eastAsia"/>
        </w:rPr>
        <w:t>赤兔马</w:t>
      </w:r>
      <w:r>
        <w:t xml:space="preserve">=F,0 </w:t>
      </w:r>
    </w:p>
    <w:p w:rsidR="00863402" w:rsidRDefault="00863402" w:rsidP="0095200C">
      <w:r>
        <w:rPr>
          <w:rFonts w:hint="eastAsia"/>
        </w:rPr>
        <w:t>战马</w:t>
      </w:r>
      <w:r>
        <w:t xml:space="preserve">=F, </w:t>
      </w:r>
    </w:p>
    <w:p w:rsidR="00863402" w:rsidRDefault="00863402" w:rsidP="0095200C">
      <w:r>
        <w:rPr>
          <w:rFonts w:hint="eastAsia"/>
        </w:rPr>
        <w:t>快速鞋</w:t>
      </w:r>
      <w:r>
        <w:t xml:space="preserve">=F, </w:t>
      </w:r>
    </w:p>
    <w:p w:rsidR="00863402" w:rsidRDefault="00863402" w:rsidP="0095200C">
      <w:r>
        <w:rPr>
          <w:rFonts w:hint="eastAsia"/>
        </w:rPr>
        <w:t>项羽护手</w:t>
      </w:r>
      <w:r>
        <w:t xml:space="preserve">=F, </w:t>
      </w:r>
    </w:p>
    <w:p w:rsidR="00863402" w:rsidRDefault="00863402" w:rsidP="0095200C">
      <w:r>
        <w:rPr>
          <w:rFonts w:hint="eastAsia"/>
        </w:rPr>
        <w:t>赤心丹</w:t>
      </w:r>
      <w:r>
        <w:t xml:space="preserve">=F,;, </w:t>
      </w:r>
    </w:p>
    <w:p w:rsidR="00863402" w:rsidRDefault="00863402" w:rsidP="0095200C">
      <w:r>
        <w:rPr>
          <w:rFonts w:hint="eastAsia"/>
        </w:rPr>
        <w:t>铜仙丹</w:t>
      </w:r>
      <w:r>
        <w:t xml:space="preserve">=F,;, </w:t>
      </w:r>
    </w:p>
    <w:p w:rsidR="00863402" w:rsidRDefault="00863402" w:rsidP="0095200C">
      <w:r>
        <w:rPr>
          <w:rFonts w:hint="eastAsia"/>
        </w:rPr>
        <w:t>银仙丹</w:t>
      </w:r>
      <w:r>
        <w:t xml:space="preserve">=F,;, </w:t>
      </w:r>
    </w:p>
    <w:p w:rsidR="00863402" w:rsidRDefault="00863402" w:rsidP="0095200C">
      <w:r>
        <w:rPr>
          <w:rFonts w:hint="eastAsia"/>
        </w:rPr>
        <w:t>金仙丹</w:t>
      </w:r>
      <w:r>
        <w:t xml:space="preserve">=F,;, </w:t>
      </w:r>
    </w:p>
    <w:p w:rsidR="00863402" w:rsidRDefault="00863402" w:rsidP="0095200C">
      <w:r>
        <w:rPr>
          <w:rFonts w:hint="eastAsia"/>
        </w:rPr>
        <w:t>会心丹</w:t>
      </w:r>
      <w:r>
        <w:t xml:space="preserve">=F,;, </w:t>
      </w:r>
    </w:p>
    <w:p w:rsidR="00863402" w:rsidRDefault="00863402" w:rsidP="0095200C">
      <w:r>
        <w:rPr>
          <w:rFonts w:hint="eastAsia"/>
        </w:rPr>
        <w:t>银仙书</w:t>
      </w:r>
      <w:r>
        <w:t xml:space="preserve">=F,;, </w:t>
      </w:r>
    </w:p>
    <w:p w:rsidR="00863402" w:rsidRDefault="00863402" w:rsidP="0095200C">
      <w:r>
        <w:rPr>
          <w:rFonts w:hint="eastAsia"/>
        </w:rPr>
        <w:t>金仙书</w:t>
      </w:r>
      <w:r>
        <w:t xml:space="preserve">=F,A;, </w:t>
      </w:r>
    </w:p>
    <w:p w:rsidR="00863402" w:rsidRDefault="00863402" w:rsidP="0095200C">
      <w:r>
        <w:rPr>
          <w:rFonts w:hint="eastAsia"/>
        </w:rPr>
        <w:t>会心书</w:t>
      </w:r>
      <w:r>
        <w:t xml:space="preserve">=F,B;, </w:t>
      </w:r>
    </w:p>
    <w:p w:rsidR="00863402" w:rsidRDefault="00863402" w:rsidP="0095200C">
      <w:r>
        <w:rPr>
          <w:rFonts w:hint="eastAsia"/>
        </w:rPr>
        <w:t>进攻令牌</w:t>
      </w:r>
      <w:r>
        <w:t xml:space="preserve">=F,C;, </w:t>
      </w:r>
    </w:p>
    <w:p w:rsidR="00863402" w:rsidRDefault="00863402" w:rsidP="0095200C">
      <w:r>
        <w:rPr>
          <w:rFonts w:hint="eastAsia"/>
        </w:rPr>
        <w:t>野营帐</w:t>
      </w:r>
      <w:r>
        <w:t xml:space="preserve">=F,D;, </w:t>
      </w:r>
    </w:p>
    <w:p w:rsidR="00863402" w:rsidRDefault="00863402" w:rsidP="0095200C">
      <w:r>
        <w:rPr>
          <w:rFonts w:hint="eastAsia"/>
        </w:rPr>
        <w:t>烟遁丹</w:t>
      </w:r>
      <w:r>
        <w:t xml:space="preserve">=F,E;, </w:t>
      </w:r>
    </w:p>
    <w:p w:rsidR="00863402" w:rsidRDefault="00863402" w:rsidP="0095200C">
      <w:r>
        <w:rPr>
          <w:rFonts w:hint="eastAsia"/>
        </w:rPr>
        <w:t>智复丹</w:t>
      </w:r>
      <w:r>
        <w:t xml:space="preserve">=F,F;, </w:t>
      </w:r>
    </w:p>
    <w:p w:rsidR="00863402" w:rsidRDefault="00863402" w:rsidP="0095200C">
      <w:r>
        <w:rPr>
          <w:rFonts w:hint="eastAsia"/>
        </w:rPr>
        <w:t>还魂丹</w:t>
      </w:r>
      <w:r>
        <w:t xml:space="preserve">=F,;, </w:t>
      </w:r>
    </w:p>
    <w:p w:rsidR="00863402" w:rsidRDefault="00863402" w:rsidP="0095200C">
      <w:r>
        <w:rPr>
          <w:rFonts w:hint="eastAsia"/>
        </w:rPr>
        <w:t>郑玄信</w:t>
      </w:r>
      <w:r>
        <w:t xml:space="preserve">=F, </w:t>
      </w:r>
    </w:p>
    <w:p w:rsidR="00863402" w:rsidRDefault="00863402" w:rsidP="0095200C">
      <w:r>
        <w:rPr>
          <w:rFonts w:hint="eastAsia"/>
        </w:rPr>
        <w:t>天堂丹</w:t>
      </w:r>
      <w:r>
        <w:t xml:space="preserve">=F,;, </w:t>
      </w:r>
    </w:p>
    <w:p w:rsidR="00863402" w:rsidRDefault="00863402" w:rsidP="0095200C">
      <w:r>
        <w:rPr>
          <w:rFonts w:hint="eastAsia"/>
        </w:rPr>
        <w:t>火神书</w:t>
      </w:r>
      <w:r>
        <w:t xml:space="preserve">=F, </w:t>
      </w:r>
    </w:p>
    <w:p w:rsidR="00863402" w:rsidRDefault="00863402" w:rsidP="0095200C">
      <w:r>
        <w:rPr>
          <w:rFonts w:hint="eastAsia"/>
        </w:rPr>
        <w:t>水龙书</w:t>
      </w:r>
      <w:r>
        <w:t xml:space="preserve">=F, </w:t>
      </w:r>
    </w:p>
    <w:p w:rsidR="00863402" w:rsidRDefault="00863402" w:rsidP="0095200C">
      <w:r>
        <w:rPr>
          <w:rFonts w:hint="eastAsia"/>
        </w:rPr>
        <w:t>激石书</w:t>
      </w:r>
      <w:r>
        <w:t xml:space="preserve">=F, </w:t>
      </w:r>
    </w:p>
    <w:p w:rsidR="00863402" w:rsidRDefault="00863402" w:rsidP="0095200C">
      <w:r>
        <w:rPr>
          <w:rFonts w:hint="eastAsia"/>
        </w:rPr>
        <w:t>兵法书</w:t>
      </w:r>
      <w:r>
        <w:t xml:space="preserve">=F, </w:t>
      </w:r>
    </w:p>
    <w:p w:rsidR="00863402" w:rsidRDefault="00863402" w:rsidP="0095200C">
      <w:r>
        <w:rPr>
          <w:rFonts w:hint="eastAsia"/>
        </w:rPr>
        <w:t>六甲天书</w:t>
      </w:r>
      <w:r>
        <w:t xml:space="preserve">=F,A </w:t>
      </w:r>
    </w:p>
    <w:p w:rsidR="00863402" w:rsidRDefault="00863402" w:rsidP="0095200C">
      <w:r>
        <w:rPr>
          <w:rFonts w:hint="eastAsia"/>
        </w:rPr>
        <w:t>茶</w:t>
      </w:r>
      <w:r>
        <w:t xml:space="preserve">=F,B </w:t>
      </w:r>
    </w:p>
    <w:p w:rsidR="00863402" w:rsidRDefault="00863402" w:rsidP="0095200C">
      <w:r>
        <w:rPr>
          <w:rFonts w:hint="eastAsia"/>
        </w:rPr>
        <w:t>水壶</w:t>
      </w:r>
      <w:r>
        <w:t xml:space="preserve">=F,C </w:t>
      </w:r>
    </w:p>
    <w:p w:rsidR="00863402" w:rsidRDefault="00863402" w:rsidP="0095200C">
      <w:r>
        <w:rPr>
          <w:rFonts w:hint="eastAsia"/>
        </w:rPr>
        <w:t>茶具</w:t>
      </w:r>
      <w:r>
        <w:t xml:space="preserve">=F,D </w:t>
      </w:r>
    </w:p>
    <w:p w:rsidR="00863402" w:rsidRDefault="00863402" w:rsidP="0095200C">
      <w:r>
        <w:rPr>
          <w:rFonts w:hint="eastAsia"/>
        </w:rPr>
        <w:t>地图</w:t>
      </w:r>
      <w:r>
        <w:t xml:space="preserve">=F,E </w:t>
      </w:r>
    </w:p>
    <w:p w:rsidR="00863402" w:rsidRDefault="00863402" w:rsidP="0095200C">
      <w:r>
        <w:rPr>
          <w:rFonts w:hint="eastAsia"/>
        </w:rPr>
        <w:t>西蜀地图</w:t>
      </w:r>
      <w:r>
        <w:t xml:space="preserve">=F,F </w:t>
      </w:r>
    </w:p>
    <w:p w:rsidR="00863402" w:rsidRDefault="00863402" w:rsidP="0095200C">
      <w:r>
        <w:rPr>
          <w:rFonts w:hint="eastAsia"/>
        </w:rPr>
        <w:t>胡班家书</w:t>
      </w:r>
      <w:r>
        <w:t xml:space="preserve">=F,0 </w:t>
      </w:r>
    </w:p>
    <w:p w:rsidR="00863402" w:rsidRDefault="00863402" w:rsidP="0095200C">
      <w:r>
        <w:rPr>
          <w:rFonts w:hint="eastAsia"/>
        </w:rPr>
        <w:t>风向书</w:t>
      </w:r>
      <w:r>
        <w:t xml:space="preserve">=F, </w:t>
      </w:r>
    </w:p>
    <w:p w:rsidR="00863402" w:rsidRDefault="00863402" w:rsidP="0095200C">
      <w:r>
        <w:rPr>
          <w:rFonts w:hint="eastAsia"/>
        </w:rPr>
        <w:t>硝石</w:t>
      </w:r>
      <w:r>
        <w:t xml:space="preserve">=F, </w:t>
      </w:r>
    </w:p>
    <w:p w:rsidR="00863402" w:rsidRDefault="00863402" w:rsidP="0095200C">
      <w:r>
        <w:rPr>
          <w:rFonts w:hint="eastAsia"/>
        </w:rPr>
        <w:t>老树枝</w:t>
      </w:r>
      <w:r>
        <w:t xml:space="preserve">=F, </w:t>
      </w:r>
    </w:p>
    <w:p w:rsidR="00863402" w:rsidRDefault="00863402" w:rsidP="0095200C">
      <w:r>
        <w:rPr>
          <w:rFonts w:hint="eastAsia"/>
        </w:rPr>
        <w:t>炸药</w:t>
      </w:r>
      <w:r>
        <w:t xml:space="preserve">=F, </w:t>
      </w:r>
    </w:p>
    <w:p w:rsidR="00863402" w:rsidRDefault="00863402" w:rsidP="0095200C">
      <w:r>
        <w:rPr>
          <w:rFonts w:hint="eastAsia"/>
        </w:rPr>
        <w:t>十万支箭</w:t>
      </w:r>
      <w:r>
        <w:t xml:space="preserve">=F, </w:t>
      </w:r>
    </w:p>
    <w:p w:rsidR="00863402" w:rsidRDefault="00863402" w:rsidP="0095200C">
      <w:r>
        <w:rPr>
          <w:rFonts w:hint="eastAsia"/>
        </w:rPr>
        <w:t>兵符</w:t>
      </w:r>
      <w:r>
        <w:t xml:space="preserve">=F, </w:t>
      </w:r>
    </w:p>
    <w:p w:rsidR="00863402" w:rsidRDefault="00863402" w:rsidP="0095200C">
      <w:r>
        <w:rPr>
          <w:rFonts w:hint="eastAsia"/>
        </w:rPr>
        <w:t>锦囊</w:t>
      </w:r>
      <w:r>
        <w:t>=F,</w:t>
      </w:r>
    </w:p>
    <w:p w:rsidR="00863402" w:rsidRDefault="00863402" w:rsidP="0095200C">
      <w:r>
        <w:rPr>
          <w:rFonts w:hint="eastAsia"/>
        </w:rPr>
        <w:t>养由弓</w:t>
      </w:r>
      <w:r>
        <w:t xml:space="preserve">=F, </w:t>
      </w:r>
    </w:p>
    <w:p w:rsidR="00863402" w:rsidRDefault="00863402" w:rsidP="0095200C">
      <w:r>
        <w:rPr>
          <w:rFonts w:hint="eastAsia"/>
        </w:rPr>
        <w:t>酒</w:t>
      </w:r>
      <w:r>
        <w:t xml:space="preserve">=F, </w:t>
      </w:r>
    </w:p>
    <w:p w:rsidR="00863402" w:rsidRDefault="00863402" w:rsidP="0095200C">
      <w:r>
        <w:rPr>
          <w:rFonts w:hint="eastAsia"/>
        </w:rPr>
        <w:t>信</w:t>
      </w:r>
      <w:r>
        <w:t xml:space="preserve">=F,A </w:t>
      </w:r>
    </w:p>
    <w:p w:rsidR="00863402" w:rsidRDefault="00863402" w:rsidP="0095200C">
      <w:r>
        <w:rPr>
          <w:rFonts w:hint="eastAsia"/>
        </w:rPr>
        <w:t>血书</w:t>
      </w:r>
      <w:r>
        <w:t xml:space="preserve">=F,B </w:t>
      </w:r>
    </w:p>
    <w:p w:rsidR="00863402" w:rsidRDefault="00863402" w:rsidP="0095200C">
      <w:r>
        <w:rPr>
          <w:rFonts w:hint="eastAsia"/>
        </w:rPr>
        <w:t>青铜钥匙</w:t>
      </w:r>
      <w:r>
        <w:t xml:space="preserve">=F,C </w:t>
      </w:r>
    </w:p>
    <w:p w:rsidR="00863402" w:rsidRDefault="00863402" w:rsidP="0095200C">
      <w:r>
        <w:rPr>
          <w:rFonts w:hint="eastAsia"/>
        </w:rPr>
        <w:t>火药壶</w:t>
      </w:r>
      <w:r>
        <w:t xml:space="preserve">=F,D </w:t>
      </w:r>
    </w:p>
    <w:p w:rsidR="00863402" w:rsidRDefault="00863402" w:rsidP="0095200C">
      <w:r>
        <w:rPr>
          <w:rFonts w:hint="eastAsia"/>
        </w:rPr>
        <w:t>介绍信</w:t>
      </w:r>
      <w:r>
        <w:t xml:space="preserve">=F,E </w:t>
      </w:r>
    </w:p>
    <w:p w:rsidR="00863402" w:rsidRDefault="00863402" w:rsidP="0095200C">
      <w:r>
        <w:rPr>
          <w:rFonts w:hint="eastAsia"/>
        </w:rPr>
        <w:t>渡航书</w:t>
      </w:r>
      <w:r>
        <w:t xml:space="preserve">=F,F </w:t>
      </w:r>
    </w:p>
    <w:p w:rsidR="00863402" w:rsidRDefault="00863402" w:rsidP="0095200C"/>
    <w:p w:rsidR="00863402" w:rsidRDefault="00863402" w:rsidP="0095200C">
      <w:r>
        <w:t>[</w:t>
      </w:r>
      <w:r>
        <w:rPr>
          <w:rFonts w:hint="eastAsia"/>
        </w:rPr>
        <w:t>我方角色</w:t>
      </w:r>
      <w:r>
        <w:t xml:space="preserve">] </w:t>
      </w:r>
    </w:p>
    <w:p w:rsidR="00863402" w:rsidRDefault="00863402" w:rsidP="0095200C">
      <w:r>
        <w:rPr>
          <w:rFonts w:hint="eastAsia"/>
        </w:rPr>
        <w:t>刘备</w:t>
      </w:r>
      <w:r>
        <w:t xml:space="preserve">=E, </w:t>
      </w:r>
    </w:p>
    <w:p w:rsidR="00863402" w:rsidRDefault="00863402" w:rsidP="0095200C">
      <w:r>
        <w:rPr>
          <w:rFonts w:hint="eastAsia"/>
        </w:rPr>
        <w:t>关羽</w:t>
      </w:r>
      <w:r>
        <w:t xml:space="preserve">=E, </w:t>
      </w:r>
    </w:p>
    <w:p w:rsidR="00863402" w:rsidRDefault="00863402" w:rsidP="0095200C">
      <w:r>
        <w:rPr>
          <w:rFonts w:hint="eastAsia"/>
        </w:rPr>
        <w:t>张飞</w:t>
      </w:r>
      <w:r>
        <w:t xml:space="preserve">=E, </w:t>
      </w:r>
    </w:p>
    <w:p w:rsidR="00863402" w:rsidRDefault="00863402" w:rsidP="0095200C">
      <w:r>
        <w:rPr>
          <w:rFonts w:hint="eastAsia"/>
        </w:rPr>
        <w:t>关兴</w:t>
      </w:r>
      <w:r>
        <w:t xml:space="preserve">=E, </w:t>
      </w:r>
    </w:p>
    <w:p w:rsidR="00863402" w:rsidRDefault="00863402" w:rsidP="0095200C">
      <w:r>
        <w:rPr>
          <w:rFonts w:hint="eastAsia"/>
        </w:rPr>
        <w:t>关索</w:t>
      </w:r>
      <w:r>
        <w:t xml:space="preserve">=E, </w:t>
      </w:r>
    </w:p>
    <w:p w:rsidR="00863402" w:rsidRDefault="00863402" w:rsidP="0095200C">
      <w:r>
        <w:rPr>
          <w:rFonts w:hint="eastAsia"/>
        </w:rPr>
        <w:t>张苞</w:t>
      </w:r>
      <w:r>
        <w:t xml:space="preserve">=E, </w:t>
      </w:r>
    </w:p>
    <w:p w:rsidR="00863402" w:rsidRDefault="00863402" w:rsidP="0095200C">
      <w:r>
        <w:rPr>
          <w:rFonts w:hint="eastAsia"/>
        </w:rPr>
        <w:t>陈登</w:t>
      </w:r>
      <w:r>
        <w:t xml:space="preserve">=E, </w:t>
      </w:r>
    </w:p>
    <w:p w:rsidR="00863402" w:rsidRDefault="00863402" w:rsidP="0095200C">
      <w:r>
        <w:rPr>
          <w:rFonts w:hint="eastAsia"/>
        </w:rPr>
        <w:t>诸葛亮</w:t>
      </w:r>
      <w:r>
        <w:t xml:space="preserve">=E, </w:t>
      </w:r>
    </w:p>
    <w:p w:rsidR="00863402" w:rsidRDefault="00863402" w:rsidP="0095200C">
      <w:r>
        <w:rPr>
          <w:rFonts w:hint="eastAsia"/>
        </w:rPr>
        <w:t>关平</w:t>
      </w:r>
      <w:r>
        <w:t xml:space="preserve">=E, </w:t>
      </w:r>
    </w:p>
    <w:p w:rsidR="00863402" w:rsidRDefault="00863402" w:rsidP="0095200C">
      <w:r>
        <w:t>0A</w:t>
      </w:r>
      <w:r>
        <w:rPr>
          <w:rFonts w:hint="eastAsia"/>
        </w:rPr>
        <w:t>刘封</w:t>
      </w:r>
      <w:r>
        <w:t xml:space="preserve">=E,0A </w:t>
      </w:r>
    </w:p>
    <w:p w:rsidR="00863402" w:rsidRDefault="00863402" w:rsidP="0095200C">
      <w:r>
        <w:t>0B</w:t>
      </w:r>
      <w:r>
        <w:rPr>
          <w:rFonts w:hint="eastAsia"/>
        </w:rPr>
        <w:t>赵云</w:t>
      </w:r>
      <w:r>
        <w:t xml:space="preserve">=E,0B </w:t>
      </w:r>
    </w:p>
    <w:p w:rsidR="00863402" w:rsidRDefault="00863402" w:rsidP="0095200C">
      <w:r>
        <w:t>0C</w:t>
      </w:r>
      <w:r>
        <w:rPr>
          <w:rFonts w:hint="eastAsia"/>
        </w:rPr>
        <w:t>神谜武将（关羽）</w:t>
      </w:r>
      <w:r>
        <w:t xml:space="preserve">=E,0C </w:t>
      </w:r>
    </w:p>
    <w:p w:rsidR="00863402" w:rsidRDefault="00863402" w:rsidP="0095200C">
      <w:r>
        <w:t>0D</w:t>
      </w:r>
      <w:r>
        <w:rPr>
          <w:rFonts w:hint="eastAsia"/>
        </w:rPr>
        <w:t>伊籍</w:t>
      </w:r>
      <w:r>
        <w:t xml:space="preserve">=E,0D </w:t>
      </w:r>
    </w:p>
    <w:p w:rsidR="00863402" w:rsidRDefault="00863402" w:rsidP="0095200C">
      <w:r>
        <w:t>0E</w:t>
      </w:r>
      <w:r>
        <w:rPr>
          <w:rFonts w:hint="eastAsia"/>
        </w:rPr>
        <w:t>周仓</w:t>
      </w:r>
      <w:r>
        <w:t xml:space="preserve">=E,0E </w:t>
      </w:r>
    </w:p>
    <w:p w:rsidR="00863402" w:rsidRDefault="00863402" w:rsidP="0095200C">
      <w:r>
        <w:t>0F</w:t>
      </w:r>
      <w:r>
        <w:rPr>
          <w:rFonts w:hint="eastAsia"/>
        </w:rPr>
        <w:t>庞统</w:t>
      </w:r>
      <w:r>
        <w:t xml:space="preserve">=E,0F </w:t>
      </w:r>
    </w:p>
    <w:p w:rsidR="00863402" w:rsidRDefault="00863402" w:rsidP="0095200C">
      <w:r>
        <w:rPr>
          <w:rFonts w:hint="eastAsia"/>
        </w:rPr>
        <w:t>马良</w:t>
      </w:r>
      <w:r>
        <w:t xml:space="preserve">=E, </w:t>
      </w:r>
    </w:p>
    <w:p w:rsidR="00863402" w:rsidRDefault="00863402" w:rsidP="0095200C">
      <w:r>
        <w:rPr>
          <w:rFonts w:hint="eastAsia"/>
        </w:rPr>
        <w:t>马谡</w:t>
      </w:r>
      <w:r>
        <w:t xml:space="preserve">=E, </w:t>
      </w:r>
    </w:p>
    <w:p w:rsidR="00863402" w:rsidRDefault="00863402" w:rsidP="0095200C">
      <w:r>
        <w:rPr>
          <w:rFonts w:hint="eastAsia"/>
        </w:rPr>
        <w:t>姜维</w:t>
      </w:r>
      <w:r>
        <w:t xml:space="preserve">=E, </w:t>
      </w:r>
    </w:p>
    <w:p w:rsidR="00863402" w:rsidRDefault="00863402" w:rsidP="0095200C">
      <w:r>
        <w:rPr>
          <w:rFonts w:hint="eastAsia"/>
        </w:rPr>
        <w:t>袁术</w:t>
      </w:r>
      <w:r>
        <w:t xml:space="preserve">=E, </w:t>
      </w:r>
    </w:p>
    <w:p w:rsidR="00863402" w:rsidRDefault="00863402" w:rsidP="0095200C">
      <w:r>
        <w:rPr>
          <w:rFonts w:hint="eastAsia"/>
        </w:rPr>
        <w:t>雷薄</w:t>
      </w:r>
      <w:r>
        <w:t xml:space="preserve">=E, </w:t>
      </w:r>
    </w:p>
    <w:p w:rsidR="00863402" w:rsidRDefault="00863402" w:rsidP="0095200C">
      <w:r>
        <w:rPr>
          <w:rFonts w:hint="eastAsia"/>
        </w:rPr>
        <w:t>李丰</w:t>
      </w:r>
      <w:r>
        <w:t xml:space="preserve">=E, </w:t>
      </w:r>
    </w:p>
    <w:p w:rsidR="00863402" w:rsidRDefault="00863402" w:rsidP="0095200C">
      <w:r>
        <w:rPr>
          <w:rFonts w:hint="eastAsia"/>
        </w:rPr>
        <w:t>陈兰</w:t>
      </w:r>
      <w:r>
        <w:t xml:space="preserve">=E, </w:t>
      </w:r>
    </w:p>
    <w:p w:rsidR="00863402" w:rsidRDefault="00863402" w:rsidP="0095200C">
      <w:r>
        <w:rPr>
          <w:rFonts w:hint="eastAsia"/>
        </w:rPr>
        <w:t>袁胤</w:t>
      </w:r>
      <w:r>
        <w:t xml:space="preserve">=E, </w:t>
      </w:r>
    </w:p>
    <w:p w:rsidR="00863402" w:rsidRDefault="00863402" w:rsidP="0095200C">
      <w:r>
        <w:rPr>
          <w:rFonts w:hint="eastAsia"/>
        </w:rPr>
        <w:t>张勋</w:t>
      </w:r>
      <w:r>
        <w:t xml:space="preserve">=E, </w:t>
      </w:r>
    </w:p>
    <w:p w:rsidR="00863402" w:rsidRDefault="00863402" w:rsidP="0095200C">
      <w:r>
        <w:rPr>
          <w:rFonts w:hint="eastAsia"/>
        </w:rPr>
        <w:t>纪灵</w:t>
      </w:r>
      <w:r>
        <w:t xml:space="preserve">=E, </w:t>
      </w:r>
    </w:p>
    <w:p w:rsidR="00863402" w:rsidRDefault="00863402" w:rsidP="0095200C">
      <w:r>
        <w:t>A</w:t>
      </w:r>
      <w:r>
        <w:rPr>
          <w:rFonts w:hint="eastAsia"/>
        </w:rPr>
        <w:t>梁刚</w:t>
      </w:r>
      <w:r>
        <w:t xml:space="preserve">=E,A </w:t>
      </w:r>
    </w:p>
    <w:p w:rsidR="00863402" w:rsidRDefault="00863402" w:rsidP="0095200C">
      <w:r>
        <w:t>B</w:t>
      </w:r>
      <w:r>
        <w:rPr>
          <w:rFonts w:hint="eastAsia"/>
        </w:rPr>
        <w:t>梁纪</w:t>
      </w:r>
      <w:r>
        <w:t xml:space="preserve">=E,B </w:t>
      </w:r>
    </w:p>
    <w:p w:rsidR="00863402" w:rsidRDefault="00863402" w:rsidP="0095200C">
      <w:r>
        <w:t>C</w:t>
      </w:r>
      <w:r>
        <w:rPr>
          <w:rFonts w:hint="eastAsia"/>
        </w:rPr>
        <w:t>乐就</w:t>
      </w:r>
      <w:r>
        <w:t xml:space="preserve">=E,C </w:t>
      </w:r>
    </w:p>
    <w:p w:rsidR="00863402" w:rsidRDefault="00863402" w:rsidP="0095200C">
      <w:r>
        <w:t>D</w:t>
      </w:r>
      <w:r>
        <w:rPr>
          <w:rFonts w:hint="eastAsia"/>
        </w:rPr>
        <w:t>大蛇</w:t>
      </w:r>
      <w:r>
        <w:t xml:space="preserve">=E,D </w:t>
      </w:r>
    </w:p>
    <w:p w:rsidR="00863402" w:rsidRDefault="00863402" w:rsidP="0095200C">
      <w:r>
        <w:t>E</w:t>
      </w:r>
      <w:r>
        <w:rPr>
          <w:rFonts w:hint="eastAsia"/>
        </w:rPr>
        <w:t>沮授</w:t>
      </w:r>
      <w:r>
        <w:t xml:space="preserve">=E,E </w:t>
      </w:r>
    </w:p>
    <w:p w:rsidR="00863402" w:rsidRDefault="00863402" w:rsidP="0095200C">
      <w:r>
        <w:t>F</w:t>
      </w:r>
      <w:r>
        <w:rPr>
          <w:rFonts w:hint="eastAsia"/>
        </w:rPr>
        <w:t>郭图</w:t>
      </w:r>
      <w:r>
        <w:t xml:space="preserve">=E,F </w:t>
      </w:r>
    </w:p>
    <w:p w:rsidR="00863402" w:rsidRDefault="00863402" w:rsidP="0095200C">
      <w:r>
        <w:t>0</w:t>
      </w:r>
      <w:r>
        <w:rPr>
          <w:rFonts w:hint="eastAsia"/>
        </w:rPr>
        <w:t>颜良</w:t>
      </w:r>
      <w:r>
        <w:t xml:space="preserve">=E,0 </w:t>
      </w:r>
    </w:p>
    <w:p w:rsidR="00863402" w:rsidRDefault="00863402" w:rsidP="0095200C">
      <w:r>
        <w:rPr>
          <w:rFonts w:hint="eastAsia"/>
        </w:rPr>
        <w:t>文丑</w:t>
      </w:r>
      <w:r>
        <w:t xml:space="preserve">=E, </w:t>
      </w:r>
    </w:p>
    <w:p w:rsidR="00863402" w:rsidRDefault="00863402" w:rsidP="0095200C">
      <w:r>
        <w:rPr>
          <w:rFonts w:hint="eastAsia"/>
        </w:rPr>
        <w:t>田丰</w:t>
      </w:r>
      <w:r>
        <w:t xml:space="preserve">=E, </w:t>
      </w:r>
    </w:p>
    <w:p w:rsidR="00863402" w:rsidRDefault="00863402" w:rsidP="0095200C">
      <w:r>
        <w:rPr>
          <w:rFonts w:hint="eastAsia"/>
        </w:rPr>
        <w:t>蛇</w:t>
      </w:r>
      <w:r>
        <w:t xml:space="preserve">=E, </w:t>
      </w:r>
    </w:p>
    <w:p w:rsidR="00863402" w:rsidRDefault="00863402" w:rsidP="0095200C">
      <w:r>
        <w:rPr>
          <w:rFonts w:hint="eastAsia"/>
        </w:rPr>
        <w:t>韩遂</w:t>
      </w:r>
      <w:r>
        <w:t xml:space="preserve">=E, </w:t>
      </w:r>
    </w:p>
    <w:p w:rsidR="00863402" w:rsidRDefault="00863402" w:rsidP="0095200C">
      <w:r>
        <w:rPr>
          <w:rFonts w:hint="eastAsia"/>
        </w:rPr>
        <w:t>吕公</w:t>
      </w:r>
      <w:r>
        <w:t xml:space="preserve">=E, </w:t>
      </w:r>
    </w:p>
    <w:p w:rsidR="00863402" w:rsidRDefault="00863402" w:rsidP="0095200C">
      <w:r>
        <w:rPr>
          <w:rFonts w:hint="eastAsia"/>
        </w:rPr>
        <w:t>黄祖</w:t>
      </w:r>
      <w:r>
        <w:t xml:space="preserve">=E, </w:t>
      </w:r>
    </w:p>
    <w:p w:rsidR="00863402" w:rsidRDefault="00863402" w:rsidP="0095200C">
      <w:r>
        <w:rPr>
          <w:rFonts w:hint="eastAsia"/>
        </w:rPr>
        <w:t>蒯越</w:t>
      </w:r>
      <w:r>
        <w:t xml:space="preserve">=E, </w:t>
      </w:r>
    </w:p>
    <w:p w:rsidR="00863402" w:rsidRDefault="00863402" w:rsidP="0095200C">
      <w:r>
        <w:rPr>
          <w:rFonts w:hint="eastAsia"/>
        </w:rPr>
        <w:t>蔡瑁</w:t>
      </w:r>
      <w:r>
        <w:t xml:space="preserve">=E, </w:t>
      </w:r>
    </w:p>
    <w:p w:rsidR="00863402" w:rsidRDefault="00863402" w:rsidP="0095200C">
      <w:r>
        <w:rPr>
          <w:rFonts w:hint="eastAsia"/>
        </w:rPr>
        <w:t>王粲</w:t>
      </w:r>
      <w:r>
        <w:t xml:space="preserve">=E, </w:t>
      </w:r>
    </w:p>
    <w:p w:rsidR="00863402" w:rsidRDefault="00863402" w:rsidP="0095200C">
      <w:r>
        <w:t>A</w:t>
      </w:r>
      <w:r>
        <w:rPr>
          <w:rFonts w:hint="eastAsia"/>
        </w:rPr>
        <w:t>张允</w:t>
      </w:r>
      <w:r>
        <w:t xml:space="preserve">=E,A </w:t>
      </w:r>
    </w:p>
    <w:p w:rsidR="00863402" w:rsidRDefault="00863402" w:rsidP="0095200C">
      <w:r>
        <w:t>B</w:t>
      </w:r>
      <w:r>
        <w:rPr>
          <w:rFonts w:hint="eastAsia"/>
        </w:rPr>
        <w:t>甘宁</w:t>
      </w:r>
      <w:r>
        <w:t xml:space="preserve">=E,B </w:t>
      </w:r>
    </w:p>
    <w:p w:rsidR="00863402" w:rsidRDefault="00863402" w:rsidP="0095200C">
      <w:r>
        <w:t>C</w:t>
      </w:r>
      <w:r>
        <w:rPr>
          <w:rFonts w:hint="eastAsia"/>
        </w:rPr>
        <w:t>魏延</w:t>
      </w:r>
      <w:r>
        <w:t xml:space="preserve">=E,C </w:t>
      </w:r>
    </w:p>
    <w:p w:rsidR="00863402" w:rsidRDefault="00863402" w:rsidP="0095200C">
      <w:r>
        <w:t>D</w:t>
      </w:r>
      <w:r>
        <w:rPr>
          <w:rFonts w:hint="eastAsia"/>
        </w:rPr>
        <w:t>刘琦</w:t>
      </w:r>
      <w:r>
        <w:t xml:space="preserve">=E,D </w:t>
      </w:r>
    </w:p>
    <w:p w:rsidR="00863402" w:rsidRDefault="00863402" w:rsidP="0095200C">
      <w:r>
        <w:t>E</w:t>
      </w:r>
      <w:r>
        <w:rPr>
          <w:rFonts w:hint="eastAsia"/>
        </w:rPr>
        <w:t>文聘</w:t>
      </w:r>
      <w:r>
        <w:t xml:space="preserve">=E,E </w:t>
      </w:r>
    </w:p>
    <w:p w:rsidR="00863402" w:rsidRDefault="00863402" w:rsidP="0095200C">
      <w:r>
        <w:t>F</w:t>
      </w:r>
      <w:r>
        <w:rPr>
          <w:rFonts w:hint="eastAsia"/>
        </w:rPr>
        <w:t>蔡和</w:t>
      </w:r>
      <w:r>
        <w:t xml:space="preserve">=E,F </w:t>
      </w:r>
    </w:p>
    <w:p w:rsidR="00863402" w:rsidRDefault="00863402" w:rsidP="0095200C">
      <w:r>
        <w:rPr>
          <w:rFonts w:hint="eastAsia"/>
        </w:rPr>
        <w:t>蔡中</w:t>
      </w:r>
      <w:r>
        <w:t xml:space="preserve">=E, </w:t>
      </w:r>
    </w:p>
    <w:p w:rsidR="00863402" w:rsidRDefault="00863402" w:rsidP="0095200C">
      <w:r>
        <w:rPr>
          <w:rFonts w:hint="eastAsia"/>
        </w:rPr>
        <w:t>蔡勋</w:t>
      </w:r>
      <w:r>
        <w:t xml:space="preserve">=E, </w:t>
      </w:r>
    </w:p>
    <w:p w:rsidR="00863402" w:rsidRDefault="00863402" w:rsidP="0095200C">
      <w:r>
        <w:rPr>
          <w:rFonts w:hint="eastAsia"/>
        </w:rPr>
        <w:t>焦触</w:t>
      </w:r>
      <w:r>
        <w:t xml:space="preserve">=E, </w:t>
      </w:r>
    </w:p>
    <w:p w:rsidR="00863402" w:rsidRDefault="00863402" w:rsidP="0095200C">
      <w:r>
        <w:rPr>
          <w:rFonts w:hint="eastAsia"/>
        </w:rPr>
        <w:t>张南</w:t>
      </w:r>
      <w:r>
        <w:t xml:space="preserve">=E, </w:t>
      </w:r>
    </w:p>
    <w:p w:rsidR="00863402" w:rsidRDefault="00863402" w:rsidP="0095200C">
      <w:r>
        <w:rPr>
          <w:rFonts w:hint="eastAsia"/>
        </w:rPr>
        <w:t>赵范</w:t>
      </w:r>
      <w:r>
        <w:t xml:space="preserve">=E, </w:t>
      </w:r>
    </w:p>
    <w:p w:rsidR="00863402" w:rsidRDefault="00863402" w:rsidP="0095200C">
      <w:r>
        <w:rPr>
          <w:rFonts w:hint="eastAsia"/>
        </w:rPr>
        <w:t>鲍隆</w:t>
      </w:r>
      <w:r>
        <w:t xml:space="preserve">=E, </w:t>
      </w:r>
    </w:p>
    <w:p w:rsidR="00863402" w:rsidRDefault="00863402" w:rsidP="0095200C">
      <w:r>
        <w:rPr>
          <w:rFonts w:hint="eastAsia"/>
        </w:rPr>
        <w:t>陈应</w:t>
      </w:r>
      <w:r>
        <w:t xml:space="preserve">=E, </w:t>
      </w:r>
    </w:p>
    <w:p w:rsidR="00863402" w:rsidRDefault="00863402" w:rsidP="0095200C">
      <w:r>
        <w:rPr>
          <w:rFonts w:hint="eastAsia"/>
        </w:rPr>
        <w:t>金旋</w:t>
      </w:r>
      <w:r>
        <w:t xml:space="preserve">=E, </w:t>
      </w:r>
    </w:p>
    <w:p w:rsidR="00863402" w:rsidRDefault="00863402" w:rsidP="0095200C">
      <w:r>
        <w:rPr>
          <w:rFonts w:hint="eastAsia"/>
        </w:rPr>
        <w:t>巩志</w:t>
      </w:r>
      <w:r>
        <w:t xml:space="preserve">=E, </w:t>
      </w:r>
    </w:p>
    <w:p w:rsidR="00863402" w:rsidRDefault="00863402" w:rsidP="0095200C">
      <w:r>
        <w:rPr>
          <w:rFonts w:hint="eastAsia"/>
        </w:rPr>
        <w:t>李摧</w:t>
      </w:r>
      <w:r>
        <w:t xml:space="preserve">=E, </w:t>
      </w:r>
    </w:p>
    <w:p w:rsidR="00863402" w:rsidRDefault="00863402" w:rsidP="0095200C">
      <w:r>
        <w:t>A</w:t>
      </w:r>
      <w:r>
        <w:rPr>
          <w:rFonts w:hint="eastAsia"/>
        </w:rPr>
        <w:t>郭汜</w:t>
      </w:r>
      <w:r>
        <w:t xml:space="preserve">=E,A </w:t>
      </w:r>
    </w:p>
    <w:p w:rsidR="00863402" w:rsidRDefault="00863402" w:rsidP="0095200C">
      <w:r>
        <w:t>B</w:t>
      </w:r>
      <w:r>
        <w:rPr>
          <w:rFonts w:hint="eastAsia"/>
        </w:rPr>
        <w:t>张济</w:t>
      </w:r>
      <w:r>
        <w:t xml:space="preserve">=E,B </w:t>
      </w:r>
    </w:p>
    <w:p w:rsidR="00863402" w:rsidRDefault="00863402" w:rsidP="0095200C">
      <w:r>
        <w:t>C</w:t>
      </w:r>
      <w:r>
        <w:rPr>
          <w:rFonts w:hint="eastAsia"/>
        </w:rPr>
        <w:t>贾诩</w:t>
      </w:r>
      <w:r>
        <w:t xml:space="preserve">=E,C </w:t>
      </w:r>
    </w:p>
    <w:p w:rsidR="00863402" w:rsidRDefault="00863402" w:rsidP="0095200C">
      <w:r>
        <w:t>D</w:t>
      </w:r>
      <w:r>
        <w:rPr>
          <w:rFonts w:hint="eastAsia"/>
        </w:rPr>
        <w:t>李肃</w:t>
      </w:r>
      <w:r>
        <w:t xml:space="preserve">=E,D </w:t>
      </w:r>
    </w:p>
    <w:p w:rsidR="00863402" w:rsidRDefault="00863402" w:rsidP="0095200C">
      <w:r>
        <w:t>E</w:t>
      </w:r>
      <w:r>
        <w:rPr>
          <w:rFonts w:hint="eastAsia"/>
        </w:rPr>
        <w:t>刘度</w:t>
      </w:r>
      <w:r>
        <w:t xml:space="preserve">=E,E </w:t>
      </w:r>
    </w:p>
    <w:p w:rsidR="00863402" w:rsidRDefault="00863402" w:rsidP="0095200C">
      <w:r>
        <w:t>F</w:t>
      </w:r>
      <w:r>
        <w:rPr>
          <w:rFonts w:hint="eastAsia"/>
        </w:rPr>
        <w:t>刘延</w:t>
      </w:r>
      <w:r>
        <w:t xml:space="preserve">=E,F </w:t>
      </w:r>
    </w:p>
    <w:p w:rsidR="00863402" w:rsidRDefault="00863402" w:rsidP="0095200C">
      <w:r>
        <w:t>0</w:t>
      </w:r>
      <w:r>
        <w:rPr>
          <w:rFonts w:hint="eastAsia"/>
        </w:rPr>
        <w:t>刑道荣</w:t>
      </w:r>
      <w:r>
        <w:t xml:space="preserve">=E,0 </w:t>
      </w:r>
    </w:p>
    <w:p w:rsidR="00863402" w:rsidRDefault="00863402" w:rsidP="0095200C">
      <w:r>
        <w:rPr>
          <w:rFonts w:hint="eastAsia"/>
        </w:rPr>
        <w:t>吕虔</w:t>
      </w:r>
      <w:r>
        <w:t xml:space="preserve">=E, </w:t>
      </w:r>
    </w:p>
    <w:p w:rsidR="00863402" w:rsidRDefault="00863402" w:rsidP="0095200C">
      <w:r>
        <w:rPr>
          <w:rFonts w:hint="eastAsia"/>
        </w:rPr>
        <w:t>魏续</w:t>
      </w:r>
      <w:r>
        <w:t xml:space="preserve">=E, </w:t>
      </w:r>
    </w:p>
    <w:p w:rsidR="00863402" w:rsidRDefault="00863402" w:rsidP="0095200C">
      <w:r>
        <w:rPr>
          <w:rFonts w:hint="eastAsia"/>
        </w:rPr>
        <w:t>吕布</w:t>
      </w:r>
      <w:r>
        <w:t xml:space="preserve">=E, </w:t>
      </w:r>
    </w:p>
    <w:p w:rsidR="00863402" w:rsidRDefault="00863402" w:rsidP="0095200C">
      <w:r>
        <w:rPr>
          <w:rFonts w:hint="eastAsia"/>
        </w:rPr>
        <w:t>韩玄</w:t>
      </w:r>
      <w:r>
        <w:t xml:space="preserve">=E, </w:t>
      </w:r>
    </w:p>
    <w:p w:rsidR="00863402" w:rsidRDefault="00863402" w:rsidP="0095200C">
      <w:r>
        <w:rPr>
          <w:rFonts w:hint="eastAsia"/>
        </w:rPr>
        <w:t>魏延</w:t>
      </w:r>
      <w:r>
        <w:t xml:space="preserve">=E, </w:t>
      </w:r>
    </w:p>
    <w:p w:rsidR="00863402" w:rsidRDefault="00863402" w:rsidP="0095200C">
      <w:r>
        <w:rPr>
          <w:rFonts w:hint="eastAsia"/>
        </w:rPr>
        <w:t>黄忠</w:t>
      </w:r>
      <w:r>
        <w:t xml:space="preserve">=E, </w:t>
      </w:r>
    </w:p>
    <w:p w:rsidR="00863402" w:rsidRDefault="00863402" w:rsidP="0095200C">
      <w:r>
        <w:rPr>
          <w:rFonts w:hint="eastAsia"/>
        </w:rPr>
        <w:t>杨龄</w:t>
      </w:r>
      <w:r>
        <w:t xml:space="preserve">=E, </w:t>
      </w:r>
    </w:p>
    <w:p w:rsidR="00863402" w:rsidRDefault="00863402" w:rsidP="0095200C">
      <w:r>
        <w:rPr>
          <w:rFonts w:hint="eastAsia"/>
        </w:rPr>
        <w:t>韩浩</w:t>
      </w:r>
      <w:r>
        <w:t xml:space="preserve">=E, </w:t>
      </w:r>
    </w:p>
    <w:p w:rsidR="00863402" w:rsidRDefault="00863402" w:rsidP="0095200C">
      <w:r>
        <w:rPr>
          <w:rFonts w:hint="eastAsia"/>
        </w:rPr>
        <w:t>刘焉</w:t>
      </w:r>
      <w:r>
        <w:t xml:space="preserve">=E, </w:t>
      </w:r>
    </w:p>
    <w:p w:rsidR="00863402" w:rsidRDefault="00863402" w:rsidP="0095200C">
      <w:r>
        <w:t>A</w:t>
      </w:r>
      <w:r>
        <w:rPr>
          <w:rFonts w:hint="eastAsia"/>
        </w:rPr>
        <w:t>张松</w:t>
      </w:r>
      <w:r>
        <w:t xml:space="preserve">=E,A </w:t>
      </w:r>
    </w:p>
    <w:p w:rsidR="00863402" w:rsidRDefault="00863402" w:rsidP="0095200C">
      <w:r>
        <w:t>B</w:t>
      </w:r>
      <w:r>
        <w:rPr>
          <w:rFonts w:hint="eastAsia"/>
        </w:rPr>
        <w:t>孟达</w:t>
      </w:r>
      <w:r>
        <w:t xml:space="preserve">=E,B </w:t>
      </w:r>
    </w:p>
    <w:p w:rsidR="00863402" w:rsidRDefault="00863402" w:rsidP="0095200C">
      <w:r>
        <w:t>C</w:t>
      </w:r>
      <w:r>
        <w:rPr>
          <w:rFonts w:hint="eastAsia"/>
        </w:rPr>
        <w:t>黄权</w:t>
      </w:r>
      <w:r>
        <w:t xml:space="preserve">=E,C </w:t>
      </w:r>
    </w:p>
    <w:p w:rsidR="00863402" w:rsidRDefault="00863402" w:rsidP="0095200C">
      <w:r>
        <w:t>D</w:t>
      </w:r>
      <w:r>
        <w:rPr>
          <w:rFonts w:hint="eastAsia"/>
        </w:rPr>
        <w:t>王累</w:t>
      </w:r>
      <w:r>
        <w:t xml:space="preserve">=E,D </w:t>
      </w:r>
    </w:p>
    <w:p w:rsidR="00863402" w:rsidRDefault="00863402" w:rsidP="0095200C">
      <w:r>
        <w:t>E</w:t>
      </w:r>
      <w:r>
        <w:rPr>
          <w:rFonts w:hint="eastAsia"/>
        </w:rPr>
        <w:t>刘璋</w:t>
      </w:r>
      <w:r>
        <w:t xml:space="preserve">=E,E </w:t>
      </w:r>
    </w:p>
    <w:p w:rsidR="00863402" w:rsidRDefault="00863402" w:rsidP="0095200C">
      <w:r>
        <w:t>F</w:t>
      </w:r>
      <w:r>
        <w:rPr>
          <w:rFonts w:hint="eastAsia"/>
        </w:rPr>
        <w:t>吴懿</w:t>
      </w:r>
      <w:r>
        <w:t xml:space="preserve">=E,F </w:t>
      </w:r>
    </w:p>
    <w:p w:rsidR="00863402" w:rsidRDefault="00863402" w:rsidP="0095200C">
      <w:r>
        <w:t>0</w:t>
      </w:r>
      <w:r>
        <w:rPr>
          <w:rFonts w:hint="eastAsia"/>
        </w:rPr>
        <w:t>邓贤</w:t>
      </w:r>
      <w:r>
        <w:t xml:space="preserve">=E,0 </w:t>
      </w:r>
    </w:p>
    <w:p w:rsidR="00863402" w:rsidRDefault="00863402" w:rsidP="0095200C">
      <w:r>
        <w:rPr>
          <w:rFonts w:hint="eastAsia"/>
        </w:rPr>
        <w:t>张任</w:t>
      </w:r>
      <w:r>
        <w:t xml:space="preserve">=E, </w:t>
      </w:r>
    </w:p>
    <w:p w:rsidR="00863402" w:rsidRDefault="00863402" w:rsidP="0095200C">
      <w:r>
        <w:rPr>
          <w:rFonts w:hint="eastAsia"/>
        </w:rPr>
        <w:t>吴兰</w:t>
      </w:r>
      <w:r>
        <w:t xml:space="preserve">=E, </w:t>
      </w:r>
    </w:p>
    <w:p w:rsidR="00863402" w:rsidRDefault="00863402" w:rsidP="0095200C">
      <w:r>
        <w:rPr>
          <w:rFonts w:hint="eastAsia"/>
        </w:rPr>
        <w:t>雷同</w:t>
      </w:r>
      <w:r>
        <w:t xml:space="preserve">=E, </w:t>
      </w:r>
    </w:p>
    <w:p w:rsidR="00863402" w:rsidRDefault="00863402" w:rsidP="0095200C">
      <w:r>
        <w:rPr>
          <w:rFonts w:hint="eastAsia"/>
        </w:rPr>
        <w:t>杨怀</w:t>
      </w:r>
      <w:r>
        <w:t xml:space="preserve">=E, </w:t>
      </w:r>
    </w:p>
    <w:p w:rsidR="00863402" w:rsidRDefault="00863402" w:rsidP="0095200C">
      <w:r>
        <w:rPr>
          <w:rFonts w:hint="eastAsia"/>
        </w:rPr>
        <w:t>高沛</w:t>
      </w:r>
      <w:r>
        <w:t xml:space="preserve">=E, </w:t>
      </w:r>
    </w:p>
    <w:p w:rsidR="00863402" w:rsidRDefault="00863402" w:rsidP="0095200C">
      <w:r>
        <w:rPr>
          <w:rFonts w:hint="eastAsia"/>
        </w:rPr>
        <w:t>严颜</w:t>
      </w:r>
      <w:r>
        <w:t xml:space="preserve">=E, </w:t>
      </w:r>
    </w:p>
    <w:p w:rsidR="00863402" w:rsidRDefault="00863402" w:rsidP="0095200C">
      <w:r>
        <w:rPr>
          <w:rFonts w:hint="eastAsia"/>
        </w:rPr>
        <w:t>法正</w:t>
      </w:r>
      <w:r>
        <w:t xml:space="preserve">=E, </w:t>
      </w:r>
    </w:p>
    <w:p w:rsidR="00863402" w:rsidRDefault="00863402" w:rsidP="0095200C">
      <w:r>
        <w:rPr>
          <w:rFonts w:hint="eastAsia"/>
        </w:rPr>
        <w:t>刘溃</w:t>
      </w:r>
      <w:r>
        <w:t xml:space="preserve">=E, </w:t>
      </w:r>
    </w:p>
    <w:p w:rsidR="00863402" w:rsidRDefault="00863402" w:rsidP="0095200C">
      <w:r>
        <w:rPr>
          <w:rFonts w:hint="eastAsia"/>
        </w:rPr>
        <w:t>刘巴</w:t>
      </w:r>
      <w:r>
        <w:t xml:space="preserve">=E, </w:t>
      </w:r>
    </w:p>
    <w:p w:rsidR="00863402" w:rsidRDefault="00863402" w:rsidP="0095200C">
      <w:r>
        <w:t>A</w:t>
      </w:r>
      <w:r>
        <w:rPr>
          <w:rFonts w:hint="eastAsia"/>
        </w:rPr>
        <w:t>刘循</w:t>
      </w:r>
      <w:r>
        <w:t xml:space="preserve">=E,A </w:t>
      </w:r>
    </w:p>
    <w:p w:rsidR="00863402" w:rsidRDefault="00863402" w:rsidP="0095200C">
      <w:r>
        <w:t>B</w:t>
      </w:r>
      <w:r>
        <w:rPr>
          <w:rFonts w:hint="eastAsia"/>
        </w:rPr>
        <w:t>吕凯</w:t>
      </w:r>
      <w:r>
        <w:t xml:space="preserve">=E,B </w:t>
      </w:r>
    </w:p>
    <w:p w:rsidR="00863402" w:rsidRDefault="00863402" w:rsidP="0095200C">
      <w:r>
        <w:t>C</w:t>
      </w:r>
      <w:r>
        <w:rPr>
          <w:rFonts w:hint="eastAsia"/>
        </w:rPr>
        <w:t>王伉</w:t>
      </w:r>
      <w:r>
        <w:t xml:space="preserve">=E,C </w:t>
      </w:r>
    </w:p>
    <w:p w:rsidR="00863402" w:rsidRDefault="00863402" w:rsidP="0095200C">
      <w:r>
        <w:t>D</w:t>
      </w:r>
      <w:r>
        <w:rPr>
          <w:rFonts w:hint="eastAsia"/>
        </w:rPr>
        <w:t>张肃</w:t>
      </w:r>
      <w:r>
        <w:t xml:space="preserve">=E,D </w:t>
      </w:r>
    </w:p>
    <w:p w:rsidR="00863402" w:rsidRDefault="00863402" w:rsidP="0095200C">
      <w:r>
        <w:t>E</w:t>
      </w:r>
      <w:r>
        <w:rPr>
          <w:rFonts w:hint="eastAsia"/>
        </w:rPr>
        <w:t>冷苞</w:t>
      </w:r>
      <w:r>
        <w:t xml:space="preserve">=E,E </w:t>
      </w:r>
    </w:p>
    <w:p w:rsidR="00863402" w:rsidRDefault="00863402" w:rsidP="0095200C">
      <w:r>
        <w:t>F</w:t>
      </w:r>
      <w:r>
        <w:rPr>
          <w:rFonts w:hint="eastAsia"/>
        </w:rPr>
        <w:t>彭义</w:t>
      </w:r>
      <w:r>
        <w:t xml:space="preserve">=E,F </w:t>
      </w:r>
    </w:p>
    <w:p w:rsidR="00863402" w:rsidRDefault="00863402" w:rsidP="0095200C">
      <w:r>
        <w:t>0</w:t>
      </w:r>
      <w:r>
        <w:rPr>
          <w:rFonts w:hint="eastAsia"/>
        </w:rPr>
        <w:t>李严</w:t>
      </w:r>
      <w:r>
        <w:t xml:space="preserve">=E,0 </w:t>
      </w:r>
    </w:p>
    <w:p w:rsidR="00863402" w:rsidRDefault="00863402" w:rsidP="0095200C">
      <w:r>
        <w:rPr>
          <w:rFonts w:hint="eastAsia"/>
        </w:rPr>
        <w:t>费观</w:t>
      </w:r>
      <w:r>
        <w:t xml:space="preserve">=E, </w:t>
      </w:r>
    </w:p>
    <w:p w:rsidR="00863402" w:rsidRDefault="00863402" w:rsidP="0095200C">
      <w:r>
        <w:rPr>
          <w:rFonts w:hint="eastAsia"/>
        </w:rPr>
        <w:t>李恢</w:t>
      </w:r>
      <w:r>
        <w:t xml:space="preserve">=E, </w:t>
      </w:r>
    </w:p>
    <w:p w:rsidR="00863402" w:rsidRDefault="00863402" w:rsidP="0095200C">
      <w:r>
        <w:rPr>
          <w:rFonts w:hint="eastAsia"/>
        </w:rPr>
        <w:t>霍峻</w:t>
      </w:r>
      <w:r>
        <w:t xml:space="preserve">=E, </w:t>
      </w:r>
    </w:p>
    <w:p w:rsidR="00863402" w:rsidRDefault="00863402" w:rsidP="0095200C">
      <w:r>
        <w:rPr>
          <w:rFonts w:hint="eastAsia"/>
        </w:rPr>
        <w:t>董和</w:t>
      </w:r>
      <w:r>
        <w:t xml:space="preserve">=E, </w:t>
      </w:r>
    </w:p>
    <w:p w:rsidR="00863402" w:rsidRDefault="00863402" w:rsidP="0095200C">
      <w:r>
        <w:rPr>
          <w:rFonts w:hint="eastAsia"/>
        </w:rPr>
        <w:t>费诗</w:t>
      </w:r>
      <w:r>
        <w:t xml:space="preserve">=E, </w:t>
      </w:r>
    </w:p>
    <w:p w:rsidR="00863402" w:rsidRDefault="00863402" w:rsidP="0095200C">
      <w:r>
        <w:rPr>
          <w:rFonts w:hint="eastAsia"/>
        </w:rPr>
        <w:t>蒋琬</w:t>
      </w:r>
      <w:r>
        <w:t xml:space="preserve">=E, </w:t>
      </w:r>
    </w:p>
    <w:p w:rsidR="00863402" w:rsidRDefault="00863402" w:rsidP="0095200C">
      <w:r>
        <w:rPr>
          <w:rFonts w:hint="eastAsia"/>
        </w:rPr>
        <w:t>曹仁</w:t>
      </w:r>
      <w:r>
        <w:t xml:space="preserve">=E, </w:t>
      </w:r>
    </w:p>
    <w:p w:rsidR="00863402" w:rsidRDefault="00863402" w:rsidP="0095200C">
      <w:r>
        <w:rPr>
          <w:rFonts w:hint="eastAsia"/>
        </w:rPr>
        <w:t>曹仁</w:t>
      </w:r>
      <w:r>
        <w:t xml:space="preserve">=E, </w:t>
      </w:r>
    </w:p>
    <w:p w:rsidR="00863402" w:rsidRDefault="00863402" w:rsidP="0095200C">
      <w:r>
        <w:rPr>
          <w:rFonts w:hint="eastAsia"/>
        </w:rPr>
        <w:t>纪灵</w:t>
      </w:r>
      <w:r>
        <w:t xml:space="preserve">=E, </w:t>
      </w:r>
    </w:p>
    <w:p w:rsidR="00863402" w:rsidRDefault="00863402" w:rsidP="0095200C">
      <w:r>
        <w:t>A</w:t>
      </w:r>
      <w:r>
        <w:rPr>
          <w:rFonts w:hint="eastAsia"/>
        </w:rPr>
        <w:t>黄忠</w:t>
      </w:r>
      <w:r>
        <w:t xml:space="preserve">=E,A </w:t>
      </w:r>
    </w:p>
    <w:p w:rsidR="00863402" w:rsidRDefault="00863402" w:rsidP="0095200C">
      <w:r>
        <w:t>B</w:t>
      </w:r>
      <w:r>
        <w:rPr>
          <w:rFonts w:hint="eastAsia"/>
        </w:rPr>
        <w:t>曹仁</w:t>
      </w:r>
      <w:r>
        <w:t xml:space="preserve">=E,B </w:t>
      </w:r>
    </w:p>
    <w:p w:rsidR="00863402" w:rsidRDefault="00863402" w:rsidP="0095200C">
      <w:r>
        <w:t>C</w:t>
      </w:r>
      <w:r>
        <w:rPr>
          <w:rFonts w:hint="eastAsia"/>
        </w:rPr>
        <w:t>夏侯敦</w:t>
      </w:r>
      <w:r>
        <w:t xml:space="preserve">=E,C </w:t>
      </w:r>
    </w:p>
    <w:p w:rsidR="00863402" w:rsidRDefault="00863402" w:rsidP="0095200C">
      <w:r>
        <w:rPr>
          <w:rFonts w:hint="eastAsia"/>
        </w:rPr>
        <w:t>张鲁</w:t>
      </w:r>
      <w:r>
        <w:t xml:space="preserve">=E, </w:t>
      </w:r>
    </w:p>
    <w:p w:rsidR="00863402" w:rsidRDefault="00863402" w:rsidP="0095200C">
      <w:r>
        <w:rPr>
          <w:rFonts w:hint="eastAsia"/>
        </w:rPr>
        <w:t>阎圃</w:t>
      </w:r>
      <w:r>
        <w:t xml:space="preserve">=E, </w:t>
      </w:r>
    </w:p>
    <w:p w:rsidR="00863402" w:rsidRDefault="00863402" w:rsidP="0095200C">
      <w:r>
        <w:rPr>
          <w:rFonts w:hint="eastAsia"/>
        </w:rPr>
        <w:t>张卫</w:t>
      </w:r>
      <w:r>
        <w:t xml:space="preserve">=E, </w:t>
      </w:r>
    </w:p>
    <w:p w:rsidR="00863402" w:rsidRDefault="00863402" w:rsidP="0095200C">
      <w:r>
        <w:t>A</w:t>
      </w:r>
      <w:r>
        <w:rPr>
          <w:rFonts w:hint="eastAsia"/>
        </w:rPr>
        <w:t>杨松</w:t>
      </w:r>
      <w:r>
        <w:t xml:space="preserve">=E,A </w:t>
      </w:r>
    </w:p>
    <w:p w:rsidR="00863402" w:rsidRDefault="00863402" w:rsidP="0095200C">
      <w:r>
        <w:t>B</w:t>
      </w:r>
      <w:r>
        <w:rPr>
          <w:rFonts w:hint="eastAsia"/>
        </w:rPr>
        <w:t>马超</w:t>
      </w:r>
      <w:r>
        <w:t xml:space="preserve">=E,B </w:t>
      </w:r>
    </w:p>
    <w:p w:rsidR="00863402" w:rsidRDefault="00863402" w:rsidP="0095200C">
      <w:r>
        <w:t>C</w:t>
      </w:r>
      <w:r>
        <w:rPr>
          <w:rFonts w:hint="eastAsia"/>
        </w:rPr>
        <w:t>马岱</w:t>
      </w:r>
      <w:r>
        <w:t xml:space="preserve">=E,C </w:t>
      </w:r>
    </w:p>
    <w:p w:rsidR="00863402" w:rsidRDefault="00863402" w:rsidP="0095200C">
      <w:r>
        <w:t>D</w:t>
      </w:r>
      <w:r>
        <w:rPr>
          <w:rFonts w:hint="eastAsia"/>
        </w:rPr>
        <w:t>杨昂</w:t>
      </w:r>
      <w:r>
        <w:t xml:space="preserve">=E,D </w:t>
      </w:r>
    </w:p>
    <w:p w:rsidR="00863402" w:rsidRDefault="00863402" w:rsidP="0095200C">
      <w:r>
        <w:t>E</w:t>
      </w:r>
      <w:r>
        <w:rPr>
          <w:rFonts w:hint="eastAsia"/>
        </w:rPr>
        <w:t>杨任</w:t>
      </w:r>
      <w:r>
        <w:t xml:space="preserve">=E,E </w:t>
      </w:r>
    </w:p>
    <w:p w:rsidR="00863402" w:rsidRDefault="00863402" w:rsidP="0095200C">
      <w:r>
        <w:t>F</w:t>
      </w:r>
      <w:r>
        <w:rPr>
          <w:rFonts w:hint="eastAsia"/>
        </w:rPr>
        <w:t>庞德</w:t>
      </w:r>
      <w:r>
        <w:t xml:space="preserve">=E,F </w:t>
      </w:r>
    </w:p>
    <w:p w:rsidR="00863402" w:rsidRDefault="00863402" w:rsidP="0095200C">
      <w:r>
        <w:t>0</w:t>
      </w:r>
      <w:r>
        <w:rPr>
          <w:rFonts w:hint="eastAsia"/>
        </w:rPr>
        <w:t>杨平</w:t>
      </w:r>
      <w:r>
        <w:t xml:space="preserve">=E,0 </w:t>
      </w:r>
    </w:p>
    <w:p w:rsidR="00863402" w:rsidRDefault="00863402" w:rsidP="0095200C">
      <w:r>
        <w:rPr>
          <w:rFonts w:hint="eastAsia"/>
        </w:rPr>
        <w:t>杨柏</w:t>
      </w:r>
      <w:r>
        <w:t xml:space="preserve">=E, </w:t>
      </w:r>
    </w:p>
    <w:p w:rsidR="00863402" w:rsidRDefault="00863402" w:rsidP="0095200C">
      <w:r>
        <w:rPr>
          <w:rFonts w:hint="eastAsia"/>
        </w:rPr>
        <w:t>程银</w:t>
      </w:r>
      <w:r>
        <w:t xml:space="preserve">=E, </w:t>
      </w:r>
    </w:p>
    <w:p w:rsidR="00863402" w:rsidRDefault="00863402" w:rsidP="0095200C">
      <w:r>
        <w:rPr>
          <w:rFonts w:hint="eastAsia"/>
        </w:rPr>
        <w:t>侯选</w:t>
      </w:r>
      <w:r>
        <w:t xml:space="preserve">=E, </w:t>
      </w:r>
    </w:p>
    <w:p w:rsidR="00863402" w:rsidRDefault="00863402" w:rsidP="0095200C">
      <w:r>
        <w:rPr>
          <w:rFonts w:hint="eastAsia"/>
        </w:rPr>
        <w:t>张横</w:t>
      </w:r>
      <w:r>
        <w:t xml:space="preserve">=E, </w:t>
      </w:r>
    </w:p>
    <w:p w:rsidR="00863402" w:rsidRDefault="00863402" w:rsidP="0095200C">
      <w:r>
        <w:rPr>
          <w:rFonts w:hint="eastAsia"/>
        </w:rPr>
        <w:t>李湛</w:t>
      </w:r>
      <w:r>
        <w:t xml:space="preserve">=E, </w:t>
      </w:r>
    </w:p>
    <w:p w:rsidR="00863402" w:rsidRDefault="00863402" w:rsidP="0095200C">
      <w:r>
        <w:rPr>
          <w:rFonts w:hint="eastAsia"/>
        </w:rPr>
        <w:t>成宜</w:t>
      </w:r>
      <w:r>
        <w:t xml:space="preserve">=E, </w:t>
      </w:r>
    </w:p>
    <w:p w:rsidR="00863402" w:rsidRDefault="00863402" w:rsidP="0095200C">
      <w:r>
        <w:rPr>
          <w:rFonts w:hint="eastAsia"/>
        </w:rPr>
        <w:t>曹操</w:t>
      </w:r>
      <w:r>
        <w:t xml:space="preserve">=E, </w:t>
      </w:r>
    </w:p>
    <w:p w:rsidR="00863402" w:rsidRDefault="00863402" w:rsidP="0095200C">
      <w:r>
        <w:rPr>
          <w:rFonts w:hint="eastAsia"/>
        </w:rPr>
        <w:t>夏侯敦</w:t>
      </w:r>
      <w:r>
        <w:t xml:space="preserve">=E, </w:t>
      </w:r>
    </w:p>
    <w:p w:rsidR="00863402" w:rsidRDefault="00863402" w:rsidP="0095200C">
      <w:r>
        <w:rPr>
          <w:rFonts w:hint="eastAsia"/>
        </w:rPr>
        <w:t>夏侯渊</w:t>
      </w:r>
      <w:r>
        <w:t xml:space="preserve">=E, </w:t>
      </w:r>
    </w:p>
    <w:p w:rsidR="00863402" w:rsidRDefault="00863402" w:rsidP="0095200C">
      <w:r>
        <w:t>A</w:t>
      </w:r>
      <w:r>
        <w:rPr>
          <w:rFonts w:hint="eastAsia"/>
        </w:rPr>
        <w:t>曹仁</w:t>
      </w:r>
      <w:r>
        <w:t xml:space="preserve">=E,A </w:t>
      </w:r>
    </w:p>
    <w:p w:rsidR="00863402" w:rsidRDefault="00863402" w:rsidP="0095200C">
      <w:r>
        <w:t>B</w:t>
      </w:r>
      <w:r>
        <w:rPr>
          <w:rFonts w:hint="eastAsia"/>
        </w:rPr>
        <w:t>曹洪</w:t>
      </w:r>
      <w:r>
        <w:t xml:space="preserve">=E,B </w:t>
      </w:r>
    </w:p>
    <w:p w:rsidR="00863402" w:rsidRDefault="00863402" w:rsidP="0095200C">
      <w:r>
        <w:t>C</w:t>
      </w:r>
      <w:r>
        <w:rPr>
          <w:rFonts w:hint="eastAsia"/>
        </w:rPr>
        <w:t>荀域</w:t>
      </w:r>
      <w:r>
        <w:t xml:space="preserve">=E,C </w:t>
      </w:r>
    </w:p>
    <w:p w:rsidR="00863402" w:rsidRDefault="00863402" w:rsidP="0095200C">
      <w:r>
        <w:t>D</w:t>
      </w:r>
      <w:r>
        <w:rPr>
          <w:rFonts w:hint="eastAsia"/>
        </w:rPr>
        <w:t>曹纯</w:t>
      </w:r>
      <w:r>
        <w:t xml:space="preserve">=E,D </w:t>
      </w:r>
    </w:p>
    <w:p w:rsidR="00863402" w:rsidRDefault="00863402" w:rsidP="0095200C">
      <w:r>
        <w:t>E</w:t>
      </w:r>
      <w:r>
        <w:rPr>
          <w:rFonts w:hint="eastAsia"/>
        </w:rPr>
        <w:t>程昱</w:t>
      </w:r>
      <w:r>
        <w:t xml:space="preserve">=E,E </w:t>
      </w:r>
    </w:p>
    <w:p w:rsidR="00863402" w:rsidRDefault="00863402" w:rsidP="0095200C">
      <w:r>
        <w:t>F</w:t>
      </w:r>
      <w:r>
        <w:rPr>
          <w:rFonts w:hint="eastAsia"/>
        </w:rPr>
        <w:t>刘晔</w:t>
      </w:r>
      <w:r>
        <w:t xml:space="preserve">=E,F </w:t>
      </w:r>
    </w:p>
    <w:p w:rsidR="00863402" w:rsidRDefault="00863402" w:rsidP="0095200C">
      <w:r>
        <w:t>0</w:t>
      </w:r>
      <w:r>
        <w:rPr>
          <w:rFonts w:hint="eastAsia"/>
        </w:rPr>
        <w:t>郭嘉</w:t>
      </w:r>
      <w:r>
        <w:t xml:space="preserve">=E,0 </w:t>
      </w:r>
    </w:p>
    <w:p w:rsidR="00863402" w:rsidRDefault="00863402" w:rsidP="0095200C">
      <w:r>
        <w:rPr>
          <w:rFonts w:hint="eastAsia"/>
        </w:rPr>
        <w:t>于禁</w:t>
      </w:r>
      <w:r>
        <w:t xml:space="preserve">=E, </w:t>
      </w:r>
    </w:p>
    <w:p w:rsidR="00863402" w:rsidRDefault="00863402" w:rsidP="0095200C">
      <w:r>
        <w:rPr>
          <w:rFonts w:hint="eastAsia"/>
        </w:rPr>
        <w:t>荀攸</w:t>
      </w:r>
      <w:r>
        <w:t xml:space="preserve">=E, </w:t>
      </w:r>
    </w:p>
    <w:p w:rsidR="00863402" w:rsidRDefault="00863402" w:rsidP="0095200C">
      <w:r>
        <w:rPr>
          <w:rFonts w:hint="eastAsia"/>
        </w:rPr>
        <w:t>乐进</w:t>
      </w:r>
      <w:r>
        <w:t xml:space="preserve">=E, </w:t>
      </w:r>
    </w:p>
    <w:p w:rsidR="00863402" w:rsidRDefault="00863402" w:rsidP="0095200C">
      <w:r>
        <w:rPr>
          <w:rFonts w:hint="eastAsia"/>
        </w:rPr>
        <w:t>王粲</w:t>
      </w:r>
      <w:r>
        <w:t xml:space="preserve">=E, </w:t>
      </w:r>
    </w:p>
    <w:p w:rsidR="00863402" w:rsidRDefault="00863402" w:rsidP="0095200C">
      <w:r>
        <w:rPr>
          <w:rFonts w:hint="eastAsia"/>
        </w:rPr>
        <w:t>陈矫</w:t>
      </w:r>
      <w:r>
        <w:t xml:space="preserve">=E, </w:t>
      </w:r>
    </w:p>
    <w:p w:rsidR="00863402" w:rsidRDefault="00863402" w:rsidP="0095200C">
      <w:r>
        <w:rPr>
          <w:rFonts w:hint="eastAsia"/>
        </w:rPr>
        <w:t>曹昂</w:t>
      </w:r>
      <w:r>
        <w:t xml:space="preserve">=E, </w:t>
      </w:r>
    </w:p>
    <w:p w:rsidR="00863402" w:rsidRDefault="00863402" w:rsidP="0095200C">
      <w:r>
        <w:rPr>
          <w:rFonts w:hint="eastAsia"/>
        </w:rPr>
        <w:t>典韦</w:t>
      </w:r>
      <w:r>
        <w:t xml:space="preserve">=E, </w:t>
      </w:r>
    </w:p>
    <w:p w:rsidR="00863402" w:rsidRDefault="00863402" w:rsidP="0095200C">
      <w:r>
        <w:rPr>
          <w:rFonts w:hint="eastAsia"/>
        </w:rPr>
        <w:t>梁兴</w:t>
      </w:r>
      <w:r>
        <w:t xml:space="preserve">=E, </w:t>
      </w:r>
    </w:p>
    <w:p w:rsidR="00863402" w:rsidRDefault="00863402" w:rsidP="0095200C">
      <w:r>
        <w:rPr>
          <w:rFonts w:hint="eastAsia"/>
        </w:rPr>
        <w:t>韩遂</w:t>
      </w:r>
      <w:r>
        <w:t xml:space="preserve">=E, </w:t>
      </w:r>
    </w:p>
    <w:p w:rsidR="00863402" w:rsidRDefault="00863402" w:rsidP="0095200C">
      <w:r>
        <w:t>A</w:t>
      </w:r>
      <w:r>
        <w:rPr>
          <w:rFonts w:hint="eastAsia"/>
        </w:rPr>
        <w:t>杨秋</w:t>
      </w:r>
      <w:r>
        <w:t xml:space="preserve">=E,A </w:t>
      </w:r>
    </w:p>
    <w:p w:rsidR="00863402" w:rsidRDefault="00863402" w:rsidP="0095200C">
      <w:r>
        <w:t>B</w:t>
      </w:r>
      <w:r>
        <w:rPr>
          <w:rFonts w:hint="eastAsia"/>
        </w:rPr>
        <w:t>马玩</w:t>
      </w:r>
      <w:r>
        <w:t xml:space="preserve">=E,B </w:t>
      </w:r>
    </w:p>
    <w:p w:rsidR="00863402" w:rsidRDefault="00863402" w:rsidP="0095200C">
      <w:r>
        <w:t>C</w:t>
      </w:r>
      <w:r>
        <w:rPr>
          <w:rFonts w:hint="eastAsia"/>
        </w:rPr>
        <w:t>孔秀</w:t>
      </w:r>
      <w:r>
        <w:t xml:space="preserve">=E,C </w:t>
      </w:r>
    </w:p>
    <w:p w:rsidR="00863402" w:rsidRDefault="00863402" w:rsidP="0095200C">
      <w:r>
        <w:t>D</w:t>
      </w:r>
      <w:r>
        <w:rPr>
          <w:rFonts w:hint="eastAsia"/>
        </w:rPr>
        <w:t>韩福</w:t>
      </w:r>
      <w:r>
        <w:t xml:space="preserve">=E,D </w:t>
      </w:r>
    </w:p>
    <w:p w:rsidR="00863402" w:rsidRDefault="00863402" w:rsidP="0095200C">
      <w:r>
        <w:t>E</w:t>
      </w:r>
      <w:r>
        <w:rPr>
          <w:rFonts w:hint="eastAsia"/>
        </w:rPr>
        <w:t>卞喜</w:t>
      </w:r>
      <w:r>
        <w:t xml:space="preserve">=E,E </w:t>
      </w:r>
    </w:p>
    <w:p w:rsidR="00863402" w:rsidRDefault="00863402" w:rsidP="0095200C">
      <w:r>
        <w:t>F</w:t>
      </w:r>
      <w:r>
        <w:rPr>
          <w:rFonts w:hint="eastAsia"/>
        </w:rPr>
        <w:t>王植</w:t>
      </w:r>
      <w:r>
        <w:t xml:space="preserve">=E,F </w:t>
      </w:r>
    </w:p>
    <w:p w:rsidR="00863402" w:rsidRDefault="00863402" w:rsidP="0095200C">
      <w:r>
        <w:t>A0</w:t>
      </w:r>
      <w:r>
        <w:rPr>
          <w:rFonts w:hint="eastAsia"/>
        </w:rPr>
        <w:t>秦琪</w:t>
      </w:r>
      <w:r>
        <w:t xml:space="preserve">=E,A0 </w:t>
      </w:r>
    </w:p>
    <w:p w:rsidR="00863402" w:rsidRDefault="00863402" w:rsidP="0095200C">
      <w:r>
        <w:t>A</w:t>
      </w:r>
      <w:r>
        <w:rPr>
          <w:rFonts w:hint="eastAsia"/>
        </w:rPr>
        <w:t>钟瑶</w:t>
      </w:r>
      <w:r>
        <w:t xml:space="preserve">=E,A </w:t>
      </w:r>
    </w:p>
    <w:p w:rsidR="00863402" w:rsidRDefault="00863402" w:rsidP="0095200C">
      <w:r>
        <w:t>A</w:t>
      </w:r>
      <w:r>
        <w:rPr>
          <w:rFonts w:hint="eastAsia"/>
        </w:rPr>
        <w:t>丁斐</w:t>
      </w:r>
      <w:r>
        <w:t xml:space="preserve">=E,A </w:t>
      </w:r>
    </w:p>
    <w:p w:rsidR="00863402" w:rsidRDefault="00863402" w:rsidP="0095200C">
      <w:r>
        <w:t>A</w:t>
      </w:r>
      <w:r>
        <w:rPr>
          <w:rFonts w:hint="eastAsia"/>
        </w:rPr>
        <w:t>王必</w:t>
      </w:r>
      <w:r>
        <w:t xml:space="preserve">=E,A </w:t>
      </w:r>
    </w:p>
    <w:p w:rsidR="00863402" w:rsidRDefault="00863402" w:rsidP="0095200C">
      <w:r>
        <w:t>A</w:t>
      </w:r>
      <w:r>
        <w:rPr>
          <w:rFonts w:hint="eastAsia"/>
        </w:rPr>
        <w:t>金惟</w:t>
      </w:r>
      <w:r>
        <w:t xml:space="preserve">=E,A </w:t>
      </w:r>
    </w:p>
    <w:p w:rsidR="00863402" w:rsidRDefault="00863402" w:rsidP="0095200C">
      <w:r>
        <w:t>A</w:t>
      </w:r>
      <w:r>
        <w:rPr>
          <w:rFonts w:hint="eastAsia"/>
        </w:rPr>
        <w:t>韦晃</w:t>
      </w:r>
      <w:r>
        <w:t xml:space="preserve">=E,A </w:t>
      </w:r>
    </w:p>
    <w:p w:rsidR="00863402" w:rsidRDefault="00863402" w:rsidP="0095200C">
      <w:r>
        <w:t>A</w:t>
      </w:r>
      <w:r>
        <w:rPr>
          <w:rFonts w:hint="eastAsia"/>
        </w:rPr>
        <w:t>耿纪</w:t>
      </w:r>
      <w:r>
        <w:t xml:space="preserve">=E,A </w:t>
      </w:r>
    </w:p>
    <w:p w:rsidR="00863402" w:rsidRDefault="00863402" w:rsidP="0095200C">
      <w:r>
        <w:t>A</w:t>
      </w:r>
      <w:r>
        <w:rPr>
          <w:rFonts w:hint="eastAsia"/>
        </w:rPr>
        <w:t>李典</w:t>
      </w:r>
      <w:r>
        <w:t xml:space="preserve">=E,A </w:t>
      </w:r>
    </w:p>
    <w:p w:rsidR="00863402" w:rsidRDefault="00863402" w:rsidP="0095200C">
      <w:r>
        <w:t>A</w:t>
      </w:r>
      <w:r>
        <w:rPr>
          <w:rFonts w:hint="eastAsia"/>
        </w:rPr>
        <w:t>吕虔</w:t>
      </w:r>
      <w:r>
        <w:t xml:space="preserve">=E,A </w:t>
      </w:r>
    </w:p>
    <w:p w:rsidR="00863402" w:rsidRDefault="00863402" w:rsidP="0095200C">
      <w:r>
        <w:t>A</w:t>
      </w:r>
      <w:r>
        <w:rPr>
          <w:rFonts w:hint="eastAsia"/>
        </w:rPr>
        <w:t>魏续</w:t>
      </w:r>
      <w:r>
        <w:t xml:space="preserve">=E,A </w:t>
      </w:r>
    </w:p>
    <w:p w:rsidR="00863402" w:rsidRDefault="00863402" w:rsidP="0095200C">
      <w:r>
        <w:t>AA</w:t>
      </w:r>
      <w:r>
        <w:rPr>
          <w:rFonts w:hint="eastAsia"/>
        </w:rPr>
        <w:t>侯成</w:t>
      </w:r>
      <w:r>
        <w:t xml:space="preserve">=E,AA </w:t>
      </w:r>
    </w:p>
    <w:p w:rsidR="00863402" w:rsidRDefault="00863402" w:rsidP="0095200C">
      <w:r>
        <w:t>AB</w:t>
      </w:r>
      <w:r>
        <w:rPr>
          <w:rFonts w:hint="eastAsia"/>
        </w:rPr>
        <w:t>张辽</w:t>
      </w:r>
      <w:r>
        <w:t xml:space="preserve">=E,AB </w:t>
      </w:r>
    </w:p>
    <w:p w:rsidR="00863402" w:rsidRDefault="00863402" w:rsidP="0095200C">
      <w:r>
        <w:t>AC</w:t>
      </w:r>
      <w:r>
        <w:rPr>
          <w:rFonts w:hint="eastAsia"/>
        </w:rPr>
        <w:t>徐晃</w:t>
      </w:r>
      <w:r>
        <w:t xml:space="preserve">=E,AC </w:t>
      </w:r>
    </w:p>
    <w:p w:rsidR="00863402" w:rsidRDefault="00863402" w:rsidP="0095200C">
      <w:r>
        <w:t>AD</w:t>
      </w:r>
      <w:r>
        <w:rPr>
          <w:rFonts w:hint="eastAsia"/>
        </w:rPr>
        <w:t>曹休</w:t>
      </w:r>
      <w:r>
        <w:t xml:space="preserve">=E,AD </w:t>
      </w:r>
    </w:p>
    <w:p w:rsidR="00863402" w:rsidRDefault="00863402" w:rsidP="0095200C">
      <w:r>
        <w:t>AE</w:t>
      </w:r>
      <w:r>
        <w:rPr>
          <w:rFonts w:hint="eastAsia"/>
        </w:rPr>
        <w:t>贾诩</w:t>
      </w:r>
      <w:r>
        <w:t xml:space="preserve">=E,AE </w:t>
      </w:r>
    </w:p>
    <w:p w:rsidR="00863402" w:rsidRDefault="00863402" w:rsidP="0095200C">
      <w:r>
        <w:t>AF</w:t>
      </w:r>
      <w:r>
        <w:rPr>
          <w:rFonts w:hint="eastAsia"/>
        </w:rPr>
        <w:t>许褚</w:t>
      </w:r>
      <w:r>
        <w:t xml:space="preserve">=E,AF </w:t>
      </w:r>
    </w:p>
    <w:p w:rsidR="00863402" w:rsidRDefault="00863402" w:rsidP="0095200C">
      <w:r>
        <w:t>B0</w:t>
      </w:r>
      <w:r>
        <w:rPr>
          <w:rFonts w:hint="eastAsia"/>
        </w:rPr>
        <w:t>成宜</w:t>
      </w:r>
      <w:r>
        <w:t xml:space="preserve">=E,B0 </w:t>
      </w:r>
    </w:p>
    <w:p w:rsidR="00863402" w:rsidRDefault="00863402" w:rsidP="0095200C">
      <w:r>
        <w:t>B</w:t>
      </w:r>
      <w:r>
        <w:rPr>
          <w:rFonts w:hint="eastAsia"/>
        </w:rPr>
        <w:t>司马懿</w:t>
      </w:r>
      <w:r>
        <w:t xml:space="preserve">=E,B </w:t>
      </w:r>
    </w:p>
    <w:p w:rsidR="00863402" w:rsidRDefault="00863402" w:rsidP="0095200C">
      <w:r>
        <w:t>B</w:t>
      </w:r>
      <w:r>
        <w:rPr>
          <w:rFonts w:hint="eastAsia"/>
        </w:rPr>
        <w:t>毛疥</w:t>
      </w:r>
      <w:r>
        <w:t xml:space="preserve">=E,B </w:t>
      </w:r>
    </w:p>
    <w:p w:rsidR="00863402" w:rsidRDefault="00863402" w:rsidP="0095200C">
      <w:r>
        <w:t>B</w:t>
      </w:r>
      <w:r>
        <w:rPr>
          <w:rFonts w:hint="eastAsia"/>
        </w:rPr>
        <w:t>曹真</w:t>
      </w:r>
      <w:r>
        <w:t xml:space="preserve">=E,B </w:t>
      </w:r>
    </w:p>
    <w:p w:rsidR="00863402" w:rsidRDefault="00863402" w:rsidP="0095200C">
      <w:r>
        <w:t>B</w:t>
      </w:r>
      <w:r>
        <w:rPr>
          <w:rFonts w:hint="eastAsia"/>
        </w:rPr>
        <w:t>牛金</w:t>
      </w:r>
      <w:r>
        <w:t xml:space="preserve">=E,B </w:t>
      </w:r>
    </w:p>
    <w:p w:rsidR="00863402" w:rsidRDefault="00863402" w:rsidP="0095200C">
      <w:r>
        <w:t>B</w:t>
      </w:r>
      <w:r>
        <w:rPr>
          <w:rFonts w:hint="eastAsia"/>
        </w:rPr>
        <w:t>刘瑶</w:t>
      </w:r>
      <w:r>
        <w:t xml:space="preserve">=E,B </w:t>
      </w:r>
    </w:p>
    <w:p w:rsidR="00863402" w:rsidRDefault="00863402" w:rsidP="0095200C">
      <w:r>
        <w:t>B</w:t>
      </w:r>
      <w:r>
        <w:rPr>
          <w:rFonts w:hint="eastAsia"/>
        </w:rPr>
        <w:t>吕翔</w:t>
      </w:r>
      <w:r>
        <w:t xml:space="preserve">=E,B </w:t>
      </w:r>
    </w:p>
    <w:p w:rsidR="00863402" w:rsidRDefault="00863402" w:rsidP="0095200C">
      <w:r>
        <w:t>B</w:t>
      </w:r>
      <w:r>
        <w:rPr>
          <w:rFonts w:hint="eastAsia"/>
        </w:rPr>
        <w:t>吕旷</w:t>
      </w:r>
      <w:r>
        <w:t xml:space="preserve">=E,B </w:t>
      </w:r>
    </w:p>
    <w:p w:rsidR="00863402" w:rsidRDefault="00863402" w:rsidP="0095200C">
      <w:r>
        <w:t>B</w:t>
      </w:r>
      <w:r>
        <w:rPr>
          <w:rFonts w:hint="eastAsia"/>
        </w:rPr>
        <w:t>马延</w:t>
      </w:r>
      <w:r>
        <w:t xml:space="preserve">=E,B </w:t>
      </w:r>
    </w:p>
    <w:p w:rsidR="00863402" w:rsidRDefault="00863402" w:rsidP="0095200C">
      <w:r>
        <w:t>B</w:t>
      </w:r>
      <w:r>
        <w:rPr>
          <w:rFonts w:hint="eastAsia"/>
        </w:rPr>
        <w:t>张凯</w:t>
      </w:r>
      <w:r>
        <w:t xml:space="preserve">=E,B </w:t>
      </w:r>
    </w:p>
    <w:p w:rsidR="00863402" w:rsidRDefault="00863402" w:rsidP="0095200C">
      <w:r>
        <w:t>BA</w:t>
      </w:r>
      <w:r>
        <w:rPr>
          <w:rFonts w:hint="eastAsia"/>
        </w:rPr>
        <w:t>王朗</w:t>
      </w:r>
      <w:r>
        <w:t xml:space="preserve">=E,BA </w:t>
      </w:r>
    </w:p>
    <w:p w:rsidR="00863402" w:rsidRDefault="00863402" w:rsidP="0095200C">
      <w:r>
        <w:t>BB</w:t>
      </w:r>
      <w:r>
        <w:rPr>
          <w:rFonts w:hint="eastAsia"/>
        </w:rPr>
        <w:t>曹丕</w:t>
      </w:r>
      <w:r>
        <w:t xml:space="preserve">=E,BB </w:t>
      </w:r>
    </w:p>
    <w:p w:rsidR="00863402" w:rsidRDefault="00863402" w:rsidP="0095200C">
      <w:r>
        <w:t>BC</w:t>
      </w:r>
      <w:r>
        <w:rPr>
          <w:rFonts w:hint="eastAsia"/>
        </w:rPr>
        <w:t>高览</w:t>
      </w:r>
      <w:r>
        <w:t xml:space="preserve">=E,BC </w:t>
      </w:r>
    </w:p>
    <w:p w:rsidR="00863402" w:rsidRDefault="00863402" w:rsidP="0095200C">
      <w:r>
        <w:t>BD</w:t>
      </w:r>
      <w:r>
        <w:rPr>
          <w:rFonts w:hint="eastAsia"/>
        </w:rPr>
        <w:t>许攸</w:t>
      </w:r>
      <w:r>
        <w:t xml:space="preserve">=E,BD </w:t>
      </w:r>
    </w:p>
    <w:p w:rsidR="00863402" w:rsidRDefault="00863402" w:rsidP="0095200C">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t>F</w:t>
      </w:r>
      <w:r>
        <w:rPr>
          <w:rFonts w:hint="eastAsia"/>
        </w:rPr>
        <w:t>刘辟</w:t>
      </w:r>
      <w:r>
        <w:t xml:space="preserve">=E,F </w:t>
      </w:r>
    </w:p>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p w:rsidR="00863402" w:rsidRDefault="00863402" w:rsidP="001645D0">
      <w:r>
        <w:t>[</w:t>
      </w:r>
      <w:r>
        <w:rPr>
          <w:rFonts w:hint="eastAsia"/>
        </w:rPr>
        <w:t>我方角色</w:t>
      </w:r>
      <w:r>
        <w:t xml:space="preserve">] </w:t>
      </w:r>
    </w:p>
    <w:p w:rsidR="00863402" w:rsidRDefault="00863402" w:rsidP="001645D0">
      <w:r>
        <w:rPr>
          <w:rFonts w:hint="eastAsia"/>
        </w:rPr>
        <w:t>刘备</w:t>
      </w:r>
      <w:r>
        <w:t xml:space="preserve">=E, </w:t>
      </w:r>
    </w:p>
    <w:p w:rsidR="00863402" w:rsidRDefault="00863402" w:rsidP="001645D0">
      <w:r>
        <w:rPr>
          <w:rFonts w:hint="eastAsia"/>
        </w:rPr>
        <w:t>关羽</w:t>
      </w:r>
      <w:r>
        <w:t xml:space="preserve">=E, </w:t>
      </w:r>
    </w:p>
    <w:p w:rsidR="00863402" w:rsidRDefault="00863402" w:rsidP="001645D0">
      <w:r>
        <w:rPr>
          <w:rFonts w:hint="eastAsia"/>
        </w:rPr>
        <w:t>张飞</w:t>
      </w:r>
      <w:r>
        <w:t xml:space="preserve">=E, </w:t>
      </w:r>
    </w:p>
    <w:p w:rsidR="00863402" w:rsidRDefault="00863402" w:rsidP="001645D0">
      <w:r>
        <w:rPr>
          <w:rFonts w:hint="eastAsia"/>
        </w:rPr>
        <w:t>关兴</w:t>
      </w:r>
      <w:r>
        <w:t xml:space="preserve">=E, </w:t>
      </w:r>
    </w:p>
    <w:p w:rsidR="00863402" w:rsidRDefault="00863402" w:rsidP="001645D0">
      <w:r>
        <w:rPr>
          <w:rFonts w:hint="eastAsia"/>
        </w:rPr>
        <w:t>关索</w:t>
      </w:r>
      <w:r>
        <w:t xml:space="preserve">=E, </w:t>
      </w:r>
    </w:p>
    <w:p w:rsidR="00863402" w:rsidRDefault="00863402" w:rsidP="001645D0">
      <w:r>
        <w:rPr>
          <w:rFonts w:hint="eastAsia"/>
        </w:rPr>
        <w:t>张苞</w:t>
      </w:r>
      <w:r>
        <w:t xml:space="preserve">=E, </w:t>
      </w:r>
    </w:p>
    <w:p w:rsidR="00863402" w:rsidRDefault="00863402" w:rsidP="001645D0">
      <w:r>
        <w:rPr>
          <w:rFonts w:hint="eastAsia"/>
        </w:rPr>
        <w:t>陈登</w:t>
      </w:r>
      <w:r>
        <w:t xml:space="preserve">=E, </w:t>
      </w:r>
    </w:p>
    <w:p w:rsidR="00863402" w:rsidRDefault="00863402" w:rsidP="001645D0">
      <w:r>
        <w:rPr>
          <w:rFonts w:hint="eastAsia"/>
        </w:rPr>
        <w:t>诸葛亮</w:t>
      </w:r>
      <w:r>
        <w:t xml:space="preserve">=E, </w:t>
      </w:r>
    </w:p>
    <w:p w:rsidR="00863402" w:rsidRDefault="00863402" w:rsidP="001645D0">
      <w:r>
        <w:rPr>
          <w:rFonts w:hint="eastAsia"/>
        </w:rPr>
        <w:t>关平</w:t>
      </w:r>
      <w:r>
        <w:t xml:space="preserve">=E, </w:t>
      </w:r>
    </w:p>
    <w:p w:rsidR="00863402" w:rsidRDefault="00863402" w:rsidP="001645D0">
      <w:r>
        <w:t>0A</w:t>
      </w:r>
      <w:r>
        <w:rPr>
          <w:rFonts w:hint="eastAsia"/>
        </w:rPr>
        <w:t>刘封</w:t>
      </w:r>
      <w:r>
        <w:t xml:space="preserve">=E,0A </w:t>
      </w:r>
    </w:p>
    <w:p w:rsidR="00863402" w:rsidRDefault="00863402" w:rsidP="001645D0">
      <w:r>
        <w:t>0B</w:t>
      </w:r>
      <w:r>
        <w:rPr>
          <w:rFonts w:hint="eastAsia"/>
        </w:rPr>
        <w:t>赵云</w:t>
      </w:r>
      <w:r>
        <w:t xml:space="preserve">=E,0B </w:t>
      </w:r>
    </w:p>
    <w:p w:rsidR="00863402" w:rsidRDefault="00863402" w:rsidP="001645D0">
      <w:r>
        <w:t>0C</w:t>
      </w:r>
      <w:r>
        <w:rPr>
          <w:rFonts w:hint="eastAsia"/>
        </w:rPr>
        <w:t>神谜武将（关羽）</w:t>
      </w:r>
      <w:r>
        <w:t xml:space="preserve">=E,0C </w:t>
      </w:r>
    </w:p>
    <w:p w:rsidR="00863402" w:rsidRDefault="00863402" w:rsidP="001645D0">
      <w:r>
        <w:t>0D</w:t>
      </w:r>
      <w:r>
        <w:rPr>
          <w:rFonts w:hint="eastAsia"/>
        </w:rPr>
        <w:t>伊籍</w:t>
      </w:r>
      <w:r>
        <w:t xml:space="preserve">=E,0D </w:t>
      </w:r>
    </w:p>
    <w:p w:rsidR="00863402" w:rsidRDefault="00863402" w:rsidP="001645D0">
      <w:r>
        <w:t>0E</w:t>
      </w:r>
      <w:r>
        <w:rPr>
          <w:rFonts w:hint="eastAsia"/>
        </w:rPr>
        <w:t>周仓</w:t>
      </w:r>
      <w:r>
        <w:t xml:space="preserve">=E,0E </w:t>
      </w:r>
    </w:p>
    <w:p w:rsidR="00863402" w:rsidRDefault="00863402" w:rsidP="001645D0">
      <w:r>
        <w:t>0F</w:t>
      </w:r>
      <w:r>
        <w:rPr>
          <w:rFonts w:hint="eastAsia"/>
        </w:rPr>
        <w:t>庞统</w:t>
      </w:r>
      <w:r>
        <w:t xml:space="preserve">=E,0F </w:t>
      </w:r>
    </w:p>
    <w:p w:rsidR="00863402" w:rsidRDefault="00863402" w:rsidP="001645D0">
      <w:r>
        <w:rPr>
          <w:rFonts w:hint="eastAsia"/>
        </w:rPr>
        <w:t>马良</w:t>
      </w:r>
      <w:r>
        <w:t xml:space="preserve">=E, </w:t>
      </w:r>
    </w:p>
    <w:p w:rsidR="00863402" w:rsidRDefault="00863402" w:rsidP="001645D0">
      <w:r>
        <w:rPr>
          <w:rFonts w:hint="eastAsia"/>
        </w:rPr>
        <w:t>马谡</w:t>
      </w:r>
      <w:r>
        <w:t xml:space="preserve">=E, </w:t>
      </w:r>
    </w:p>
    <w:p w:rsidR="00863402" w:rsidRDefault="00863402" w:rsidP="001645D0">
      <w:r>
        <w:rPr>
          <w:rFonts w:hint="eastAsia"/>
        </w:rPr>
        <w:t>姜维</w:t>
      </w:r>
      <w:r>
        <w:t xml:space="preserve">=E, </w:t>
      </w:r>
    </w:p>
    <w:p w:rsidR="00863402" w:rsidRDefault="00863402" w:rsidP="001645D0">
      <w:r>
        <w:rPr>
          <w:rFonts w:hint="eastAsia"/>
        </w:rPr>
        <w:t>袁术</w:t>
      </w:r>
      <w:r>
        <w:t xml:space="preserve">=E, </w:t>
      </w:r>
    </w:p>
    <w:p w:rsidR="00863402" w:rsidRDefault="00863402" w:rsidP="001645D0">
      <w:r>
        <w:rPr>
          <w:rFonts w:hint="eastAsia"/>
        </w:rPr>
        <w:t>雷薄</w:t>
      </w:r>
      <w:r>
        <w:t xml:space="preserve">=E, </w:t>
      </w:r>
    </w:p>
    <w:p w:rsidR="00863402" w:rsidRDefault="00863402" w:rsidP="001645D0">
      <w:r>
        <w:rPr>
          <w:rFonts w:hint="eastAsia"/>
        </w:rPr>
        <w:t>李丰</w:t>
      </w:r>
      <w:r>
        <w:t xml:space="preserve">=E, </w:t>
      </w:r>
    </w:p>
    <w:p w:rsidR="00863402" w:rsidRDefault="00863402" w:rsidP="001645D0">
      <w:r>
        <w:rPr>
          <w:rFonts w:hint="eastAsia"/>
        </w:rPr>
        <w:t>陈兰</w:t>
      </w:r>
      <w:r>
        <w:t xml:space="preserve">=E, </w:t>
      </w:r>
    </w:p>
    <w:p w:rsidR="00863402" w:rsidRDefault="00863402" w:rsidP="001645D0">
      <w:r>
        <w:rPr>
          <w:rFonts w:hint="eastAsia"/>
        </w:rPr>
        <w:t>袁胤</w:t>
      </w:r>
      <w:r>
        <w:t xml:space="preserve">=E, </w:t>
      </w:r>
    </w:p>
    <w:p w:rsidR="00863402" w:rsidRDefault="00863402" w:rsidP="001645D0">
      <w:r>
        <w:rPr>
          <w:rFonts w:hint="eastAsia"/>
        </w:rPr>
        <w:t>张勋</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梁刚</w:t>
      </w:r>
      <w:r>
        <w:t xml:space="preserve">=E,A </w:t>
      </w:r>
    </w:p>
    <w:p w:rsidR="00863402" w:rsidRDefault="00863402" w:rsidP="001645D0">
      <w:r>
        <w:t>B</w:t>
      </w:r>
      <w:r>
        <w:rPr>
          <w:rFonts w:hint="eastAsia"/>
        </w:rPr>
        <w:t>梁纪</w:t>
      </w:r>
      <w:r>
        <w:t xml:space="preserve">=E,B </w:t>
      </w:r>
    </w:p>
    <w:p w:rsidR="00863402" w:rsidRDefault="00863402" w:rsidP="001645D0">
      <w:r>
        <w:t>C</w:t>
      </w:r>
      <w:r>
        <w:rPr>
          <w:rFonts w:hint="eastAsia"/>
        </w:rPr>
        <w:t>乐就</w:t>
      </w:r>
      <w:r>
        <w:t xml:space="preserve">=E,C </w:t>
      </w:r>
    </w:p>
    <w:p w:rsidR="00863402" w:rsidRDefault="00863402" w:rsidP="001645D0">
      <w:r>
        <w:t>D</w:t>
      </w:r>
      <w:r>
        <w:rPr>
          <w:rFonts w:hint="eastAsia"/>
        </w:rPr>
        <w:t>大蛇</w:t>
      </w:r>
      <w:r>
        <w:t xml:space="preserve">=E,D </w:t>
      </w:r>
    </w:p>
    <w:p w:rsidR="00863402" w:rsidRDefault="00863402" w:rsidP="001645D0">
      <w:r>
        <w:t>E</w:t>
      </w:r>
      <w:r>
        <w:rPr>
          <w:rFonts w:hint="eastAsia"/>
        </w:rPr>
        <w:t>沮授</w:t>
      </w:r>
      <w:r>
        <w:t xml:space="preserve">=E,E </w:t>
      </w:r>
    </w:p>
    <w:p w:rsidR="00863402" w:rsidRDefault="00863402" w:rsidP="001645D0">
      <w:r>
        <w:t>F</w:t>
      </w:r>
      <w:r>
        <w:rPr>
          <w:rFonts w:hint="eastAsia"/>
        </w:rPr>
        <w:t>郭图</w:t>
      </w:r>
      <w:r>
        <w:t xml:space="preserve">=E,F </w:t>
      </w:r>
    </w:p>
    <w:p w:rsidR="00863402" w:rsidRDefault="00863402" w:rsidP="001645D0">
      <w:r>
        <w:t>0</w:t>
      </w:r>
      <w:r>
        <w:rPr>
          <w:rFonts w:hint="eastAsia"/>
        </w:rPr>
        <w:t>颜良</w:t>
      </w:r>
      <w:r>
        <w:t xml:space="preserve">=E,0 </w:t>
      </w:r>
    </w:p>
    <w:p w:rsidR="00863402" w:rsidRDefault="00863402" w:rsidP="001645D0">
      <w:r>
        <w:rPr>
          <w:rFonts w:hint="eastAsia"/>
        </w:rPr>
        <w:t>文丑</w:t>
      </w:r>
      <w:r>
        <w:t xml:space="preserve">=E, </w:t>
      </w:r>
    </w:p>
    <w:p w:rsidR="00863402" w:rsidRDefault="00863402" w:rsidP="001645D0">
      <w:r>
        <w:rPr>
          <w:rFonts w:hint="eastAsia"/>
        </w:rPr>
        <w:t>田丰</w:t>
      </w:r>
      <w:r>
        <w:t xml:space="preserve">=E, </w:t>
      </w:r>
    </w:p>
    <w:p w:rsidR="00863402" w:rsidRDefault="00863402" w:rsidP="001645D0">
      <w:r>
        <w:rPr>
          <w:rFonts w:hint="eastAsia"/>
        </w:rPr>
        <w:t>蛇</w:t>
      </w:r>
      <w:r>
        <w:t xml:space="preserve">=E, </w:t>
      </w:r>
    </w:p>
    <w:p w:rsidR="00863402" w:rsidRDefault="00863402" w:rsidP="001645D0">
      <w:r>
        <w:rPr>
          <w:rFonts w:hint="eastAsia"/>
        </w:rPr>
        <w:t>韩遂</w:t>
      </w:r>
      <w:r>
        <w:t xml:space="preserve">=E, </w:t>
      </w:r>
    </w:p>
    <w:p w:rsidR="00863402" w:rsidRDefault="00863402" w:rsidP="001645D0">
      <w:r>
        <w:rPr>
          <w:rFonts w:hint="eastAsia"/>
        </w:rPr>
        <w:t>吕公</w:t>
      </w:r>
      <w:r>
        <w:t xml:space="preserve">=E, </w:t>
      </w:r>
    </w:p>
    <w:p w:rsidR="00863402" w:rsidRDefault="00863402" w:rsidP="001645D0">
      <w:r>
        <w:rPr>
          <w:rFonts w:hint="eastAsia"/>
        </w:rPr>
        <w:t>黄祖</w:t>
      </w:r>
      <w:r>
        <w:t xml:space="preserve">=E, </w:t>
      </w:r>
    </w:p>
    <w:p w:rsidR="00863402" w:rsidRDefault="00863402" w:rsidP="001645D0">
      <w:r>
        <w:rPr>
          <w:rFonts w:hint="eastAsia"/>
        </w:rPr>
        <w:t>蒯越</w:t>
      </w:r>
      <w:r>
        <w:t xml:space="preserve">=E, </w:t>
      </w:r>
    </w:p>
    <w:p w:rsidR="00863402" w:rsidRDefault="00863402" w:rsidP="001645D0">
      <w:r>
        <w:rPr>
          <w:rFonts w:hint="eastAsia"/>
        </w:rPr>
        <w:t>蔡瑁</w:t>
      </w:r>
      <w:r>
        <w:t xml:space="preserve">=E, </w:t>
      </w:r>
    </w:p>
    <w:p w:rsidR="00863402" w:rsidRDefault="00863402" w:rsidP="001645D0">
      <w:r>
        <w:rPr>
          <w:rFonts w:hint="eastAsia"/>
        </w:rPr>
        <w:t>王粲</w:t>
      </w:r>
      <w:r>
        <w:t xml:space="preserve">=E, </w:t>
      </w:r>
    </w:p>
    <w:p w:rsidR="00863402" w:rsidRDefault="00863402" w:rsidP="001645D0">
      <w:r>
        <w:t>A</w:t>
      </w:r>
      <w:r>
        <w:rPr>
          <w:rFonts w:hint="eastAsia"/>
        </w:rPr>
        <w:t>张允</w:t>
      </w:r>
      <w:r>
        <w:t xml:space="preserve">=E,A </w:t>
      </w:r>
    </w:p>
    <w:p w:rsidR="00863402" w:rsidRDefault="00863402" w:rsidP="001645D0">
      <w:r>
        <w:t>B</w:t>
      </w:r>
      <w:r>
        <w:rPr>
          <w:rFonts w:hint="eastAsia"/>
        </w:rPr>
        <w:t>甘宁</w:t>
      </w:r>
      <w:r>
        <w:t xml:space="preserve">=E,B </w:t>
      </w:r>
    </w:p>
    <w:p w:rsidR="00863402" w:rsidRDefault="00863402" w:rsidP="001645D0">
      <w:r>
        <w:t>C</w:t>
      </w:r>
      <w:r>
        <w:rPr>
          <w:rFonts w:hint="eastAsia"/>
        </w:rPr>
        <w:t>魏延</w:t>
      </w:r>
      <w:r>
        <w:t xml:space="preserve">=E,C </w:t>
      </w:r>
    </w:p>
    <w:p w:rsidR="00863402" w:rsidRDefault="00863402" w:rsidP="001645D0">
      <w:r>
        <w:t>D</w:t>
      </w:r>
      <w:r>
        <w:rPr>
          <w:rFonts w:hint="eastAsia"/>
        </w:rPr>
        <w:t>刘琦</w:t>
      </w:r>
      <w:r>
        <w:t xml:space="preserve">=E,D </w:t>
      </w:r>
    </w:p>
    <w:p w:rsidR="00863402" w:rsidRDefault="00863402" w:rsidP="001645D0">
      <w:r>
        <w:t>E</w:t>
      </w:r>
      <w:r>
        <w:rPr>
          <w:rFonts w:hint="eastAsia"/>
        </w:rPr>
        <w:t>文聘</w:t>
      </w:r>
      <w:r>
        <w:t xml:space="preserve">=E,E </w:t>
      </w:r>
    </w:p>
    <w:p w:rsidR="00863402" w:rsidRDefault="00863402" w:rsidP="001645D0">
      <w:r>
        <w:t>F</w:t>
      </w:r>
      <w:r>
        <w:rPr>
          <w:rFonts w:hint="eastAsia"/>
        </w:rPr>
        <w:t>蔡和</w:t>
      </w:r>
      <w:r>
        <w:t xml:space="preserve">=E,F </w:t>
      </w:r>
    </w:p>
    <w:p w:rsidR="00863402" w:rsidRDefault="00863402" w:rsidP="001645D0">
      <w:r>
        <w:rPr>
          <w:rFonts w:hint="eastAsia"/>
        </w:rPr>
        <w:t>蔡中</w:t>
      </w:r>
      <w:r>
        <w:t xml:space="preserve">=E, </w:t>
      </w:r>
    </w:p>
    <w:p w:rsidR="00863402" w:rsidRDefault="00863402" w:rsidP="001645D0">
      <w:r>
        <w:rPr>
          <w:rFonts w:hint="eastAsia"/>
        </w:rPr>
        <w:t>蔡勋</w:t>
      </w:r>
      <w:r>
        <w:t xml:space="preserve">=E, </w:t>
      </w:r>
    </w:p>
    <w:p w:rsidR="00863402" w:rsidRDefault="00863402" w:rsidP="001645D0">
      <w:r>
        <w:rPr>
          <w:rFonts w:hint="eastAsia"/>
        </w:rPr>
        <w:t>焦触</w:t>
      </w:r>
      <w:r>
        <w:t xml:space="preserve">=E, </w:t>
      </w:r>
    </w:p>
    <w:p w:rsidR="00863402" w:rsidRDefault="00863402" w:rsidP="001645D0">
      <w:r>
        <w:rPr>
          <w:rFonts w:hint="eastAsia"/>
        </w:rPr>
        <w:t>张南</w:t>
      </w:r>
      <w:r>
        <w:t xml:space="preserve">=E, </w:t>
      </w:r>
    </w:p>
    <w:p w:rsidR="00863402" w:rsidRDefault="00863402" w:rsidP="001645D0">
      <w:r>
        <w:rPr>
          <w:rFonts w:hint="eastAsia"/>
        </w:rPr>
        <w:t>赵范</w:t>
      </w:r>
      <w:r>
        <w:t xml:space="preserve">=E, </w:t>
      </w:r>
    </w:p>
    <w:p w:rsidR="00863402" w:rsidRDefault="00863402" w:rsidP="001645D0">
      <w:r>
        <w:rPr>
          <w:rFonts w:hint="eastAsia"/>
        </w:rPr>
        <w:t>鲍隆</w:t>
      </w:r>
      <w:r>
        <w:t xml:space="preserve">=E, </w:t>
      </w:r>
    </w:p>
    <w:p w:rsidR="00863402" w:rsidRDefault="00863402" w:rsidP="001645D0">
      <w:r>
        <w:rPr>
          <w:rFonts w:hint="eastAsia"/>
        </w:rPr>
        <w:t>陈应</w:t>
      </w:r>
      <w:r>
        <w:t xml:space="preserve">=E, </w:t>
      </w:r>
    </w:p>
    <w:p w:rsidR="00863402" w:rsidRDefault="00863402" w:rsidP="001645D0">
      <w:r>
        <w:rPr>
          <w:rFonts w:hint="eastAsia"/>
        </w:rPr>
        <w:t>金旋</w:t>
      </w:r>
      <w:r>
        <w:t xml:space="preserve">=E, </w:t>
      </w:r>
    </w:p>
    <w:p w:rsidR="00863402" w:rsidRDefault="00863402" w:rsidP="001645D0">
      <w:r>
        <w:rPr>
          <w:rFonts w:hint="eastAsia"/>
        </w:rPr>
        <w:t>巩志</w:t>
      </w:r>
      <w:r>
        <w:t xml:space="preserve">=E, </w:t>
      </w:r>
    </w:p>
    <w:p w:rsidR="00863402" w:rsidRDefault="00863402" w:rsidP="001645D0">
      <w:r>
        <w:rPr>
          <w:rFonts w:hint="eastAsia"/>
        </w:rPr>
        <w:t>李摧</w:t>
      </w:r>
      <w:r>
        <w:t xml:space="preserve">=E, </w:t>
      </w:r>
    </w:p>
    <w:p w:rsidR="00863402" w:rsidRDefault="00863402" w:rsidP="001645D0">
      <w:r>
        <w:t>A</w:t>
      </w:r>
      <w:r>
        <w:rPr>
          <w:rFonts w:hint="eastAsia"/>
        </w:rPr>
        <w:t>郭汜</w:t>
      </w:r>
      <w:r>
        <w:t xml:space="preserve">=E,A </w:t>
      </w:r>
    </w:p>
    <w:p w:rsidR="00863402" w:rsidRDefault="00863402" w:rsidP="001645D0">
      <w:r>
        <w:t>B</w:t>
      </w:r>
      <w:r>
        <w:rPr>
          <w:rFonts w:hint="eastAsia"/>
        </w:rPr>
        <w:t>张济</w:t>
      </w:r>
      <w:r>
        <w:t xml:space="preserve">=E,B </w:t>
      </w:r>
    </w:p>
    <w:p w:rsidR="00863402" w:rsidRDefault="00863402" w:rsidP="001645D0">
      <w:r>
        <w:t>C</w:t>
      </w:r>
      <w:r>
        <w:rPr>
          <w:rFonts w:hint="eastAsia"/>
        </w:rPr>
        <w:t>贾诩</w:t>
      </w:r>
      <w:r>
        <w:t xml:space="preserve">=E,C </w:t>
      </w:r>
    </w:p>
    <w:p w:rsidR="00863402" w:rsidRDefault="00863402" w:rsidP="001645D0">
      <w:r>
        <w:t>D</w:t>
      </w:r>
      <w:r>
        <w:rPr>
          <w:rFonts w:hint="eastAsia"/>
        </w:rPr>
        <w:t>李肃</w:t>
      </w:r>
      <w:r>
        <w:t xml:space="preserve">=E,D </w:t>
      </w:r>
    </w:p>
    <w:p w:rsidR="00863402" w:rsidRDefault="00863402" w:rsidP="001645D0">
      <w:r>
        <w:t>E</w:t>
      </w:r>
      <w:r>
        <w:rPr>
          <w:rFonts w:hint="eastAsia"/>
        </w:rPr>
        <w:t>刘度</w:t>
      </w:r>
      <w:r>
        <w:t xml:space="preserve">=E,E </w:t>
      </w:r>
    </w:p>
    <w:p w:rsidR="00863402" w:rsidRDefault="00863402" w:rsidP="001645D0">
      <w:r>
        <w:t>F</w:t>
      </w:r>
      <w:r>
        <w:rPr>
          <w:rFonts w:hint="eastAsia"/>
        </w:rPr>
        <w:t>刘延</w:t>
      </w:r>
      <w:r>
        <w:t xml:space="preserve">=E,F </w:t>
      </w:r>
    </w:p>
    <w:p w:rsidR="00863402" w:rsidRDefault="00863402" w:rsidP="001645D0">
      <w:r>
        <w:t>0</w:t>
      </w:r>
      <w:r>
        <w:rPr>
          <w:rFonts w:hint="eastAsia"/>
        </w:rPr>
        <w:t>刑道荣</w:t>
      </w:r>
      <w:r>
        <w:t xml:space="preserve">=E,0 </w:t>
      </w:r>
    </w:p>
    <w:p w:rsidR="00863402" w:rsidRDefault="00863402" w:rsidP="001645D0">
      <w:r>
        <w:rPr>
          <w:rFonts w:hint="eastAsia"/>
        </w:rPr>
        <w:t>吕虔</w:t>
      </w:r>
      <w:r>
        <w:t xml:space="preserve">=E, </w:t>
      </w:r>
    </w:p>
    <w:p w:rsidR="00863402" w:rsidRDefault="00863402" w:rsidP="001645D0">
      <w:r>
        <w:rPr>
          <w:rFonts w:hint="eastAsia"/>
        </w:rPr>
        <w:t>魏续</w:t>
      </w:r>
      <w:r>
        <w:t xml:space="preserve">=E, </w:t>
      </w:r>
    </w:p>
    <w:p w:rsidR="00863402" w:rsidRDefault="00863402" w:rsidP="001645D0">
      <w:r>
        <w:rPr>
          <w:rFonts w:hint="eastAsia"/>
        </w:rPr>
        <w:t>吕布</w:t>
      </w:r>
      <w:r>
        <w:t xml:space="preserve">=E, </w:t>
      </w:r>
    </w:p>
    <w:p w:rsidR="00863402" w:rsidRDefault="00863402" w:rsidP="001645D0">
      <w:r>
        <w:rPr>
          <w:rFonts w:hint="eastAsia"/>
        </w:rPr>
        <w:t>韩玄</w:t>
      </w:r>
      <w:r>
        <w:t xml:space="preserve">=E, </w:t>
      </w:r>
    </w:p>
    <w:p w:rsidR="00863402" w:rsidRDefault="00863402" w:rsidP="001645D0">
      <w:r>
        <w:rPr>
          <w:rFonts w:hint="eastAsia"/>
        </w:rPr>
        <w:t>魏延</w:t>
      </w:r>
      <w:r>
        <w:t xml:space="preserve">=E, </w:t>
      </w:r>
    </w:p>
    <w:p w:rsidR="00863402" w:rsidRDefault="00863402" w:rsidP="001645D0">
      <w:r>
        <w:rPr>
          <w:rFonts w:hint="eastAsia"/>
        </w:rPr>
        <w:t>黄忠</w:t>
      </w:r>
      <w:r>
        <w:t xml:space="preserve">=E, </w:t>
      </w:r>
    </w:p>
    <w:p w:rsidR="00863402" w:rsidRDefault="00863402" w:rsidP="001645D0">
      <w:r>
        <w:rPr>
          <w:rFonts w:hint="eastAsia"/>
        </w:rPr>
        <w:t>杨龄</w:t>
      </w:r>
      <w:r>
        <w:t xml:space="preserve">=E, </w:t>
      </w:r>
    </w:p>
    <w:p w:rsidR="00863402" w:rsidRDefault="00863402" w:rsidP="001645D0">
      <w:r>
        <w:rPr>
          <w:rFonts w:hint="eastAsia"/>
        </w:rPr>
        <w:t>韩浩</w:t>
      </w:r>
      <w:r>
        <w:t xml:space="preserve">=E, </w:t>
      </w:r>
    </w:p>
    <w:p w:rsidR="00863402" w:rsidRDefault="00863402" w:rsidP="001645D0">
      <w:r>
        <w:rPr>
          <w:rFonts w:hint="eastAsia"/>
        </w:rPr>
        <w:t>刘焉</w:t>
      </w:r>
      <w:r>
        <w:t xml:space="preserve">=E, </w:t>
      </w:r>
    </w:p>
    <w:p w:rsidR="00863402" w:rsidRDefault="00863402" w:rsidP="001645D0">
      <w:r>
        <w:t>A</w:t>
      </w:r>
      <w:r>
        <w:rPr>
          <w:rFonts w:hint="eastAsia"/>
        </w:rPr>
        <w:t>张松</w:t>
      </w:r>
      <w:r>
        <w:t xml:space="preserve">=E,A </w:t>
      </w:r>
    </w:p>
    <w:p w:rsidR="00863402" w:rsidRDefault="00863402" w:rsidP="001645D0">
      <w:r>
        <w:t>B</w:t>
      </w:r>
      <w:r>
        <w:rPr>
          <w:rFonts w:hint="eastAsia"/>
        </w:rPr>
        <w:t>孟达</w:t>
      </w:r>
      <w:r>
        <w:t xml:space="preserve">=E,B </w:t>
      </w:r>
    </w:p>
    <w:p w:rsidR="00863402" w:rsidRDefault="00863402" w:rsidP="001645D0">
      <w:r>
        <w:t>C</w:t>
      </w:r>
      <w:r>
        <w:rPr>
          <w:rFonts w:hint="eastAsia"/>
        </w:rPr>
        <w:t>黄权</w:t>
      </w:r>
      <w:r>
        <w:t xml:space="preserve">=E,C </w:t>
      </w:r>
    </w:p>
    <w:p w:rsidR="00863402" w:rsidRDefault="00863402" w:rsidP="001645D0">
      <w:r>
        <w:t>D</w:t>
      </w:r>
      <w:r>
        <w:rPr>
          <w:rFonts w:hint="eastAsia"/>
        </w:rPr>
        <w:t>王累</w:t>
      </w:r>
      <w:r>
        <w:t xml:space="preserve">=E,D </w:t>
      </w:r>
    </w:p>
    <w:p w:rsidR="00863402" w:rsidRDefault="00863402" w:rsidP="001645D0">
      <w:r>
        <w:t>E</w:t>
      </w:r>
      <w:r>
        <w:rPr>
          <w:rFonts w:hint="eastAsia"/>
        </w:rPr>
        <w:t>刘璋</w:t>
      </w:r>
      <w:r>
        <w:t xml:space="preserve">=E,E </w:t>
      </w:r>
    </w:p>
    <w:p w:rsidR="00863402" w:rsidRDefault="00863402" w:rsidP="001645D0">
      <w:r>
        <w:t>F</w:t>
      </w:r>
      <w:r>
        <w:rPr>
          <w:rFonts w:hint="eastAsia"/>
        </w:rPr>
        <w:t>吴懿</w:t>
      </w:r>
      <w:r>
        <w:t xml:space="preserve">=E,F </w:t>
      </w:r>
    </w:p>
    <w:p w:rsidR="00863402" w:rsidRDefault="00863402" w:rsidP="001645D0">
      <w:r>
        <w:t>0</w:t>
      </w:r>
      <w:r>
        <w:rPr>
          <w:rFonts w:hint="eastAsia"/>
        </w:rPr>
        <w:t>邓贤</w:t>
      </w:r>
      <w:r>
        <w:t xml:space="preserve">=E,0 </w:t>
      </w:r>
    </w:p>
    <w:p w:rsidR="00863402" w:rsidRDefault="00863402" w:rsidP="001645D0">
      <w:r>
        <w:rPr>
          <w:rFonts w:hint="eastAsia"/>
        </w:rPr>
        <w:t>张任</w:t>
      </w:r>
      <w:r>
        <w:t xml:space="preserve">=E, </w:t>
      </w:r>
    </w:p>
    <w:p w:rsidR="00863402" w:rsidRDefault="00863402" w:rsidP="001645D0">
      <w:r>
        <w:rPr>
          <w:rFonts w:hint="eastAsia"/>
        </w:rPr>
        <w:t>吴兰</w:t>
      </w:r>
      <w:r>
        <w:t xml:space="preserve">=E, </w:t>
      </w:r>
    </w:p>
    <w:p w:rsidR="00863402" w:rsidRDefault="00863402" w:rsidP="001645D0">
      <w:r>
        <w:rPr>
          <w:rFonts w:hint="eastAsia"/>
        </w:rPr>
        <w:t>雷同</w:t>
      </w:r>
      <w:r>
        <w:t xml:space="preserve">=E, </w:t>
      </w:r>
    </w:p>
    <w:p w:rsidR="00863402" w:rsidRDefault="00863402" w:rsidP="001645D0">
      <w:r>
        <w:rPr>
          <w:rFonts w:hint="eastAsia"/>
        </w:rPr>
        <w:t>杨怀</w:t>
      </w:r>
      <w:r>
        <w:t xml:space="preserve">=E, </w:t>
      </w:r>
    </w:p>
    <w:p w:rsidR="00863402" w:rsidRDefault="00863402" w:rsidP="001645D0">
      <w:r>
        <w:rPr>
          <w:rFonts w:hint="eastAsia"/>
        </w:rPr>
        <w:t>高沛</w:t>
      </w:r>
      <w:r>
        <w:t xml:space="preserve">=E, </w:t>
      </w:r>
    </w:p>
    <w:p w:rsidR="00863402" w:rsidRDefault="00863402" w:rsidP="001645D0">
      <w:r>
        <w:rPr>
          <w:rFonts w:hint="eastAsia"/>
        </w:rPr>
        <w:t>严颜</w:t>
      </w:r>
      <w:r>
        <w:t xml:space="preserve">=E, </w:t>
      </w:r>
    </w:p>
    <w:p w:rsidR="00863402" w:rsidRDefault="00863402" w:rsidP="001645D0">
      <w:r>
        <w:rPr>
          <w:rFonts w:hint="eastAsia"/>
        </w:rPr>
        <w:t>法正</w:t>
      </w:r>
      <w:r>
        <w:t xml:space="preserve">=E, </w:t>
      </w:r>
    </w:p>
    <w:p w:rsidR="00863402" w:rsidRDefault="00863402" w:rsidP="001645D0">
      <w:r>
        <w:rPr>
          <w:rFonts w:hint="eastAsia"/>
        </w:rPr>
        <w:t>刘溃</w:t>
      </w:r>
      <w:r>
        <w:t xml:space="preserve">=E, </w:t>
      </w:r>
    </w:p>
    <w:p w:rsidR="00863402" w:rsidRDefault="00863402" w:rsidP="001645D0">
      <w:r>
        <w:rPr>
          <w:rFonts w:hint="eastAsia"/>
        </w:rPr>
        <w:t>刘巴</w:t>
      </w:r>
      <w:r>
        <w:t xml:space="preserve">=E, </w:t>
      </w:r>
    </w:p>
    <w:p w:rsidR="00863402" w:rsidRDefault="00863402" w:rsidP="001645D0">
      <w:r>
        <w:t>A</w:t>
      </w:r>
      <w:r>
        <w:rPr>
          <w:rFonts w:hint="eastAsia"/>
        </w:rPr>
        <w:t>刘循</w:t>
      </w:r>
      <w:r>
        <w:t xml:space="preserve">=E,A </w:t>
      </w:r>
    </w:p>
    <w:p w:rsidR="00863402" w:rsidRDefault="00863402" w:rsidP="001645D0">
      <w:r>
        <w:t>B</w:t>
      </w:r>
      <w:r>
        <w:rPr>
          <w:rFonts w:hint="eastAsia"/>
        </w:rPr>
        <w:t>吕凯</w:t>
      </w:r>
      <w:r>
        <w:t xml:space="preserve">=E,B </w:t>
      </w:r>
    </w:p>
    <w:p w:rsidR="00863402" w:rsidRDefault="00863402" w:rsidP="001645D0">
      <w:r>
        <w:t>C</w:t>
      </w:r>
      <w:r>
        <w:rPr>
          <w:rFonts w:hint="eastAsia"/>
        </w:rPr>
        <w:t>王伉</w:t>
      </w:r>
      <w:r>
        <w:t xml:space="preserve">=E,C </w:t>
      </w:r>
    </w:p>
    <w:p w:rsidR="00863402" w:rsidRDefault="00863402" w:rsidP="001645D0">
      <w:r>
        <w:t>D</w:t>
      </w:r>
      <w:r>
        <w:rPr>
          <w:rFonts w:hint="eastAsia"/>
        </w:rPr>
        <w:t>张肃</w:t>
      </w:r>
      <w:r>
        <w:t xml:space="preserve">=E,D </w:t>
      </w:r>
    </w:p>
    <w:p w:rsidR="00863402" w:rsidRDefault="00863402" w:rsidP="001645D0">
      <w:r>
        <w:t>E</w:t>
      </w:r>
      <w:r>
        <w:rPr>
          <w:rFonts w:hint="eastAsia"/>
        </w:rPr>
        <w:t>冷苞</w:t>
      </w:r>
      <w:r>
        <w:t xml:space="preserve">=E,E </w:t>
      </w:r>
    </w:p>
    <w:p w:rsidR="00863402" w:rsidRDefault="00863402" w:rsidP="001645D0">
      <w:r>
        <w:t>F</w:t>
      </w:r>
      <w:r>
        <w:rPr>
          <w:rFonts w:hint="eastAsia"/>
        </w:rPr>
        <w:t>彭义</w:t>
      </w:r>
      <w:r>
        <w:t xml:space="preserve">=E,F </w:t>
      </w:r>
    </w:p>
    <w:p w:rsidR="00863402" w:rsidRDefault="00863402" w:rsidP="001645D0">
      <w:r>
        <w:t>0</w:t>
      </w:r>
      <w:r>
        <w:rPr>
          <w:rFonts w:hint="eastAsia"/>
        </w:rPr>
        <w:t>李严</w:t>
      </w:r>
      <w:r>
        <w:t xml:space="preserve">=E,0 </w:t>
      </w:r>
    </w:p>
    <w:p w:rsidR="00863402" w:rsidRDefault="00863402" w:rsidP="001645D0">
      <w:r>
        <w:rPr>
          <w:rFonts w:hint="eastAsia"/>
        </w:rPr>
        <w:t>费观</w:t>
      </w:r>
      <w:r>
        <w:t xml:space="preserve">=E, </w:t>
      </w:r>
    </w:p>
    <w:p w:rsidR="00863402" w:rsidRDefault="00863402" w:rsidP="001645D0">
      <w:r>
        <w:rPr>
          <w:rFonts w:hint="eastAsia"/>
        </w:rPr>
        <w:t>李恢</w:t>
      </w:r>
      <w:r>
        <w:t xml:space="preserve">=E, </w:t>
      </w:r>
    </w:p>
    <w:p w:rsidR="00863402" w:rsidRDefault="00863402" w:rsidP="001645D0">
      <w:r>
        <w:rPr>
          <w:rFonts w:hint="eastAsia"/>
        </w:rPr>
        <w:t>霍峻</w:t>
      </w:r>
      <w:r>
        <w:t xml:space="preserve">=E, </w:t>
      </w:r>
    </w:p>
    <w:p w:rsidR="00863402" w:rsidRDefault="00863402" w:rsidP="001645D0">
      <w:r>
        <w:rPr>
          <w:rFonts w:hint="eastAsia"/>
        </w:rPr>
        <w:t>董和</w:t>
      </w:r>
      <w:r>
        <w:t xml:space="preserve">=E, </w:t>
      </w:r>
    </w:p>
    <w:p w:rsidR="00863402" w:rsidRDefault="00863402" w:rsidP="001645D0">
      <w:r>
        <w:rPr>
          <w:rFonts w:hint="eastAsia"/>
        </w:rPr>
        <w:t>费诗</w:t>
      </w:r>
      <w:r>
        <w:t xml:space="preserve">=E, </w:t>
      </w:r>
    </w:p>
    <w:p w:rsidR="00863402" w:rsidRDefault="00863402" w:rsidP="001645D0">
      <w:r>
        <w:rPr>
          <w:rFonts w:hint="eastAsia"/>
        </w:rPr>
        <w:t>蒋琬</w:t>
      </w:r>
      <w:r>
        <w:t xml:space="preserve">=E, </w:t>
      </w:r>
    </w:p>
    <w:p w:rsidR="00863402" w:rsidRDefault="00863402" w:rsidP="001645D0">
      <w:r>
        <w:rPr>
          <w:rFonts w:hint="eastAsia"/>
        </w:rPr>
        <w:t>曹仁</w:t>
      </w:r>
      <w:r>
        <w:t xml:space="preserve">=E, </w:t>
      </w:r>
    </w:p>
    <w:p w:rsidR="00863402" w:rsidRDefault="00863402" w:rsidP="001645D0">
      <w:r>
        <w:rPr>
          <w:rFonts w:hint="eastAsia"/>
        </w:rPr>
        <w:t>曹仁</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黄忠</w:t>
      </w:r>
      <w:r>
        <w:t xml:space="preserve">=E,A </w:t>
      </w:r>
    </w:p>
    <w:p w:rsidR="00863402" w:rsidRDefault="00863402" w:rsidP="001645D0">
      <w:r>
        <w:t>B</w:t>
      </w:r>
      <w:r>
        <w:rPr>
          <w:rFonts w:hint="eastAsia"/>
        </w:rPr>
        <w:t>曹仁</w:t>
      </w:r>
      <w:r>
        <w:t xml:space="preserve">=E,B </w:t>
      </w:r>
    </w:p>
    <w:p w:rsidR="00863402" w:rsidRDefault="00863402" w:rsidP="001645D0">
      <w:r>
        <w:t>C</w:t>
      </w:r>
      <w:r>
        <w:rPr>
          <w:rFonts w:hint="eastAsia"/>
        </w:rPr>
        <w:t>夏侯敦</w:t>
      </w:r>
      <w:r>
        <w:t xml:space="preserve">=E,C </w:t>
      </w:r>
    </w:p>
    <w:p w:rsidR="00863402" w:rsidRDefault="00863402" w:rsidP="001645D0">
      <w:r>
        <w:rPr>
          <w:rFonts w:hint="eastAsia"/>
        </w:rPr>
        <w:t>张鲁</w:t>
      </w:r>
      <w:r>
        <w:t xml:space="preserve">=E, </w:t>
      </w:r>
    </w:p>
    <w:p w:rsidR="00863402" w:rsidRDefault="00863402" w:rsidP="001645D0">
      <w:r>
        <w:rPr>
          <w:rFonts w:hint="eastAsia"/>
        </w:rPr>
        <w:t>阎圃</w:t>
      </w:r>
      <w:r>
        <w:t xml:space="preserve">=E, </w:t>
      </w:r>
    </w:p>
    <w:p w:rsidR="00863402" w:rsidRDefault="00863402" w:rsidP="001645D0">
      <w:r>
        <w:rPr>
          <w:rFonts w:hint="eastAsia"/>
        </w:rPr>
        <w:t>张卫</w:t>
      </w:r>
      <w:r>
        <w:t xml:space="preserve">=E, </w:t>
      </w:r>
    </w:p>
    <w:p w:rsidR="00863402" w:rsidRDefault="00863402" w:rsidP="001645D0">
      <w:r>
        <w:t>A</w:t>
      </w:r>
      <w:r>
        <w:rPr>
          <w:rFonts w:hint="eastAsia"/>
        </w:rPr>
        <w:t>杨松</w:t>
      </w:r>
      <w:r>
        <w:t xml:space="preserve">=E,A </w:t>
      </w:r>
    </w:p>
    <w:p w:rsidR="00863402" w:rsidRDefault="00863402" w:rsidP="001645D0">
      <w:r>
        <w:t>B</w:t>
      </w:r>
      <w:r>
        <w:rPr>
          <w:rFonts w:hint="eastAsia"/>
        </w:rPr>
        <w:t>马超</w:t>
      </w:r>
      <w:r>
        <w:t xml:space="preserve">=E,B </w:t>
      </w:r>
    </w:p>
    <w:p w:rsidR="00863402" w:rsidRDefault="00863402" w:rsidP="001645D0">
      <w:r>
        <w:t>C</w:t>
      </w:r>
      <w:r>
        <w:rPr>
          <w:rFonts w:hint="eastAsia"/>
        </w:rPr>
        <w:t>马岱</w:t>
      </w:r>
      <w:r>
        <w:t xml:space="preserve">=E,C </w:t>
      </w:r>
    </w:p>
    <w:p w:rsidR="00863402" w:rsidRDefault="00863402" w:rsidP="001645D0">
      <w:r>
        <w:t>D</w:t>
      </w:r>
      <w:r>
        <w:rPr>
          <w:rFonts w:hint="eastAsia"/>
        </w:rPr>
        <w:t>杨昂</w:t>
      </w:r>
      <w:r>
        <w:t xml:space="preserve">=E,D </w:t>
      </w:r>
    </w:p>
    <w:p w:rsidR="00863402" w:rsidRDefault="00863402" w:rsidP="001645D0">
      <w:r>
        <w:t>E</w:t>
      </w:r>
      <w:r>
        <w:rPr>
          <w:rFonts w:hint="eastAsia"/>
        </w:rPr>
        <w:t>杨任</w:t>
      </w:r>
      <w:r>
        <w:t xml:space="preserve">=E,E </w:t>
      </w:r>
    </w:p>
    <w:p w:rsidR="00863402" w:rsidRDefault="00863402" w:rsidP="001645D0">
      <w:r>
        <w:t>F</w:t>
      </w:r>
      <w:r>
        <w:rPr>
          <w:rFonts w:hint="eastAsia"/>
        </w:rPr>
        <w:t>庞德</w:t>
      </w:r>
      <w:r>
        <w:t xml:space="preserve">=E,F </w:t>
      </w:r>
    </w:p>
    <w:p w:rsidR="00863402" w:rsidRDefault="00863402" w:rsidP="001645D0">
      <w:r>
        <w:t>0</w:t>
      </w:r>
      <w:r>
        <w:rPr>
          <w:rFonts w:hint="eastAsia"/>
        </w:rPr>
        <w:t>杨平</w:t>
      </w:r>
      <w:r>
        <w:t xml:space="preserve">=E,0 </w:t>
      </w:r>
    </w:p>
    <w:p w:rsidR="00863402" w:rsidRDefault="00863402" w:rsidP="001645D0">
      <w:r>
        <w:rPr>
          <w:rFonts w:hint="eastAsia"/>
        </w:rPr>
        <w:t>杨柏</w:t>
      </w:r>
      <w:r>
        <w:t xml:space="preserve">=E, </w:t>
      </w:r>
    </w:p>
    <w:p w:rsidR="00863402" w:rsidRDefault="00863402" w:rsidP="001645D0">
      <w:r>
        <w:rPr>
          <w:rFonts w:hint="eastAsia"/>
        </w:rPr>
        <w:t>程银</w:t>
      </w:r>
      <w:r>
        <w:t xml:space="preserve">=E, </w:t>
      </w:r>
    </w:p>
    <w:p w:rsidR="00863402" w:rsidRDefault="00863402" w:rsidP="001645D0">
      <w:r>
        <w:rPr>
          <w:rFonts w:hint="eastAsia"/>
        </w:rPr>
        <w:t>侯选</w:t>
      </w:r>
      <w:r>
        <w:t xml:space="preserve">=E, </w:t>
      </w:r>
    </w:p>
    <w:p w:rsidR="00863402" w:rsidRDefault="00863402" w:rsidP="001645D0">
      <w:r>
        <w:rPr>
          <w:rFonts w:hint="eastAsia"/>
        </w:rPr>
        <w:t>张横</w:t>
      </w:r>
      <w:r>
        <w:t xml:space="preserve">=E, </w:t>
      </w:r>
    </w:p>
    <w:p w:rsidR="00863402" w:rsidRDefault="00863402" w:rsidP="001645D0">
      <w:r>
        <w:rPr>
          <w:rFonts w:hint="eastAsia"/>
        </w:rPr>
        <w:t>李湛</w:t>
      </w:r>
      <w:r>
        <w:t xml:space="preserve">=E, </w:t>
      </w:r>
    </w:p>
    <w:p w:rsidR="00863402" w:rsidRDefault="00863402" w:rsidP="001645D0">
      <w:r>
        <w:rPr>
          <w:rFonts w:hint="eastAsia"/>
        </w:rPr>
        <w:t>成宜</w:t>
      </w:r>
      <w:r>
        <w:t xml:space="preserve">=E, </w:t>
      </w:r>
    </w:p>
    <w:p w:rsidR="00863402" w:rsidRDefault="00863402" w:rsidP="001645D0">
      <w:r>
        <w:rPr>
          <w:rFonts w:hint="eastAsia"/>
        </w:rPr>
        <w:t>曹操</w:t>
      </w:r>
      <w:r>
        <w:t xml:space="preserve">=E, </w:t>
      </w:r>
    </w:p>
    <w:p w:rsidR="00863402" w:rsidRDefault="00863402" w:rsidP="001645D0">
      <w:r>
        <w:rPr>
          <w:rFonts w:hint="eastAsia"/>
        </w:rPr>
        <w:t>夏侯敦</w:t>
      </w:r>
      <w:r>
        <w:t xml:space="preserve">=E, </w:t>
      </w:r>
    </w:p>
    <w:p w:rsidR="00863402" w:rsidRDefault="00863402" w:rsidP="001645D0">
      <w:r>
        <w:rPr>
          <w:rFonts w:hint="eastAsia"/>
        </w:rPr>
        <w:t>夏侯渊</w:t>
      </w:r>
      <w:r>
        <w:t xml:space="preserve">=E, </w:t>
      </w:r>
    </w:p>
    <w:p w:rsidR="00863402" w:rsidRDefault="00863402" w:rsidP="001645D0">
      <w:r>
        <w:t>A</w:t>
      </w:r>
      <w:r>
        <w:rPr>
          <w:rFonts w:hint="eastAsia"/>
        </w:rPr>
        <w:t>曹仁</w:t>
      </w:r>
      <w:r>
        <w:t xml:space="preserve">=E,A </w:t>
      </w:r>
    </w:p>
    <w:p w:rsidR="00863402" w:rsidRDefault="00863402" w:rsidP="001645D0">
      <w:r>
        <w:t>B</w:t>
      </w:r>
      <w:r>
        <w:rPr>
          <w:rFonts w:hint="eastAsia"/>
        </w:rPr>
        <w:t>曹洪</w:t>
      </w:r>
      <w:r>
        <w:t xml:space="preserve">=E,B </w:t>
      </w:r>
    </w:p>
    <w:p w:rsidR="00863402" w:rsidRDefault="00863402" w:rsidP="001645D0">
      <w:r>
        <w:t>C</w:t>
      </w:r>
      <w:r>
        <w:rPr>
          <w:rFonts w:hint="eastAsia"/>
        </w:rPr>
        <w:t>荀域</w:t>
      </w:r>
      <w:r>
        <w:t xml:space="preserve">=E,C </w:t>
      </w:r>
    </w:p>
    <w:p w:rsidR="00863402" w:rsidRDefault="00863402" w:rsidP="001645D0">
      <w:r>
        <w:t>D</w:t>
      </w:r>
      <w:r>
        <w:rPr>
          <w:rFonts w:hint="eastAsia"/>
        </w:rPr>
        <w:t>曹纯</w:t>
      </w:r>
      <w:r>
        <w:t xml:space="preserve">=E,D </w:t>
      </w:r>
    </w:p>
    <w:p w:rsidR="00863402" w:rsidRDefault="00863402" w:rsidP="001645D0">
      <w:r>
        <w:t>E</w:t>
      </w:r>
      <w:r>
        <w:rPr>
          <w:rFonts w:hint="eastAsia"/>
        </w:rPr>
        <w:t>程昱</w:t>
      </w:r>
      <w:r>
        <w:t xml:space="preserve">=E,E </w:t>
      </w:r>
    </w:p>
    <w:p w:rsidR="00863402" w:rsidRDefault="00863402" w:rsidP="001645D0">
      <w:r>
        <w:t>F</w:t>
      </w:r>
      <w:r>
        <w:rPr>
          <w:rFonts w:hint="eastAsia"/>
        </w:rPr>
        <w:t>刘晔</w:t>
      </w:r>
      <w:r>
        <w:t xml:space="preserve">=E,F </w:t>
      </w:r>
    </w:p>
    <w:p w:rsidR="00863402" w:rsidRDefault="00863402" w:rsidP="001645D0">
      <w:r>
        <w:t>0</w:t>
      </w:r>
      <w:r>
        <w:rPr>
          <w:rFonts w:hint="eastAsia"/>
        </w:rPr>
        <w:t>郭嘉</w:t>
      </w:r>
      <w:r>
        <w:t xml:space="preserve">=E,0 </w:t>
      </w:r>
    </w:p>
    <w:p w:rsidR="00863402" w:rsidRDefault="00863402" w:rsidP="001645D0">
      <w:r>
        <w:rPr>
          <w:rFonts w:hint="eastAsia"/>
        </w:rPr>
        <w:t>于禁</w:t>
      </w:r>
      <w:r>
        <w:t xml:space="preserve">=E, </w:t>
      </w:r>
    </w:p>
    <w:p w:rsidR="00863402" w:rsidRDefault="00863402" w:rsidP="001645D0">
      <w:r>
        <w:rPr>
          <w:rFonts w:hint="eastAsia"/>
        </w:rPr>
        <w:t>荀攸</w:t>
      </w:r>
      <w:r>
        <w:t xml:space="preserve">=E, </w:t>
      </w:r>
    </w:p>
    <w:p w:rsidR="00863402" w:rsidRDefault="00863402" w:rsidP="001645D0">
      <w:r>
        <w:rPr>
          <w:rFonts w:hint="eastAsia"/>
        </w:rPr>
        <w:t>乐进</w:t>
      </w:r>
      <w:r>
        <w:t xml:space="preserve">=E, </w:t>
      </w:r>
    </w:p>
    <w:p w:rsidR="00863402" w:rsidRDefault="00863402" w:rsidP="001645D0">
      <w:r>
        <w:rPr>
          <w:rFonts w:hint="eastAsia"/>
        </w:rPr>
        <w:t>王粲</w:t>
      </w:r>
      <w:r>
        <w:t xml:space="preserve">=E, </w:t>
      </w:r>
    </w:p>
    <w:p w:rsidR="00863402" w:rsidRDefault="00863402" w:rsidP="001645D0">
      <w:r>
        <w:rPr>
          <w:rFonts w:hint="eastAsia"/>
        </w:rPr>
        <w:t>陈矫</w:t>
      </w:r>
      <w:r>
        <w:t xml:space="preserve">=E, </w:t>
      </w:r>
    </w:p>
    <w:p w:rsidR="00863402" w:rsidRDefault="00863402" w:rsidP="001645D0">
      <w:r>
        <w:rPr>
          <w:rFonts w:hint="eastAsia"/>
        </w:rPr>
        <w:t>曹昂</w:t>
      </w:r>
      <w:r>
        <w:t xml:space="preserve">=E, </w:t>
      </w:r>
    </w:p>
    <w:p w:rsidR="00863402" w:rsidRDefault="00863402" w:rsidP="001645D0">
      <w:r>
        <w:rPr>
          <w:rFonts w:hint="eastAsia"/>
        </w:rPr>
        <w:t>典韦</w:t>
      </w:r>
      <w:r>
        <w:t xml:space="preserve">=E, </w:t>
      </w:r>
    </w:p>
    <w:p w:rsidR="00863402" w:rsidRDefault="00863402" w:rsidP="001645D0">
      <w:r>
        <w:rPr>
          <w:rFonts w:hint="eastAsia"/>
        </w:rPr>
        <w:t>梁兴</w:t>
      </w:r>
      <w:r>
        <w:t xml:space="preserve">=E, </w:t>
      </w:r>
    </w:p>
    <w:p w:rsidR="00863402" w:rsidRDefault="00863402" w:rsidP="001645D0">
      <w:r>
        <w:rPr>
          <w:rFonts w:hint="eastAsia"/>
        </w:rPr>
        <w:t>韩遂</w:t>
      </w:r>
      <w:r>
        <w:t xml:space="preserve">=E, </w:t>
      </w:r>
    </w:p>
    <w:p w:rsidR="00863402" w:rsidRDefault="00863402" w:rsidP="001645D0">
      <w:r>
        <w:t>A</w:t>
      </w:r>
      <w:r>
        <w:rPr>
          <w:rFonts w:hint="eastAsia"/>
        </w:rPr>
        <w:t>杨秋</w:t>
      </w:r>
      <w:r>
        <w:t xml:space="preserve">=E,A </w:t>
      </w:r>
    </w:p>
    <w:p w:rsidR="00863402" w:rsidRDefault="00863402" w:rsidP="001645D0">
      <w:r>
        <w:t>B</w:t>
      </w:r>
      <w:r>
        <w:rPr>
          <w:rFonts w:hint="eastAsia"/>
        </w:rPr>
        <w:t>马玩</w:t>
      </w:r>
      <w:r>
        <w:t xml:space="preserve">=E,B </w:t>
      </w:r>
    </w:p>
    <w:p w:rsidR="00863402" w:rsidRDefault="00863402" w:rsidP="001645D0">
      <w:r>
        <w:t>C</w:t>
      </w:r>
      <w:r>
        <w:rPr>
          <w:rFonts w:hint="eastAsia"/>
        </w:rPr>
        <w:t>孔秀</w:t>
      </w:r>
      <w:r>
        <w:t xml:space="preserve">=E,C </w:t>
      </w:r>
    </w:p>
    <w:p w:rsidR="00863402" w:rsidRDefault="00863402" w:rsidP="001645D0">
      <w:r>
        <w:t>D</w:t>
      </w:r>
      <w:r>
        <w:rPr>
          <w:rFonts w:hint="eastAsia"/>
        </w:rPr>
        <w:t>韩福</w:t>
      </w:r>
      <w:r>
        <w:t xml:space="preserve">=E,D </w:t>
      </w:r>
    </w:p>
    <w:p w:rsidR="00863402" w:rsidRDefault="00863402" w:rsidP="001645D0">
      <w:r>
        <w:t>E</w:t>
      </w:r>
      <w:r>
        <w:rPr>
          <w:rFonts w:hint="eastAsia"/>
        </w:rPr>
        <w:t>卞喜</w:t>
      </w:r>
      <w:r>
        <w:t xml:space="preserve">=E,E </w:t>
      </w:r>
    </w:p>
    <w:p w:rsidR="00863402" w:rsidRDefault="00863402" w:rsidP="001645D0">
      <w:r>
        <w:t>F</w:t>
      </w:r>
      <w:r>
        <w:rPr>
          <w:rFonts w:hint="eastAsia"/>
        </w:rPr>
        <w:t>王植</w:t>
      </w:r>
      <w:r>
        <w:t xml:space="preserve">=E,F </w:t>
      </w:r>
    </w:p>
    <w:p w:rsidR="00863402" w:rsidRDefault="00863402" w:rsidP="001645D0">
      <w:r>
        <w:t>A0</w:t>
      </w:r>
      <w:r>
        <w:rPr>
          <w:rFonts w:hint="eastAsia"/>
        </w:rPr>
        <w:t>秦琪</w:t>
      </w:r>
      <w:r>
        <w:t xml:space="preserve">=E,A0 </w:t>
      </w:r>
    </w:p>
    <w:p w:rsidR="00863402" w:rsidRDefault="00863402" w:rsidP="001645D0">
      <w:r>
        <w:t>A</w:t>
      </w:r>
      <w:r>
        <w:rPr>
          <w:rFonts w:hint="eastAsia"/>
        </w:rPr>
        <w:t>钟瑶</w:t>
      </w:r>
      <w:r>
        <w:t xml:space="preserve">=E,A </w:t>
      </w:r>
    </w:p>
    <w:p w:rsidR="00863402" w:rsidRDefault="00863402" w:rsidP="001645D0">
      <w:r>
        <w:t>A</w:t>
      </w:r>
      <w:r>
        <w:rPr>
          <w:rFonts w:hint="eastAsia"/>
        </w:rPr>
        <w:t>丁斐</w:t>
      </w:r>
      <w:r>
        <w:t xml:space="preserve">=E,A </w:t>
      </w:r>
    </w:p>
    <w:p w:rsidR="00863402" w:rsidRDefault="00863402" w:rsidP="001645D0">
      <w:r>
        <w:t>A</w:t>
      </w:r>
      <w:r>
        <w:rPr>
          <w:rFonts w:hint="eastAsia"/>
        </w:rPr>
        <w:t>王必</w:t>
      </w:r>
      <w:r>
        <w:t xml:space="preserve">=E,A </w:t>
      </w:r>
    </w:p>
    <w:p w:rsidR="00863402" w:rsidRDefault="00863402" w:rsidP="001645D0">
      <w:r>
        <w:t>A</w:t>
      </w:r>
      <w:r>
        <w:rPr>
          <w:rFonts w:hint="eastAsia"/>
        </w:rPr>
        <w:t>金惟</w:t>
      </w:r>
      <w:r>
        <w:t xml:space="preserve">=E,A </w:t>
      </w:r>
    </w:p>
    <w:p w:rsidR="00863402" w:rsidRDefault="00863402" w:rsidP="001645D0">
      <w:r>
        <w:t>A</w:t>
      </w:r>
      <w:r>
        <w:rPr>
          <w:rFonts w:hint="eastAsia"/>
        </w:rPr>
        <w:t>韦晃</w:t>
      </w:r>
      <w:r>
        <w:t xml:space="preserve">=E,A </w:t>
      </w:r>
    </w:p>
    <w:p w:rsidR="00863402" w:rsidRDefault="00863402" w:rsidP="001645D0">
      <w:r>
        <w:t>A</w:t>
      </w:r>
      <w:r>
        <w:rPr>
          <w:rFonts w:hint="eastAsia"/>
        </w:rPr>
        <w:t>耿纪</w:t>
      </w:r>
      <w:r>
        <w:t xml:space="preserve">=E,A </w:t>
      </w:r>
    </w:p>
    <w:p w:rsidR="00863402" w:rsidRDefault="00863402" w:rsidP="001645D0">
      <w:r>
        <w:t>A</w:t>
      </w:r>
      <w:r>
        <w:rPr>
          <w:rFonts w:hint="eastAsia"/>
        </w:rPr>
        <w:t>李典</w:t>
      </w:r>
      <w:r>
        <w:t xml:space="preserve">=E,A </w:t>
      </w:r>
    </w:p>
    <w:p w:rsidR="00863402" w:rsidRDefault="00863402" w:rsidP="001645D0">
      <w:r>
        <w:t>A</w:t>
      </w:r>
      <w:r>
        <w:rPr>
          <w:rFonts w:hint="eastAsia"/>
        </w:rPr>
        <w:t>吕虔</w:t>
      </w:r>
      <w:r>
        <w:t xml:space="preserve">=E,A </w:t>
      </w:r>
    </w:p>
    <w:p w:rsidR="00863402" w:rsidRDefault="00863402" w:rsidP="001645D0">
      <w:r>
        <w:t>A</w:t>
      </w:r>
      <w:r>
        <w:rPr>
          <w:rFonts w:hint="eastAsia"/>
        </w:rPr>
        <w:t>魏续</w:t>
      </w:r>
      <w:r>
        <w:t xml:space="preserve">=E,A </w:t>
      </w:r>
    </w:p>
    <w:p w:rsidR="00863402" w:rsidRDefault="00863402" w:rsidP="001645D0">
      <w:r>
        <w:t>AA</w:t>
      </w:r>
      <w:r>
        <w:rPr>
          <w:rFonts w:hint="eastAsia"/>
        </w:rPr>
        <w:t>侯成</w:t>
      </w:r>
      <w:r>
        <w:t xml:space="preserve">=E,AA </w:t>
      </w:r>
    </w:p>
    <w:p w:rsidR="00863402" w:rsidRDefault="00863402" w:rsidP="001645D0">
      <w:r>
        <w:t>AB</w:t>
      </w:r>
      <w:r>
        <w:rPr>
          <w:rFonts w:hint="eastAsia"/>
        </w:rPr>
        <w:t>张辽</w:t>
      </w:r>
      <w:r>
        <w:t xml:space="preserve">=E,AB </w:t>
      </w:r>
    </w:p>
    <w:p w:rsidR="00863402" w:rsidRDefault="00863402" w:rsidP="001645D0">
      <w:r>
        <w:t>AC</w:t>
      </w:r>
      <w:r>
        <w:rPr>
          <w:rFonts w:hint="eastAsia"/>
        </w:rPr>
        <w:t>徐晃</w:t>
      </w:r>
      <w:r>
        <w:t xml:space="preserve">=E,AC </w:t>
      </w:r>
    </w:p>
    <w:p w:rsidR="00863402" w:rsidRDefault="00863402" w:rsidP="001645D0">
      <w:r>
        <w:t>AD</w:t>
      </w:r>
      <w:r>
        <w:rPr>
          <w:rFonts w:hint="eastAsia"/>
        </w:rPr>
        <w:t>曹休</w:t>
      </w:r>
      <w:r>
        <w:t xml:space="preserve">=E,AD </w:t>
      </w:r>
    </w:p>
    <w:p w:rsidR="00863402" w:rsidRDefault="00863402" w:rsidP="001645D0">
      <w:r>
        <w:t>AE</w:t>
      </w:r>
      <w:r>
        <w:rPr>
          <w:rFonts w:hint="eastAsia"/>
        </w:rPr>
        <w:t>贾诩</w:t>
      </w:r>
      <w:r>
        <w:t xml:space="preserve">=E,AE </w:t>
      </w:r>
    </w:p>
    <w:p w:rsidR="00863402" w:rsidRDefault="00863402" w:rsidP="001645D0">
      <w:r>
        <w:t>AF</w:t>
      </w:r>
      <w:r>
        <w:rPr>
          <w:rFonts w:hint="eastAsia"/>
        </w:rPr>
        <w:t>许褚</w:t>
      </w:r>
      <w:r>
        <w:t xml:space="preserve">=E,AF </w:t>
      </w:r>
    </w:p>
    <w:p w:rsidR="00863402" w:rsidRDefault="00863402" w:rsidP="001645D0">
      <w:r>
        <w:t>B0</w:t>
      </w:r>
      <w:r>
        <w:rPr>
          <w:rFonts w:hint="eastAsia"/>
        </w:rPr>
        <w:t>成宜</w:t>
      </w:r>
      <w:r>
        <w:t xml:space="preserve">=E,B0 </w:t>
      </w:r>
    </w:p>
    <w:p w:rsidR="00863402" w:rsidRDefault="00863402" w:rsidP="001645D0">
      <w:r>
        <w:t>B</w:t>
      </w:r>
      <w:r>
        <w:rPr>
          <w:rFonts w:hint="eastAsia"/>
        </w:rPr>
        <w:t>司马懿</w:t>
      </w:r>
      <w:r>
        <w:t xml:space="preserve">=E,B </w:t>
      </w:r>
    </w:p>
    <w:p w:rsidR="00863402" w:rsidRDefault="00863402" w:rsidP="001645D0">
      <w:r>
        <w:t>B</w:t>
      </w:r>
      <w:r>
        <w:rPr>
          <w:rFonts w:hint="eastAsia"/>
        </w:rPr>
        <w:t>毛疥</w:t>
      </w:r>
      <w:r>
        <w:t xml:space="preserve">=E,B </w:t>
      </w:r>
    </w:p>
    <w:p w:rsidR="00863402" w:rsidRDefault="00863402" w:rsidP="001645D0">
      <w:r>
        <w:t>B</w:t>
      </w:r>
      <w:r>
        <w:rPr>
          <w:rFonts w:hint="eastAsia"/>
        </w:rPr>
        <w:t>曹真</w:t>
      </w:r>
      <w:r>
        <w:t xml:space="preserve">=E,B </w:t>
      </w:r>
    </w:p>
    <w:p w:rsidR="00863402" w:rsidRDefault="00863402" w:rsidP="001645D0">
      <w:r>
        <w:t>B</w:t>
      </w:r>
      <w:r>
        <w:rPr>
          <w:rFonts w:hint="eastAsia"/>
        </w:rPr>
        <w:t>牛金</w:t>
      </w:r>
      <w:r>
        <w:t xml:space="preserve">=E,B </w:t>
      </w:r>
    </w:p>
    <w:p w:rsidR="00863402" w:rsidRDefault="00863402" w:rsidP="001645D0">
      <w:r>
        <w:t>B</w:t>
      </w:r>
      <w:r>
        <w:rPr>
          <w:rFonts w:hint="eastAsia"/>
        </w:rPr>
        <w:t>刘瑶</w:t>
      </w:r>
      <w:r>
        <w:t xml:space="preserve">=E,B </w:t>
      </w:r>
    </w:p>
    <w:p w:rsidR="00863402" w:rsidRDefault="00863402" w:rsidP="001645D0">
      <w:r>
        <w:t>B</w:t>
      </w:r>
      <w:r>
        <w:rPr>
          <w:rFonts w:hint="eastAsia"/>
        </w:rPr>
        <w:t>吕翔</w:t>
      </w:r>
      <w:r>
        <w:t xml:space="preserve">=E,B </w:t>
      </w:r>
    </w:p>
    <w:p w:rsidR="00863402" w:rsidRDefault="00863402" w:rsidP="001645D0">
      <w:r>
        <w:t>B</w:t>
      </w:r>
      <w:r>
        <w:rPr>
          <w:rFonts w:hint="eastAsia"/>
        </w:rPr>
        <w:t>吕旷</w:t>
      </w:r>
      <w:r>
        <w:t xml:space="preserve">=E,B </w:t>
      </w:r>
    </w:p>
    <w:p w:rsidR="00863402" w:rsidRDefault="00863402" w:rsidP="001645D0">
      <w:r>
        <w:t>B</w:t>
      </w:r>
      <w:r>
        <w:rPr>
          <w:rFonts w:hint="eastAsia"/>
        </w:rPr>
        <w:t>马延</w:t>
      </w:r>
      <w:r>
        <w:t xml:space="preserve">=E,B </w:t>
      </w:r>
    </w:p>
    <w:p w:rsidR="00863402" w:rsidRDefault="00863402" w:rsidP="001645D0">
      <w:r>
        <w:t>B</w:t>
      </w:r>
      <w:r>
        <w:rPr>
          <w:rFonts w:hint="eastAsia"/>
        </w:rPr>
        <w:t>张凯</w:t>
      </w:r>
      <w:r>
        <w:t xml:space="preserve">=E,B </w:t>
      </w:r>
    </w:p>
    <w:p w:rsidR="00863402" w:rsidRDefault="00863402" w:rsidP="001645D0">
      <w:r>
        <w:t>BA</w:t>
      </w:r>
      <w:r>
        <w:rPr>
          <w:rFonts w:hint="eastAsia"/>
        </w:rPr>
        <w:t>王朗</w:t>
      </w:r>
      <w:r>
        <w:t xml:space="preserve">=E,BA </w:t>
      </w:r>
    </w:p>
    <w:p w:rsidR="00863402" w:rsidRDefault="00863402" w:rsidP="001645D0">
      <w:r>
        <w:t>BB</w:t>
      </w:r>
      <w:r>
        <w:rPr>
          <w:rFonts w:hint="eastAsia"/>
        </w:rPr>
        <w:t>曹丕</w:t>
      </w:r>
      <w:r>
        <w:t xml:space="preserve">=E,BB </w:t>
      </w:r>
    </w:p>
    <w:p w:rsidR="00863402" w:rsidRDefault="00863402" w:rsidP="001645D0">
      <w:r>
        <w:t>BC</w:t>
      </w:r>
      <w:r>
        <w:rPr>
          <w:rFonts w:hint="eastAsia"/>
        </w:rPr>
        <w:t>高览</w:t>
      </w:r>
      <w:r>
        <w:t xml:space="preserve">=E,BC </w:t>
      </w:r>
    </w:p>
    <w:p w:rsidR="00863402" w:rsidRDefault="00863402" w:rsidP="001645D0">
      <w:r>
        <w:t>BD</w:t>
      </w:r>
      <w:r>
        <w:rPr>
          <w:rFonts w:hint="eastAsia"/>
        </w:rPr>
        <w:t>许攸</w:t>
      </w:r>
      <w:r>
        <w:t xml:space="preserve">=E,BD </w:t>
      </w:r>
    </w:p>
    <w:p w:rsidR="00863402" w:rsidRDefault="00863402" w:rsidP="001645D0">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t>F</w:t>
      </w:r>
      <w:r>
        <w:rPr>
          <w:rFonts w:hint="eastAsia"/>
        </w:rPr>
        <w:t>刘辟</w:t>
      </w:r>
      <w:r>
        <w:t xml:space="preserve">=E,F </w:t>
      </w:r>
    </w:p>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r>
        <w:t xml:space="preserve">|||xkseraph </w:t>
      </w:r>
    </w:p>
    <w:p w:rsidR="00863402" w:rsidRDefault="00863402" w:rsidP="001645D0"/>
    <w:p w:rsidR="00863402" w:rsidRDefault="00863402" w:rsidP="001645D0">
      <w:r>
        <w:t>[</w:t>
      </w:r>
      <w:r>
        <w:rPr>
          <w:rFonts w:hint="eastAsia"/>
        </w:rPr>
        <w:t>我方角色</w:t>
      </w:r>
      <w:r>
        <w:t xml:space="preserve">] </w:t>
      </w:r>
    </w:p>
    <w:p w:rsidR="00863402" w:rsidRDefault="00863402" w:rsidP="001645D0">
      <w:r>
        <w:rPr>
          <w:rFonts w:hint="eastAsia"/>
        </w:rPr>
        <w:t>刘备</w:t>
      </w:r>
      <w:r>
        <w:t xml:space="preserve">=E, </w:t>
      </w:r>
    </w:p>
    <w:p w:rsidR="00863402" w:rsidRDefault="00863402" w:rsidP="001645D0">
      <w:r>
        <w:rPr>
          <w:rFonts w:hint="eastAsia"/>
        </w:rPr>
        <w:t>关羽</w:t>
      </w:r>
      <w:r>
        <w:t xml:space="preserve">=E, </w:t>
      </w:r>
    </w:p>
    <w:p w:rsidR="00863402" w:rsidRDefault="00863402" w:rsidP="001645D0">
      <w:r>
        <w:rPr>
          <w:rFonts w:hint="eastAsia"/>
        </w:rPr>
        <w:t>张飞</w:t>
      </w:r>
      <w:r>
        <w:t xml:space="preserve">=E, </w:t>
      </w:r>
    </w:p>
    <w:p w:rsidR="00863402" w:rsidRDefault="00863402" w:rsidP="001645D0">
      <w:r>
        <w:rPr>
          <w:rFonts w:hint="eastAsia"/>
        </w:rPr>
        <w:t>关兴</w:t>
      </w:r>
      <w:r>
        <w:t xml:space="preserve">=E, </w:t>
      </w:r>
    </w:p>
    <w:p w:rsidR="00863402" w:rsidRDefault="00863402" w:rsidP="001645D0">
      <w:r>
        <w:rPr>
          <w:rFonts w:hint="eastAsia"/>
        </w:rPr>
        <w:t>关索</w:t>
      </w:r>
      <w:r>
        <w:t xml:space="preserve">=E, </w:t>
      </w:r>
    </w:p>
    <w:p w:rsidR="00863402" w:rsidRDefault="00863402" w:rsidP="001645D0">
      <w:r>
        <w:rPr>
          <w:rFonts w:hint="eastAsia"/>
        </w:rPr>
        <w:t>张苞</w:t>
      </w:r>
      <w:r>
        <w:t xml:space="preserve">=E, </w:t>
      </w:r>
    </w:p>
    <w:p w:rsidR="00863402" w:rsidRDefault="00863402" w:rsidP="001645D0">
      <w:r>
        <w:rPr>
          <w:rFonts w:hint="eastAsia"/>
        </w:rPr>
        <w:t>陈登</w:t>
      </w:r>
      <w:r>
        <w:t xml:space="preserve">=E, </w:t>
      </w:r>
    </w:p>
    <w:p w:rsidR="00863402" w:rsidRDefault="00863402" w:rsidP="001645D0">
      <w:r>
        <w:rPr>
          <w:rFonts w:hint="eastAsia"/>
        </w:rPr>
        <w:t>诸葛亮</w:t>
      </w:r>
      <w:r>
        <w:t xml:space="preserve">=E, </w:t>
      </w:r>
    </w:p>
    <w:p w:rsidR="00863402" w:rsidRDefault="00863402" w:rsidP="001645D0">
      <w:r>
        <w:rPr>
          <w:rFonts w:hint="eastAsia"/>
        </w:rPr>
        <w:t>关平</w:t>
      </w:r>
      <w:r>
        <w:t xml:space="preserve">=E, </w:t>
      </w:r>
    </w:p>
    <w:p w:rsidR="00863402" w:rsidRDefault="00863402" w:rsidP="001645D0">
      <w:r>
        <w:t>0A</w:t>
      </w:r>
      <w:r>
        <w:rPr>
          <w:rFonts w:hint="eastAsia"/>
        </w:rPr>
        <w:t>刘封</w:t>
      </w:r>
      <w:r>
        <w:t xml:space="preserve">=E,0A </w:t>
      </w:r>
    </w:p>
    <w:p w:rsidR="00863402" w:rsidRDefault="00863402" w:rsidP="001645D0">
      <w:r>
        <w:t>0B</w:t>
      </w:r>
      <w:r>
        <w:rPr>
          <w:rFonts w:hint="eastAsia"/>
        </w:rPr>
        <w:t>赵云</w:t>
      </w:r>
      <w:r>
        <w:t xml:space="preserve">=E,0B </w:t>
      </w:r>
    </w:p>
    <w:p w:rsidR="00863402" w:rsidRDefault="00863402" w:rsidP="001645D0">
      <w:r>
        <w:t>0C</w:t>
      </w:r>
      <w:r>
        <w:rPr>
          <w:rFonts w:hint="eastAsia"/>
        </w:rPr>
        <w:t>神谜武将（关羽）</w:t>
      </w:r>
      <w:r>
        <w:t xml:space="preserve">=E,0C </w:t>
      </w:r>
    </w:p>
    <w:p w:rsidR="00863402" w:rsidRDefault="00863402" w:rsidP="001645D0">
      <w:r>
        <w:t>0D</w:t>
      </w:r>
      <w:r>
        <w:rPr>
          <w:rFonts w:hint="eastAsia"/>
        </w:rPr>
        <w:t>伊籍</w:t>
      </w:r>
      <w:r>
        <w:t xml:space="preserve">=E,0D </w:t>
      </w:r>
    </w:p>
    <w:p w:rsidR="00863402" w:rsidRDefault="00863402" w:rsidP="001645D0">
      <w:r>
        <w:t>0E</w:t>
      </w:r>
      <w:r>
        <w:rPr>
          <w:rFonts w:hint="eastAsia"/>
        </w:rPr>
        <w:t>周仓</w:t>
      </w:r>
      <w:r>
        <w:t xml:space="preserve">=E,0E </w:t>
      </w:r>
    </w:p>
    <w:p w:rsidR="00863402" w:rsidRDefault="00863402" w:rsidP="001645D0">
      <w:r>
        <w:t>0F</w:t>
      </w:r>
      <w:r>
        <w:rPr>
          <w:rFonts w:hint="eastAsia"/>
        </w:rPr>
        <w:t>庞统</w:t>
      </w:r>
      <w:r>
        <w:t xml:space="preserve">=E,0F </w:t>
      </w:r>
    </w:p>
    <w:p w:rsidR="00863402" w:rsidRDefault="00863402" w:rsidP="001645D0">
      <w:r>
        <w:rPr>
          <w:rFonts w:hint="eastAsia"/>
        </w:rPr>
        <w:t>马良</w:t>
      </w:r>
      <w:r>
        <w:t xml:space="preserve">=E, </w:t>
      </w:r>
    </w:p>
    <w:p w:rsidR="00863402" w:rsidRDefault="00863402" w:rsidP="001645D0">
      <w:r>
        <w:rPr>
          <w:rFonts w:hint="eastAsia"/>
        </w:rPr>
        <w:t>马谡</w:t>
      </w:r>
      <w:r>
        <w:t xml:space="preserve">=E, </w:t>
      </w:r>
    </w:p>
    <w:p w:rsidR="00863402" w:rsidRDefault="00863402" w:rsidP="001645D0">
      <w:r>
        <w:rPr>
          <w:rFonts w:hint="eastAsia"/>
        </w:rPr>
        <w:t>姜维</w:t>
      </w:r>
      <w:r>
        <w:t xml:space="preserve">=E, </w:t>
      </w:r>
    </w:p>
    <w:p w:rsidR="00863402" w:rsidRDefault="00863402" w:rsidP="001645D0">
      <w:r>
        <w:rPr>
          <w:rFonts w:hint="eastAsia"/>
        </w:rPr>
        <w:t>袁术</w:t>
      </w:r>
      <w:r>
        <w:t xml:space="preserve">=E, </w:t>
      </w:r>
    </w:p>
    <w:p w:rsidR="00863402" w:rsidRDefault="00863402" w:rsidP="001645D0">
      <w:r>
        <w:rPr>
          <w:rFonts w:hint="eastAsia"/>
        </w:rPr>
        <w:t>雷薄</w:t>
      </w:r>
      <w:r>
        <w:t xml:space="preserve">=E, </w:t>
      </w:r>
    </w:p>
    <w:p w:rsidR="00863402" w:rsidRDefault="00863402" w:rsidP="001645D0">
      <w:r>
        <w:rPr>
          <w:rFonts w:hint="eastAsia"/>
        </w:rPr>
        <w:t>李丰</w:t>
      </w:r>
      <w:r>
        <w:t xml:space="preserve">=E, </w:t>
      </w:r>
    </w:p>
    <w:p w:rsidR="00863402" w:rsidRDefault="00863402" w:rsidP="001645D0">
      <w:r>
        <w:rPr>
          <w:rFonts w:hint="eastAsia"/>
        </w:rPr>
        <w:t>陈兰</w:t>
      </w:r>
      <w:r>
        <w:t xml:space="preserve">=E, </w:t>
      </w:r>
    </w:p>
    <w:p w:rsidR="00863402" w:rsidRDefault="00863402" w:rsidP="001645D0">
      <w:r>
        <w:rPr>
          <w:rFonts w:hint="eastAsia"/>
        </w:rPr>
        <w:t>袁胤</w:t>
      </w:r>
      <w:r>
        <w:t xml:space="preserve">=E, </w:t>
      </w:r>
    </w:p>
    <w:p w:rsidR="00863402" w:rsidRDefault="00863402" w:rsidP="001645D0">
      <w:r>
        <w:rPr>
          <w:rFonts w:hint="eastAsia"/>
        </w:rPr>
        <w:t>张勋</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梁刚</w:t>
      </w:r>
      <w:r>
        <w:t xml:space="preserve">=E,A </w:t>
      </w:r>
    </w:p>
    <w:p w:rsidR="00863402" w:rsidRDefault="00863402" w:rsidP="001645D0">
      <w:r>
        <w:t>B</w:t>
      </w:r>
      <w:r>
        <w:rPr>
          <w:rFonts w:hint="eastAsia"/>
        </w:rPr>
        <w:t>梁纪</w:t>
      </w:r>
      <w:r>
        <w:t xml:space="preserve">=E,B </w:t>
      </w:r>
    </w:p>
    <w:p w:rsidR="00863402" w:rsidRDefault="00863402" w:rsidP="001645D0">
      <w:r>
        <w:t>C</w:t>
      </w:r>
      <w:r>
        <w:rPr>
          <w:rFonts w:hint="eastAsia"/>
        </w:rPr>
        <w:t>乐就</w:t>
      </w:r>
      <w:r>
        <w:t xml:space="preserve">=E,C </w:t>
      </w:r>
    </w:p>
    <w:p w:rsidR="00863402" w:rsidRDefault="00863402" w:rsidP="001645D0">
      <w:r>
        <w:t>D</w:t>
      </w:r>
      <w:r>
        <w:rPr>
          <w:rFonts w:hint="eastAsia"/>
        </w:rPr>
        <w:t>大蛇</w:t>
      </w:r>
      <w:r>
        <w:t xml:space="preserve">=E,D </w:t>
      </w:r>
    </w:p>
    <w:p w:rsidR="00863402" w:rsidRDefault="00863402" w:rsidP="001645D0">
      <w:r>
        <w:t>E</w:t>
      </w:r>
      <w:r>
        <w:rPr>
          <w:rFonts w:hint="eastAsia"/>
        </w:rPr>
        <w:t>沮授</w:t>
      </w:r>
      <w:r>
        <w:t xml:space="preserve">=E,E </w:t>
      </w:r>
    </w:p>
    <w:p w:rsidR="00863402" w:rsidRDefault="00863402" w:rsidP="001645D0">
      <w:r>
        <w:t>F</w:t>
      </w:r>
      <w:r>
        <w:rPr>
          <w:rFonts w:hint="eastAsia"/>
        </w:rPr>
        <w:t>郭图</w:t>
      </w:r>
      <w:r>
        <w:t xml:space="preserve">=E,F </w:t>
      </w:r>
    </w:p>
    <w:p w:rsidR="00863402" w:rsidRDefault="00863402" w:rsidP="001645D0">
      <w:r>
        <w:t>0</w:t>
      </w:r>
      <w:r>
        <w:rPr>
          <w:rFonts w:hint="eastAsia"/>
        </w:rPr>
        <w:t>颜良</w:t>
      </w:r>
      <w:r>
        <w:t xml:space="preserve">=E,0 </w:t>
      </w:r>
    </w:p>
    <w:p w:rsidR="00863402" w:rsidRDefault="00863402" w:rsidP="001645D0">
      <w:r>
        <w:rPr>
          <w:rFonts w:hint="eastAsia"/>
        </w:rPr>
        <w:t>文丑</w:t>
      </w:r>
      <w:r>
        <w:t xml:space="preserve">=E, </w:t>
      </w:r>
    </w:p>
    <w:p w:rsidR="00863402" w:rsidRDefault="00863402" w:rsidP="001645D0">
      <w:r>
        <w:rPr>
          <w:rFonts w:hint="eastAsia"/>
        </w:rPr>
        <w:t>田丰</w:t>
      </w:r>
      <w:r>
        <w:t xml:space="preserve">=E, </w:t>
      </w:r>
    </w:p>
    <w:p w:rsidR="00863402" w:rsidRDefault="00863402" w:rsidP="001645D0">
      <w:r>
        <w:rPr>
          <w:rFonts w:hint="eastAsia"/>
        </w:rPr>
        <w:t>蛇</w:t>
      </w:r>
      <w:r>
        <w:t xml:space="preserve">=E, </w:t>
      </w:r>
    </w:p>
    <w:p w:rsidR="00863402" w:rsidRDefault="00863402" w:rsidP="001645D0">
      <w:r>
        <w:rPr>
          <w:rFonts w:hint="eastAsia"/>
        </w:rPr>
        <w:t>韩遂</w:t>
      </w:r>
      <w:r>
        <w:t xml:space="preserve">=E, </w:t>
      </w:r>
    </w:p>
    <w:p w:rsidR="00863402" w:rsidRDefault="00863402" w:rsidP="001645D0">
      <w:r>
        <w:rPr>
          <w:rFonts w:hint="eastAsia"/>
        </w:rPr>
        <w:t>吕公</w:t>
      </w:r>
      <w:r>
        <w:t xml:space="preserve">=E, </w:t>
      </w:r>
    </w:p>
    <w:p w:rsidR="00863402" w:rsidRDefault="00863402" w:rsidP="001645D0">
      <w:r>
        <w:rPr>
          <w:rFonts w:hint="eastAsia"/>
        </w:rPr>
        <w:t>黄祖</w:t>
      </w:r>
      <w:r>
        <w:t xml:space="preserve">=E, </w:t>
      </w:r>
    </w:p>
    <w:p w:rsidR="00863402" w:rsidRDefault="00863402" w:rsidP="001645D0">
      <w:r>
        <w:rPr>
          <w:rFonts w:hint="eastAsia"/>
        </w:rPr>
        <w:t>蒯越</w:t>
      </w:r>
      <w:r>
        <w:t xml:space="preserve">=E, </w:t>
      </w:r>
    </w:p>
    <w:p w:rsidR="00863402" w:rsidRDefault="00863402" w:rsidP="001645D0">
      <w:r>
        <w:rPr>
          <w:rFonts w:hint="eastAsia"/>
        </w:rPr>
        <w:t>蔡瑁</w:t>
      </w:r>
      <w:r>
        <w:t xml:space="preserve">=E, </w:t>
      </w:r>
    </w:p>
    <w:p w:rsidR="00863402" w:rsidRDefault="00863402" w:rsidP="001645D0">
      <w:r>
        <w:rPr>
          <w:rFonts w:hint="eastAsia"/>
        </w:rPr>
        <w:t>王粲</w:t>
      </w:r>
      <w:r>
        <w:t xml:space="preserve">=E, </w:t>
      </w:r>
    </w:p>
    <w:p w:rsidR="00863402" w:rsidRDefault="00863402" w:rsidP="001645D0">
      <w:r>
        <w:t>A</w:t>
      </w:r>
      <w:r>
        <w:rPr>
          <w:rFonts w:hint="eastAsia"/>
        </w:rPr>
        <w:t>张允</w:t>
      </w:r>
      <w:r>
        <w:t xml:space="preserve">=E,A </w:t>
      </w:r>
    </w:p>
    <w:p w:rsidR="00863402" w:rsidRDefault="00863402" w:rsidP="001645D0">
      <w:r>
        <w:t>B</w:t>
      </w:r>
      <w:r>
        <w:rPr>
          <w:rFonts w:hint="eastAsia"/>
        </w:rPr>
        <w:t>甘宁</w:t>
      </w:r>
      <w:r>
        <w:t xml:space="preserve">=E,B </w:t>
      </w:r>
    </w:p>
    <w:p w:rsidR="00863402" w:rsidRDefault="00863402" w:rsidP="001645D0">
      <w:r>
        <w:t>C</w:t>
      </w:r>
      <w:r>
        <w:rPr>
          <w:rFonts w:hint="eastAsia"/>
        </w:rPr>
        <w:t>魏延</w:t>
      </w:r>
      <w:r>
        <w:t xml:space="preserve">=E,C </w:t>
      </w:r>
    </w:p>
    <w:p w:rsidR="00863402" w:rsidRDefault="00863402" w:rsidP="001645D0">
      <w:r>
        <w:t>D</w:t>
      </w:r>
      <w:r>
        <w:rPr>
          <w:rFonts w:hint="eastAsia"/>
        </w:rPr>
        <w:t>刘琦</w:t>
      </w:r>
      <w:r>
        <w:t xml:space="preserve">=E,D </w:t>
      </w:r>
    </w:p>
    <w:p w:rsidR="00863402" w:rsidRDefault="00863402" w:rsidP="001645D0">
      <w:r>
        <w:t>E</w:t>
      </w:r>
      <w:r>
        <w:rPr>
          <w:rFonts w:hint="eastAsia"/>
        </w:rPr>
        <w:t>文聘</w:t>
      </w:r>
      <w:r>
        <w:t xml:space="preserve">=E,E </w:t>
      </w:r>
    </w:p>
    <w:p w:rsidR="00863402" w:rsidRDefault="00863402" w:rsidP="001645D0">
      <w:r>
        <w:t>F</w:t>
      </w:r>
      <w:r>
        <w:rPr>
          <w:rFonts w:hint="eastAsia"/>
        </w:rPr>
        <w:t>蔡和</w:t>
      </w:r>
      <w:r>
        <w:t xml:space="preserve">=E,F </w:t>
      </w:r>
    </w:p>
    <w:p w:rsidR="00863402" w:rsidRDefault="00863402" w:rsidP="001645D0">
      <w:r>
        <w:rPr>
          <w:rFonts w:hint="eastAsia"/>
        </w:rPr>
        <w:t>蔡中</w:t>
      </w:r>
      <w:r>
        <w:t xml:space="preserve">=E, </w:t>
      </w:r>
    </w:p>
    <w:p w:rsidR="00863402" w:rsidRDefault="00863402" w:rsidP="001645D0">
      <w:r>
        <w:rPr>
          <w:rFonts w:hint="eastAsia"/>
        </w:rPr>
        <w:t>蔡勋</w:t>
      </w:r>
      <w:r>
        <w:t xml:space="preserve">=E, </w:t>
      </w:r>
    </w:p>
    <w:p w:rsidR="00863402" w:rsidRDefault="00863402" w:rsidP="001645D0">
      <w:r>
        <w:rPr>
          <w:rFonts w:hint="eastAsia"/>
        </w:rPr>
        <w:t>焦触</w:t>
      </w:r>
      <w:r>
        <w:t xml:space="preserve">=E, </w:t>
      </w:r>
    </w:p>
    <w:p w:rsidR="00863402" w:rsidRDefault="00863402" w:rsidP="001645D0">
      <w:r>
        <w:rPr>
          <w:rFonts w:hint="eastAsia"/>
        </w:rPr>
        <w:t>张南</w:t>
      </w:r>
      <w:r>
        <w:t xml:space="preserve">=E, </w:t>
      </w:r>
    </w:p>
    <w:p w:rsidR="00863402" w:rsidRDefault="00863402" w:rsidP="001645D0">
      <w:r>
        <w:rPr>
          <w:rFonts w:hint="eastAsia"/>
        </w:rPr>
        <w:t>赵范</w:t>
      </w:r>
      <w:r>
        <w:t xml:space="preserve">=E, </w:t>
      </w:r>
    </w:p>
    <w:p w:rsidR="00863402" w:rsidRDefault="00863402" w:rsidP="001645D0">
      <w:r>
        <w:rPr>
          <w:rFonts w:hint="eastAsia"/>
        </w:rPr>
        <w:t>鲍隆</w:t>
      </w:r>
      <w:r>
        <w:t xml:space="preserve">=E, </w:t>
      </w:r>
    </w:p>
    <w:p w:rsidR="00863402" w:rsidRDefault="00863402" w:rsidP="001645D0">
      <w:r>
        <w:rPr>
          <w:rFonts w:hint="eastAsia"/>
        </w:rPr>
        <w:t>陈应</w:t>
      </w:r>
      <w:r>
        <w:t xml:space="preserve">=E, </w:t>
      </w:r>
    </w:p>
    <w:p w:rsidR="00863402" w:rsidRDefault="00863402" w:rsidP="001645D0">
      <w:r>
        <w:rPr>
          <w:rFonts w:hint="eastAsia"/>
        </w:rPr>
        <w:t>金旋</w:t>
      </w:r>
      <w:r>
        <w:t xml:space="preserve">=E, </w:t>
      </w:r>
    </w:p>
    <w:p w:rsidR="00863402" w:rsidRDefault="00863402" w:rsidP="001645D0">
      <w:r>
        <w:rPr>
          <w:rFonts w:hint="eastAsia"/>
        </w:rPr>
        <w:t>巩志</w:t>
      </w:r>
      <w:r>
        <w:t xml:space="preserve">=E, </w:t>
      </w:r>
    </w:p>
    <w:p w:rsidR="00863402" w:rsidRDefault="00863402" w:rsidP="001645D0">
      <w:r>
        <w:rPr>
          <w:rFonts w:hint="eastAsia"/>
        </w:rPr>
        <w:t>李摧</w:t>
      </w:r>
      <w:r>
        <w:t xml:space="preserve">=E, </w:t>
      </w:r>
    </w:p>
    <w:p w:rsidR="00863402" w:rsidRDefault="00863402" w:rsidP="001645D0">
      <w:r>
        <w:t>A</w:t>
      </w:r>
      <w:r>
        <w:rPr>
          <w:rFonts w:hint="eastAsia"/>
        </w:rPr>
        <w:t>郭汜</w:t>
      </w:r>
      <w:r>
        <w:t xml:space="preserve">=E,A </w:t>
      </w:r>
    </w:p>
    <w:p w:rsidR="00863402" w:rsidRDefault="00863402" w:rsidP="001645D0">
      <w:r>
        <w:t>B</w:t>
      </w:r>
      <w:r>
        <w:rPr>
          <w:rFonts w:hint="eastAsia"/>
        </w:rPr>
        <w:t>张济</w:t>
      </w:r>
      <w:r>
        <w:t xml:space="preserve">=E,B </w:t>
      </w:r>
    </w:p>
    <w:p w:rsidR="00863402" w:rsidRDefault="00863402" w:rsidP="001645D0">
      <w:r>
        <w:t>C</w:t>
      </w:r>
      <w:r>
        <w:rPr>
          <w:rFonts w:hint="eastAsia"/>
        </w:rPr>
        <w:t>贾诩</w:t>
      </w:r>
      <w:r>
        <w:t xml:space="preserve">=E,C </w:t>
      </w:r>
    </w:p>
    <w:p w:rsidR="00863402" w:rsidRDefault="00863402" w:rsidP="001645D0">
      <w:r>
        <w:t>D</w:t>
      </w:r>
      <w:r>
        <w:rPr>
          <w:rFonts w:hint="eastAsia"/>
        </w:rPr>
        <w:t>李肃</w:t>
      </w:r>
      <w:r>
        <w:t xml:space="preserve">=E,D </w:t>
      </w:r>
    </w:p>
    <w:p w:rsidR="00863402" w:rsidRDefault="00863402" w:rsidP="001645D0">
      <w:r>
        <w:t>E</w:t>
      </w:r>
      <w:r>
        <w:rPr>
          <w:rFonts w:hint="eastAsia"/>
        </w:rPr>
        <w:t>刘度</w:t>
      </w:r>
      <w:r>
        <w:t xml:space="preserve">=E,E </w:t>
      </w:r>
    </w:p>
    <w:p w:rsidR="00863402" w:rsidRDefault="00863402" w:rsidP="001645D0">
      <w:r>
        <w:t>F</w:t>
      </w:r>
      <w:r>
        <w:rPr>
          <w:rFonts w:hint="eastAsia"/>
        </w:rPr>
        <w:t>刘延</w:t>
      </w:r>
      <w:r>
        <w:t xml:space="preserve">=E,F </w:t>
      </w:r>
    </w:p>
    <w:p w:rsidR="00863402" w:rsidRDefault="00863402" w:rsidP="001645D0">
      <w:r>
        <w:t>0</w:t>
      </w:r>
      <w:r>
        <w:rPr>
          <w:rFonts w:hint="eastAsia"/>
        </w:rPr>
        <w:t>刑道荣</w:t>
      </w:r>
      <w:r>
        <w:t xml:space="preserve">=E,0 </w:t>
      </w:r>
    </w:p>
    <w:p w:rsidR="00863402" w:rsidRDefault="00863402" w:rsidP="001645D0">
      <w:r>
        <w:rPr>
          <w:rFonts w:hint="eastAsia"/>
        </w:rPr>
        <w:t>吕虔</w:t>
      </w:r>
      <w:r>
        <w:t xml:space="preserve">=E, </w:t>
      </w:r>
    </w:p>
    <w:p w:rsidR="00863402" w:rsidRDefault="00863402" w:rsidP="001645D0">
      <w:r>
        <w:rPr>
          <w:rFonts w:hint="eastAsia"/>
        </w:rPr>
        <w:t>魏续</w:t>
      </w:r>
      <w:r>
        <w:t xml:space="preserve">=E, </w:t>
      </w:r>
    </w:p>
    <w:p w:rsidR="00863402" w:rsidRDefault="00863402" w:rsidP="001645D0">
      <w:r>
        <w:rPr>
          <w:rFonts w:hint="eastAsia"/>
        </w:rPr>
        <w:t>吕布</w:t>
      </w:r>
      <w:r>
        <w:t xml:space="preserve">=E, </w:t>
      </w:r>
    </w:p>
    <w:p w:rsidR="00863402" w:rsidRDefault="00863402" w:rsidP="001645D0">
      <w:r>
        <w:rPr>
          <w:rFonts w:hint="eastAsia"/>
        </w:rPr>
        <w:t>韩玄</w:t>
      </w:r>
      <w:r>
        <w:t xml:space="preserve">=E, </w:t>
      </w:r>
    </w:p>
    <w:p w:rsidR="00863402" w:rsidRDefault="00863402" w:rsidP="001645D0">
      <w:r>
        <w:rPr>
          <w:rFonts w:hint="eastAsia"/>
        </w:rPr>
        <w:t>魏延</w:t>
      </w:r>
      <w:r>
        <w:t xml:space="preserve">=E, </w:t>
      </w:r>
    </w:p>
    <w:p w:rsidR="00863402" w:rsidRDefault="00863402" w:rsidP="001645D0">
      <w:r>
        <w:rPr>
          <w:rFonts w:hint="eastAsia"/>
        </w:rPr>
        <w:t>黄忠</w:t>
      </w:r>
      <w:r>
        <w:t xml:space="preserve">=E, </w:t>
      </w:r>
    </w:p>
    <w:p w:rsidR="00863402" w:rsidRDefault="00863402" w:rsidP="001645D0"/>
    <w:p w:rsidR="00863402" w:rsidRDefault="00863402" w:rsidP="001645D0"/>
    <w:p w:rsidR="00863402" w:rsidRDefault="00863402" w:rsidP="001645D0">
      <w:r>
        <w:rPr>
          <w:rFonts w:hint="eastAsia"/>
        </w:rPr>
        <w:t>杨龄</w:t>
      </w:r>
      <w:r>
        <w:t xml:space="preserve">=E, </w:t>
      </w:r>
    </w:p>
    <w:p w:rsidR="00863402" w:rsidRDefault="00863402" w:rsidP="001645D0">
      <w:r>
        <w:rPr>
          <w:rFonts w:hint="eastAsia"/>
        </w:rPr>
        <w:t>韩浩</w:t>
      </w:r>
      <w:r>
        <w:t xml:space="preserve">=E, </w:t>
      </w:r>
    </w:p>
    <w:p w:rsidR="00863402" w:rsidRDefault="00863402" w:rsidP="001645D0">
      <w:r>
        <w:rPr>
          <w:rFonts w:hint="eastAsia"/>
        </w:rPr>
        <w:t>刘焉</w:t>
      </w:r>
      <w:r>
        <w:t xml:space="preserve">=E, </w:t>
      </w:r>
    </w:p>
    <w:p w:rsidR="00863402" w:rsidRDefault="00863402" w:rsidP="001645D0">
      <w:r>
        <w:t>A</w:t>
      </w:r>
      <w:r>
        <w:rPr>
          <w:rFonts w:hint="eastAsia"/>
        </w:rPr>
        <w:t>张松</w:t>
      </w:r>
      <w:r>
        <w:t xml:space="preserve">=E,A </w:t>
      </w:r>
    </w:p>
    <w:p w:rsidR="00863402" w:rsidRDefault="00863402" w:rsidP="001645D0">
      <w:r>
        <w:t>B</w:t>
      </w:r>
      <w:r>
        <w:rPr>
          <w:rFonts w:hint="eastAsia"/>
        </w:rPr>
        <w:t>孟达</w:t>
      </w:r>
      <w:r>
        <w:t xml:space="preserve">=E,B </w:t>
      </w:r>
    </w:p>
    <w:p w:rsidR="00863402" w:rsidRDefault="00863402" w:rsidP="001645D0">
      <w:r>
        <w:t>C</w:t>
      </w:r>
      <w:r>
        <w:rPr>
          <w:rFonts w:hint="eastAsia"/>
        </w:rPr>
        <w:t>黄权</w:t>
      </w:r>
      <w:r>
        <w:t xml:space="preserve">=E,C </w:t>
      </w:r>
    </w:p>
    <w:p w:rsidR="00863402" w:rsidRDefault="00863402" w:rsidP="001645D0">
      <w:r>
        <w:t>D</w:t>
      </w:r>
      <w:r>
        <w:rPr>
          <w:rFonts w:hint="eastAsia"/>
        </w:rPr>
        <w:t>王累</w:t>
      </w:r>
      <w:r>
        <w:t xml:space="preserve">=E,D </w:t>
      </w:r>
    </w:p>
    <w:p w:rsidR="00863402" w:rsidRDefault="00863402" w:rsidP="001645D0">
      <w:r>
        <w:t>E</w:t>
      </w:r>
      <w:r>
        <w:rPr>
          <w:rFonts w:hint="eastAsia"/>
        </w:rPr>
        <w:t>刘璋</w:t>
      </w:r>
      <w:r>
        <w:t xml:space="preserve">=E,E </w:t>
      </w:r>
    </w:p>
    <w:p w:rsidR="00863402" w:rsidRDefault="00863402" w:rsidP="001645D0">
      <w:r>
        <w:t>F</w:t>
      </w:r>
      <w:r>
        <w:rPr>
          <w:rFonts w:hint="eastAsia"/>
        </w:rPr>
        <w:t>吴懿</w:t>
      </w:r>
      <w:r>
        <w:t xml:space="preserve">=E,F </w:t>
      </w:r>
    </w:p>
    <w:p w:rsidR="00863402" w:rsidRDefault="00863402" w:rsidP="001645D0">
      <w:r>
        <w:t>0</w:t>
      </w:r>
      <w:r>
        <w:rPr>
          <w:rFonts w:hint="eastAsia"/>
        </w:rPr>
        <w:t>邓贤</w:t>
      </w:r>
      <w:r>
        <w:t xml:space="preserve">=E,0 </w:t>
      </w:r>
    </w:p>
    <w:p w:rsidR="00863402" w:rsidRDefault="00863402" w:rsidP="001645D0">
      <w:r>
        <w:rPr>
          <w:rFonts w:hint="eastAsia"/>
        </w:rPr>
        <w:t>张任</w:t>
      </w:r>
      <w:r>
        <w:t xml:space="preserve">=E, </w:t>
      </w:r>
    </w:p>
    <w:p w:rsidR="00863402" w:rsidRDefault="00863402" w:rsidP="001645D0">
      <w:r>
        <w:rPr>
          <w:rFonts w:hint="eastAsia"/>
        </w:rPr>
        <w:t>吴兰</w:t>
      </w:r>
      <w:r>
        <w:t xml:space="preserve">=E, </w:t>
      </w:r>
    </w:p>
    <w:p w:rsidR="00863402" w:rsidRDefault="00863402" w:rsidP="001645D0">
      <w:r>
        <w:rPr>
          <w:rFonts w:hint="eastAsia"/>
        </w:rPr>
        <w:t>雷同</w:t>
      </w:r>
      <w:r>
        <w:t xml:space="preserve">=E, </w:t>
      </w:r>
    </w:p>
    <w:p w:rsidR="00863402" w:rsidRDefault="00863402" w:rsidP="001645D0">
      <w:r>
        <w:rPr>
          <w:rFonts w:hint="eastAsia"/>
        </w:rPr>
        <w:t>杨怀</w:t>
      </w:r>
      <w:r>
        <w:t xml:space="preserve">=E, </w:t>
      </w:r>
    </w:p>
    <w:p w:rsidR="00863402" w:rsidRDefault="00863402" w:rsidP="001645D0">
      <w:r>
        <w:rPr>
          <w:rFonts w:hint="eastAsia"/>
        </w:rPr>
        <w:t>高沛</w:t>
      </w:r>
      <w:r>
        <w:t xml:space="preserve">=E, </w:t>
      </w:r>
    </w:p>
    <w:p w:rsidR="00863402" w:rsidRDefault="00863402" w:rsidP="001645D0">
      <w:r>
        <w:rPr>
          <w:rFonts w:hint="eastAsia"/>
        </w:rPr>
        <w:t>严颜</w:t>
      </w:r>
      <w:r>
        <w:t xml:space="preserve">=E, </w:t>
      </w:r>
    </w:p>
    <w:p w:rsidR="00863402" w:rsidRDefault="00863402" w:rsidP="001645D0">
      <w:r>
        <w:rPr>
          <w:rFonts w:hint="eastAsia"/>
        </w:rPr>
        <w:t>法正</w:t>
      </w:r>
      <w:r>
        <w:t xml:space="preserve">=E, </w:t>
      </w:r>
    </w:p>
    <w:p w:rsidR="00863402" w:rsidRDefault="00863402" w:rsidP="001645D0">
      <w:r>
        <w:rPr>
          <w:rFonts w:hint="eastAsia"/>
        </w:rPr>
        <w:t>刘溃</w:t>
      </w:r>
      <w:r>
        <w:t xml:space="preserve">=E, </w:t>
      </w:r>
    </w:p>
    <w:p w:rsidR="00863402" w:rsidRDefault="00863402" w:rsidP="001645D0">
      <w:r>
        <w:rPr>
          <w:rFonts w:hint="eastAsia"/>
        </w:rPr>
        <w:t>刘巴</w:t>
      </w:r>
      <w:r>
        <w:t xml:space="preserve">=E, </w:t>
      </w:r>
    </w:p>
    <w:p w:rsidR="00863402" w:rsidRDefault="00863402" w:rsidP="001645D0">
      <w:r>
        <w:t>A</w:t>
      </w:r>
      <w:r>
        <w:rPr>
          <w:rFonts w:hint="eastAsia"/>
        </w:rPr>
        <w:t>刘循</w:t>
      </w:r>
      <w:r>
        <w:t xml:space="preserve">=E,A </w:t>
      </w:r>
    </w:p>
    <w:p w:rsidR="00863402" w:rsidRDefault="00863402" w:rsidP="001645D0">
      <w:r>
        <w:t>B</w:t>
      </w:r>
      <w:r>
        <w:rPr>
          <w:rFonts w:hint="eastAsia"/>
        </w:rPr>
        <w:t>吕凯</w:t>
      </w:r>
      <w:r>
        <w:t xml:space="preserve">=E,B </w:t>
      </w:r>
    </w:p>
    <w:p w:rsidR="00863402" w:rsidRDefault="00863402" w:rsidP="001645D0">
      <w:r>
        <w:t>C</w:t>
      </w:r>
      <w:r>
        <w:rPr>
          <w:rFonts w:hint="eastAsia"/>
        </w:rPr>
        <w:t>王伉</w:t>
      </w:r>
      <w:r>
        <w:t xml:space="preserve">=E,C </w:t>
      </w:r>
    </w:p>
    <w:p w:rsidR="00863402" w:rsidRDefault="00863402" w:rsidP="001645D0">
      <w:r>
        <w:t>D</w:t>
      </w:r>
      <w:r>
        <w:rPr>
          <w:rFonts w:hint="eastAsia"/>
        </w:rPr>
        <w:t>张肃</w:t>
      </w:r>
      <w:r>
        <w:t xml:space="preserve">=E,D </w:t>
      </w:r>
    </w:p>
    <w:p w:rsidR="00863402" w:rsidRDefault="00863402" w:rsidP="001645D0">
      <w:r>
        <w:t>E</w:t>
      </w:r>
      <w:r>
        <w:rPr>
          <w:rFonts w:hint="eastAsia"/>
        </w:rPr>
        <w:t>冷苞</w:t>
      </w:r>
      <w:r>
        <w:t xml:space="preserve">=E,E </w:t>
      </w:r>
    </w:p>
    <w:p w:rsidR="00863402" w:rsidRDefault="00863402" w:rsidP="001645D0">
      <w:r>
        <w:t>F</w:t>
      </w:r>
      <w:r>
        <w:rPr>
          <w:rFonts w:hint="eastAsia"/>
        </w:rPr>
        <w:t>彭义</w:t>
      </w:r>
      <w:r>
        <w:t xml:space="preserve">=E,F </w:t>
      </w:r>
    </w:p>
    <w:p w:rsidR="00863402" w:rsidRDefault="00863402" w:rsidP="001645D0">
      <w:r>
        <w:t>0</w:t>
      </w:r>
      <w:r>
        <w:rPr>
          <w:rFonts w:hint="eastAsia"/>
        </w:rPr>
        <w:t>李严</w:t>
      </w:r>
      <w:r>
        <w:t xml:space="preserve">=E,0 </w:t>
      </w:r>
    </w:p>
    <w:p w:rsidR="00863402" w:rsidRDefault="00863402" w:rsidP="001645D0">
      <w:r>
        <w:rPr>
          <w:rFonts w:hint="eastAsia"/>
        </w:rPr>
        <w:t>费观</w:t>
      </w:r>
      <w:r>
        <w:t xml:space="preserve">=E, </w:t>
      </w:r>
    </w:p>
    <w:p w:rsidR="00863402" w:rsidRDefault="00863402" w:rsidP="001645D0">
      <w:r>
        <w:rPr>
          <w:rFonts w:hint="eastAsia"/>
        </w:rPr>
        <w:t>李恢</w:t>
      </w:r>
      <w:r>
        <w:t xml:space="preserve">=E, </w:t>
      </w:r>
    </w:p>
    <w:p w:rsidR="00863402" w:rsidRDefault="00863402" w:rsidP="001645D0">
      <w:r>
        <w:rPr>
          <w:rFonts w:hint="eastAsia"/>
        </w:rPr>
        <w:t>霍峻</w:t>
      </w:r>
      <w:r>
        <w:t xml:space="preserve">=E, </w:t>
      </w:r>
    </w:p>
    <w:p w:rsidR="00863402" w:rsidRDefault="00863402" w:rsidP="001645D0">
      <w:r>
        <w:rPr>
          <w:rFonts w:hint="eastAsia"/>
        </w:rPr>
        <w:t>董和</w:t>
      </w:r>
      <w:r>
        <w:t xml:space="preserve">=E, </w:t>
      </w:r>
    </w:p>
    <w:p w:rsidR="00863402" w:rsidRDefault="00863402" w:rsidP="001645D0">
      <w:r>
        <w:rPr>
          <w:rFonts w:hint="eastAsia"/>
        </w:rPr>
        <w:t>费诗</w:t>
      </w:r>
      <w:r>
        <w:t xml:space="preserve">=E, </w:t>
      </w:r>
    </w:p>
    <w:p w:rsidR="00863402" w:rsidRDefault="00863402" w:rsidP="001645D0">
      <w:r>
        <w:rPr>
          <w:rFonts w:hint="eastAsia"/>
        </w:rPr>
        <w:t>蒋琬</w:t>
      </w:r>
      <w:r>
        <w:t xml:space="preserve">=E, </w:t>
      </w:r>
    </w:p>
    <w:p w:rsidR="00863402" w:rsidRDefault="00863402" w:rsidP="001645D0">
      <w:r>
        <w:rPr>
          <w:rFonts w:hint="eastAsia"/>
        </w:rPr>
        <w:t>曹仁</w:t>
      </w:r>
      <w:r>
        <w:t xml:space="preserve">=E, </w:t>
      </w:r>
    </w:p>
    <w:p w:rsidR="00863402" w:rsidRDefault="00863402" w:rsidP="001645D0">
      <w:r>
        <w:rPr>
          <w:rFonts w:hint="eastAsia"/>
        </w:rPr>
        <w:t>曹仁</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黄忠</w:t>
      </w:r>
      <w:r>
        <w:t xml:space="preserve">=E,A </w:t>
      </w:r>
    </w:p>
    <w:p w:rsidR="00863402" w:rsidRDefault="00863402" w:rsidP="001645D0">
      <w:r>
        <w:t>B</w:t>
      </w:r>
      <w:r>
        <w:rPr>
          <w:rFonts w:hint="eastAsia"/>
        </w:rPr>
        <w:t>曹仁</w:t>
      </w:r>
      <w:r>
        <w:t xml:space="preserve">=E,B </w:t>
      </w:r>
    </w:p>
    <w:p w:rsidR="00863402" w:rsidRDefault="00863402" w:rsidP="001645D0">
      <w:r>
        <w:t>C</w:t>
      </w:r>
      <w:r>
        <w:rPr>
          <w:rFonts w:hint="eastAsia"/>
        </w:rPr>
        <w:t>夏侯敦</w:t>
      </w:r>
      <w:r>
        <w:t xml:space="preserve">=E,C </w:t>
      </w:r>
    </w:p>
    <w:p w:rsidR="00863402" w:rsidRDefault="00863402" w:rsidP="001645D0">
      <w:r>
        <w:rPr>
          <w:rFonts w:hint="eastAsia"/>
        </w:rPr>
        <w:t>张鲁</w:t>
      </w:r>
      <w:r>
        <w:t xml:space="preserve">=E, </w:t>
      </w:r>
    </w:p>
    <w:p w:rsidR="00863402" w:rsidRDefault="00863402" w:rsidP="001645D0">
      <w:r>
        <w:rPr>
          <w:rFonts w:hint="eastAsia"/>
        </w:rPr>
        <w:t>阎圃</w:t>
      </w:r>
      <w:r>
        <w:t xml:space="preserve">=E, </w:t>
      </w:r>
    </w:p>
    <w:p w:rsidR="00863402" w:rsidRDefault="00863402" w:rsidP="001645D0">
      <w:r>
        <w:rPr>
          <w:rFonts w:hint="eastAsia"/>
        </w:rPr>
        <w:t>张卫</w:t>
      </w:r>
      <w:r>
        <w:t xml:space="preserve">=E, </w:t>
      </w:r>
    </w:p>
    <w:p w:rsidR="00863402" w:rsidRDefault="00863402" w:rsidP="001645D0">
      <w:r>
        <w:t>A</w:t>
      </w:r>
      <w:r>
        <w:rPr>
          <w:rFonts w:hint="eastAsia"/>
        </w:rPr>
        <w:t>杨松</w:t>
      </w:r>
      <w:r>
        <w:t xml:space="preserve">=E,A </w:t>
      </w:r>
    </w:p>
    <w:p w:rsidR="00863402" w:rsidRDefault="00863402" w:rsidP="001645D0">
      <w:r>
        <w:t>B</w:t>
      </w:r>
      <w:r>
        <w:rPr>
          <w:rFonts w:hint="eastAsia"/>
        </w:rPr>
        <w:t>马超</w:t>
      </w:r>
      <w:r>
        <w:t xml:space="preserve">=E,B </w:t>
      </w:r>
    </w:p>
    <w:p w:rsidR="00863402" w:rsidRDefault="00863402" w:rsidP="001645D0">
      <w:r>
        <w:t>C</w:t>
      </w:r>
      <w:r>
        <w:rPr>
          <w:rFonts w:hint="eastAsia"/>
        </w:rPr>
        <w:t>马岱</w:t>
      </w:r>
      <w:r>
        <w:t xml:space="preserve">=E,C </w:t>
      </w:r>
    </w:p>
    <w:p w:rsidR="00863402" w:rsidRDefault="00863402" w:rsidP="001645D0">
      <w:r>
        <w:t>D</w:t>
      </w:r>
      <w:r>
        <w:rPr>
          <w:rFonts w:hint="eastAsia"/>
        </w:rPr>
        <w:t>杨昂</w:t>
      </w:r>
      <w:r>
        <w:t xml:space="preserve">=E,D </w:t>
      </w:r>
    </w:p>
    <w:p w:rsidR="00863402" w:rsidRDefault="00863402" w:rsidP="001645D0">
      <w:r>
        <w:t>E</w:t>
      </w:r>
      <w:r>
        <w:rPr>
          <w:rFonts w:hint="eastAsia"/>
        </w:rPr>
        <w:t>杨任</w:t>
      </w:r>
      <w:r>
        <w:t xml:space="preserve">=E,E </w:t>
      </w:r>
    </w:p>
    <w:p w:rsidR="00863402" w:rsidRDefault="00863402" w:rsidP="001645D0">
      <w:r>
        <w:t>F</w:t>
      </w:r>
      <w:r>
        <w:rPr>
          <w:rFonts w:hint="eastAsia"/>
        </w:rPr>
        <w:t>庞德</w:t>
      </w:r>
      <w:r>
        <w:t xml:space="preserve">=E,F </w:t>
      </w:r>
    </w:p>
    <w:p w:rsidR="00863402" w:rsidRDefault="00863402" w:rsidP="001645D0">
      <w:r>
        <w:t>0</w:t>
      </w:r>
      <w:r>
        <w:rPr>
          <w:rFonts w:hint="eastAsia"/>
        </w:rPr>
        <w:t>杨平</w:t>
      </w:r>
      <w:r>
        <w:t xml:space="preserve">=E,0 </w:t>
      </w:r>
    </w:p>
    <w:p w:rsidR="00863402" w:rsidRDefault="00863402" w:rsidP="001645D0">
      <w:r>
        <w:rPr>
          <w:rFonts w:hint="eastAsia"/>
        </w:rPr>
        <w:t>杨柏</w:t>
      </w:r>
      <w:r>
        <w:t xml:space="preserve">=E, </w:t>
      </w:r>
    </w:p>
    <w:p w:rsidR="00863402" w:rsidRDefault="00863402" w:rsidP="001645D0">
      <w:r>
        <w:rPr>
          <w:rFonts w:hint="eastAsia"/>
        </w:rPr>
        <w:t>程银</w:t>
      </w:r>
      <w:r>
        <w:t xml:space="preserve">=E, </w:t>
      </w:r>
    </w:p>
    <w:p w:rsidR="00863402" w:rsidRDefault="00863402" w:rsidP="001645D0">
      <w:r>
        <w:rPr>
          <w:rFonts w:hint="eastAsia"/>
        </w:rPr>
        <w:t>侯选</w:t>
      </w:r>
      <w:r>
        <w:t xml:space="preserve">=E, </w:t>
      </w:r>
    </w:p>
    <w:p w:rsidR="00863402" w:rsidRDefault="00863402" w:rsidP="001645D0">
      <w:r>
        <w:rPr>
          <w:rFonts w:hint="eastAsia"/>
        </w:rPr>
        <w:t>张横</w:t>
      </w:r>
      <w:r>
        <w:t xml:space="preserve">=E, </w:t>
      </w:r>
    </w:p>
    <w:p w:rsidR="00863402" w:rsidRDefault="00863402" w:rsidP="001645D0">
      <w:r>
        <w:rPr>
          <w:rFonts w:hint="eastAsia"/>
        </w:rPr>
        <w:t>李湛</w:t>
      </w:r>
      <w:r>
        <w:t xml:space="preserve">=E, </w:t>
      </w:r>
    </w:p>
    <w:p w:rsidR="00863402" w:rsidRDefault="00863402" w:rsidP="001645D0">
      <w:r>
        <w:rPr>
          <w:rFonts w:hint="eastAsia"/>
        </w:rPr>
        <w:t>成宜</w:t>
      </w:r>
      <w:r>
        <w:t xml:space="preserve">=E, </w:t>
      </w:r>
    </w:p>
    <w:p w:rsidR="00863402" w:rsidRDefault="00863402" w:rsidP="001645D0">
      <w:r>
        <w:rPr>
          <w:rFonts w:hint="eastAsia"/>
        </w:rPr>
        <w:t>曹操</w:t>
      </w:r>
      <w:r>
        <w:t xml:space="preserve">=E, </w:t>
      </w:r>
    </w:p>
    <w:p w:rsidR="00863402" w:rsidRDefault="00863402" w:rsidP="001645D0">
      <w:r>
        <w:rPr>
          <w:rFonts w:hint="eastAsia"/>
        </w:rPr>
        <w:t>夏侯敦</w:t>
      </w:r>
      <w:r>
        <w:t xml:space="preserve">=E, </w:t>
      </w:r>
    </w:p>
    <w:p w:rsidR="00863402" w:rsidRDefault="00863402" w:rsidP="001645D0">
      <w:r>
        <w:rPr>
          <w:rFonts w:hint="eastAsia"/>
        </w:rPr>
        <w:t>夏侯渊</w:t>
      </w:r>
      <w:r>
        <w:t xml:space="preserve">=E, </w:t>
      </w:r>
    </w:p>
    <w:p w:rsidR="00863402" w:rsidRDefault="00863402" w:rsidP="001645D0">
      <w:r>
        <w:t>A</w:t>
      </w:r>
      <w:r>
        <w:rPr>
          <w:rFonts w:hint="eastAsia"/>
        </w:rPr>
        <w:t>曹仁</w:t>
      </w:r>
      <w:r>
        <w:t xml:space="preserve">=E,A </w:t>
      </w:r>
    </w:p>
    <w:p w:rsidR="00863402" w:rsidRDefault="00863402" w:rsidP="001645D0">
      <w:r>
        <w:t>B</w:t>
      </w:r>
      <w:r>
        <w:rPr>
          <w:rFonts w:hint="eastAsia"/>
        </w:rPr>
        <w:t>曹洪</w:t>
      </w:r>
      <w:r>
        <w:t xml:space="preserve">=E,B </w:t>
      </w:r>
    </w:p>
    <w:p w:rsidR="00863402" w:rsidRDefault="00863402" w:rsidP="001645D0">
      <w:r>
        <w:t>C</w:t>
      </w:r>
      <w:r>
        <w:rPr>
          <w:rFonts w:hint="eastAsia"/>
        </w:rPr>
        <w:t>荀域</w:t>
      </w:r>
      <w:r>
        <w:t xml:space="preserve">=E,C </w:t>
      </w:r>
    </w:p>
    <w:p w:rsidR="00863402" w:rsidRDefault="00863402" w:rsidP="001645D0">
      <w:r>
        <w:t>D</w:t>
      </w:r>
      <w:r>
        <w:rPr>
          <w:rFonts w:hint="eastAsia"/>
        </w:rPr>
        <w:t>曹纯</w:t>
      </w:r>
      <w:r>
        <w:t xml:space="preserve">=E,D </w:t>
      </w:r>
    </w:p>
    <w:p w:rsidR="00863402" w:rsidRDefault="00863402" w:rsidP="001645D0">
      <w:r>
        <w:t>E</w:t>
      </w:r>
      <w:r>
        <w:rPr>
          <w:rFonts w:hint="eastAsia"/>
        </w:rPr>
        <w:t>程昱</w:t>
      </w:r>
      <w:r>
        <w:t xml:space="preserve">=E,E </w:t>
      </w:r>
    </w:p>
    <w:p w:rsidR="00863402" w:rsidRDefault="00863402" w:rsidP="001645D0">
      <w:r>
        <w:t>F</w:t>
      </w:r>
      <w:r>
        <w:rPr>
          <w:rFonts w:hint="eastAsia"/>
        </w:rPr>
        <w:t>刘晔</w:t>
      </w:r>
      <w:r>
        <w:t xml:space="preserve">=E,F </w:t>
      </w:r>
    </w:p>
    <w:p w:rsidR="00863402" w:rsidRDefault="00863402" w:rsidP="001645D0">
      <w:r>
        <w:t>0</w:t>
      </w:r>
      <w:r>
        <w:rPr>
          <w:rFonts w:hint="eastAsia"/>
        </w:rPr>
        <w:t>郭嘉</w:t>
      </w:r>
      <w:r>
        <w:t xml:space="preserve">=E,0 </w:t>
      </w:r>
    </w:p>
    <w:p w:rsidR="00863402" w:rsidRDefault="00863402" w:rsidP="001645D0">
      <w:r>
        <w:rPr>
          <w:rFonts w:hint="eastAsia"/>
        </w:rPr>
        <w:t>于禁</w:t>
      </w:r>
      <w:r>
        <w:t xml:space="preserve">=E, </w:t>
      </w:r>
    </w:p>
    <w:p w:rsidR="00863402" w:rsidRDefault="00863402" w:rsidP="001645D0">
      <w:r>
        <w:rPr>
          <w:rFonts w:hint="eastAsia"/>
        </w:rPr>
        <w:t>荀攸</w:t>
      </w:r>
      <w:r>
        <w:t xml:space="preserve">=E, </w:t>
      </w:r>
    </w:p>
    <w:p w:rsidR="00863402" w:rsidRDefault="00863402" w:rsidP="001645D0">
      <w:r>
        <w:rPr>
          <w:rFonts w:hint="eastAsia"/>
        </w:rPr>
        <w:t>乐进</w:t>
      </w:r>
      <w:r>
        <w:t xml:space="preserve">=E, </w:t>
      </w:r>
    </w:p>
    <w:p w:rsidR="00863402" w:rsidRDefault="00863402" w:rsidP="001645D0">
      <w:r>
        <w:rPr>
          <w:rFonts w:hint="eastAsia"/>
        </w:rPr>
        <w:t>王粲</w:t>
      </w:r>
      <w:r>
        <w:t xml:space="preserve">=E, </w:t>
      </w:r>
    </w:p>
    <w:p w:rsidR="00863402" w:rsidRDefault="00863402" w:rsidP="001645D0">
      <w:r>
        <w:rPr>
          <w:rFonts w:hint="eastAsia"/>
        </w:rPr>
        <w:t>陈矫</w:t>
      </w:r>
      <w:r>
        <w:t xml:space="preserve">=E, </w:t>
      </w:r>
    </w:p>
    <w:p w:rsidR="00863402" w:rsidRDefault="00863402" w:rsidP="001645D0">
      <w:r>
        <w:rPr>
          <w:rFonts w:hint="eastAsia"/>
        </w:rPr>
        <w:t>曹昂</w:t>
      </w:r>
      <w:r>
        <w:t xml:space="preserve">=E, </w:t>
      </w:r>
    </w:p>
    <w:p w:rsidR="00863402" w:rsidRDefault="00863402" w:rsidP="001645D0">
      <w:r>
        <w:rPr>
          <w:rFonts w:hint="eastAsia"/>
        </w:rPr>
        <w:t>典韦</w:t>
      </w:r>
      <w:r>
        <w:t xml:space="preserve">=E, </w:t>
      </w:r>
    </w:p>
    <w:p w:rsidR="00863402" w:rsidRDefault="00863402" w:rsidP="001645D0">
      <w:r>
        <w:rPr>
          <w:rFonts w:hint="eastAsia"/>
        </w:rPr>
        <w:t>梁兴</w:t>
      </w:r>
      <w:r>
        <w:t xml:space="preserve">=E, </w:t>
      </w:r>
    </w:p>
    <w:p w:rsidR="00863402" w:rsidRDefault="00863402" w:rsidP="001645D0">
      <w:r>
        <w:rPr>
          <w:rFonts w:hint="eastAsia"/>
        </w:rPr>
        <w:t>韩遂</w:t>
      </w:r>
      <w:r>
        <w:t xml:space="preserve">=E, </w:t>
      </w:r>
    </w:p>
    <w:p w:rsidR="00863402" w:rsidRDefault="00863402" w:rsidP="001645D0">
      <w:r>
        <w:t>A</w:t>
      </w:r>
      <w:r>
        <w:rPr>
          <w:rFonts w:hint="eastAsia"/>
        </w:rPr>
        <w:t>杨秋</w:t>
      </w:r>
      <w:r>
        <w:t xml:space="preserve">=E,A </w:t>
      </w:r>
    </w:p>
    <w:p w:rsidR="00863402" w:rsidRDefault="00863402" w:rsidP="001645D0">
      <w:r>
        <w:t>B</w:t>
      </w:r>
      <w:r>
        <w:rPr>
          <w:rFonts w:hint="eastAsia"/>
        </w:rPr>
        <w:t>马玩</w:t>
      </w:r>
      <w:r>
        <w:t xml:space="preserve">=E,B </w:t>
      </w:r>
    </w:p>
    <w:p w:rsidR="00863402" w:rsidRDefault="00863402" w:rsidP="001645D0">
      <w:r>
        <w:t>C</w:t>
      </w:r>
      <w:r>
        <w:rPr>
          <w:rFonts w:hint="eastAsia"/>
        </w:rPr>
        <w:t>孔秀</w:t>
      </w:r>
      <w:r>
        <w:t xml:space="preserve">=E,C </w:t>
      </w:r>
    </w:p>
    <w:p w:rsidR="00863402" w:rsidRDefault="00863402" w:rsidP="001645D0">
      <w:r>
        <w:t>D</w:t>
      </w:r>
      <w:r>
        <w:rPr>
          <w:rFonts w:hint="eastAsia"/>
        </w:rPr>
        <w:t>韩福</w:t>
      </w:r>
      <w:r>
        <w:t xml:space="preserve">=E,D </w:t>
      </w:r>
    </w:p>
    <w:p w:rsidR="00863402" w:rsidRDefault="00863402" w:rsidP="001645D0">
      <w:r>
        <w:t>E</w:t>
      </w:r>
      <w:r>
        <w:rPr>
          <w:rFonts w:hint="eastAsia"/>
        </w:rPr>
        <w:t>卞喜</w:t>
      </w:r>
      <w:r>
        <w:t xml:space="preserve">=E,E </w:t>
      </w:r>
    </w:p>
    <w:p w:rsidR="00863402" w:rsidRDefault="00863402" w:rsidP="001645D0">
      <w:r>
        <w:t>F</w:t>
      </w:r>
      <w:r>
        <w:rPr>
          <w:rFonts w:hint="eastAsia"/>
        </w:rPr>
        <w:t>王植</w:t>
      </w:r>
      <w:r>
        <w:t xml:space="preserve">=E,F </w:t>
      </w:r>
    </w:p>
    <w:p w:rsidR="00863402" w:rsidRDefault="00863402" w:rsidP="001645D0">
      <w:r>
        <w:t>A0</w:t>
      </w:r>
      <w:r>
        <w:rPr>
          <w:rFonts w:hint="eastAsia"/>
        </w:rPr>
        <w:t>秦琪</w:t>
      </w:r>
      <w:r>
        <w:t xml:space="preserve">=E,A0 </w:t>
      </w:r>
    </w:p>
    <w:p w:rsidR="00863402" w:rsidRDefault="00863402" w:rsidP="001645D0">
      <w:r>
        <w:t>A</w:t>
      </w:r>
      <w:r>
        <w:rPr>
          <w:rFonts w:hint="eastAsia"/>
        </w:rPr>
        <w:t>钟瑶</w:t>
      </w:r>
      <w:r>
        <w:t xml:space="preserve">=E,A </w:t>
      </w:r>
    </w:p>
    <w:p w:rsidR="00863402" w:rsidRDefault="00863402" w:rsidP="001645D0">
      <w:r>
        <w:t>A</w:t>
      </w:r>
      <w:r>
        <w:rPr>
          <w:rFonts w:hint="eastAsia"/>
        </w:rPr>
        <w:t>丁斐</w:t>
      </w:r>
      <w:r>
        <w:t xml:space="preserve">=E,A </w:t>
      </w:r>
    </w:p>
    <w:p w:rsidR="00863402" w:rsidRDefault="00863402" w:rsidP="001645D0">
      <w:r>
        <w:t>A</w:t>
      </w:r>
      <w:r>
        <w:rPr>
          <w:rFonts w:hint="eastAsia"/>
        </w:rPr>
        <w:t>王必</w:t>
      </w:r>
      <w:r>
        <w:t xml:space="preserve">=E,A </w:t>
      </w:r>
    </w:p>
    <w:p w:rsidR="00863402" w:rsidRDefault="00863402" w:rsidP="001645D0">
      <w:r>
        <w:t>A</w:t>
      </w:r>
      <w:r>
        <w:rPr>
          <w:rFonts w:hint="eastAsia"/>
        </w:rPr>
        <w:t>金惟</w:t>
      </w:r>
      <w:r>
        <w:t xml:space="preserve">=E,A </w:t>
      </w:r>
    </w:p>
    <w:p w:rsidR="00863402" w:rsidRDefault="00863402" w:rsidP="001645D0">
      <w:r>
        <w:t>A</w:t>
      </w:r>
      <w:r>
        <w:rPr>
          <w:rFonts w:hint="eastAsia"/>
        </w:rPr>
        <w:t>韦晃</w:t>
      </w:r>
      <w:r>
        <w:t xml:space="preserve">=E,A </w:t>
      </w:r>
    </w:p>
    <w:p w:rsidR="00863402" w:rsidRDefault="00863402" w:rsidP="001645D0">
      <w:r>
        <w:t>A</w:t>
      </w:r>
      <w:r>
        <w:rPr>
          <w:rFonts w:hint="eastAsia"/>
        </w:rPr>
        <w:t>耿纪</w:t>
      </w:r>
      <w:r>
        <w:t xml:space="preserve">=E,A </w:t>
      </w:r>
    </w:p>
    <w:p w:rsidR="00863402" w:rsidRDefault="00863402" w:rsidP="001645D0">
      <w:r>
        <w:t>A</w:t>
      </w:r>
      <w:r>
        <w:rPr>
          <w:rFonts w:hint="eastAsia"/>
        </w:rPr>
        <w:t>李典</w:t>
      </w:r>
      <w:r>
        <w:t xml:space="preserve">=E,A </w:t>
      </w:r>
    </w:p>
    <w:p w:rsidR="00863402" w:rsidRDefault="00863402" w:rsidP="001645D0">
      <w:r>
        <w:t>A</w:t>
      </w:r>
      <w:r>
        <w:rPr>
          <w:rFonts w:hint="eastAsia"/>
        </w:rPr>
        <w:t>吕虔</w:t>
      </w:r>
      <w:r>
        <w:t xml:space="preserve">=E,A </w:t>
      </w:r>
    </w:p>
    <w:p w:rsidR="00863402" w:rsidRDefault="00863402" w:rsidP="001645D0">
      <w:r>
        <w:t>A</w:t>
      </w:r>
      <w:r>
        <w:rPr>
          <w:rFonts w:hint="eastAsia"/>
        </w:rPr>
        <w:t>魏续</w:t>
      </w:r>
      <w:r>
        <w:t xml:space="preserve">=E,A </w:t>
      </w:r>
    </w:p>
    <w:p w:rsidR="00863402" w:rsidRDefault="00863402" w:rsidP="001645D0">
      <w:r>
        <w:t>AA</w:t>
      </w:r>
      <w:r>
        <w:rPr>
          <w:rFonts w:hint="eastAsia"/>
        </w:rPr>
        <w:t>侯成</w:t>
      </w:r>
      <w:r>
        <w:t xml:space="preserve">=E,AA </w:t>
      </w:r>
    </w:p>
    <w:p w:rsidR="00863402" w:rsidRDefault="00863402" w:rsidP="001645D0">
      <w:r>
        <w:t>AB</w:t>
      </w:r>
      <w:r>
        <w:rPr>
          <w:rFonts w:hint="eastAsia"/>
        </w:rPr>
        <w:t>张辽</w:t>
      </w:r>
      <w:r>
        <w:t xml:space="preserve">=E,AB </w:t>
      </w:r>
    </w:p>
    <w:p w:rsidR="00863402" w:rsidRDefault="00863402" w:rsidP="001645D0">
      <w:r>
        <w:t>AC</w:t>
      </w:r>
      <w:r>
        <w:rPr>
          <w:rFonts w:hint="eastAsia"/>
        </w:rPr>
        <w:t>徐晃</w:t>
      </w:r>
      <w:r>
        <w:t xml:space="preserve">=E,AC </w:t>
      </w:r>
    </w:p>
    <w:p w:rsidR="00863402" w:rsidRDefault="00863402" w:rsidP="001645D0">
      <w:r>
        <w:t>AD</w:t>
      </w:r>
      <w:r>
        <w:rPr>
          <w:rFonts w:hint="eastAsia"/>
        </w:rPr>
        <w:t>曹休</w:t>
      </w:r>
      <w:r>
        <w:t xml:space="preserve">=E,AD </w:t>
      </w:r>
    </w:p>
    <w:p w:rsidR="00863402" w:rsidRDefault="00863402" w:rsidP="001645D0">
      <w:r>
        <w:t>AE</w:t>
      </w:r>
      <w:r>
        <w:rPr>
          <w:rFonts w:hint="eastAsia"/>
        </w:rPr>
        <w:t>贾诩</w:t>
      </w:r>
      <w:r>
        <w:t xml:space="preserve">=E,AE </w:t>
      </w:r>
    </w:p>
    <w:p w:rsidR="00863402" w:rsidRDefault="00863402" w:rsidP="001645D0">
      <w:r>
        <w:t>AF</w:t>
      </w:r>
      <w:r>
        <w:rPr>
          <w:rFonts w:hint="eastAsia"/>
        </w:rPr>
        <w:t>许褚</w:t>
      </w:r>
      <w:r>
        <w:t xml:space="preserve">=E,AF </w:t>
      </w:r>
    </w:p>
    <w:p w:rsidR="00863402" w:rsidRDefault="00863402" w:rsidP="001645D0">
      <w:r>
        <w:t>B0</w:t>
      </w:r>
      <w:r>
        <w:rPr>
          <w:rFonts w:hint="eastAsia"/>
        </w:rPr>
        <w:t>成宜</w:t>
      </w:r>
      <w:r>
        <w:t xml:space="preserve">=E,B0 </w:t>
      </w:r>
    </w:p>
    <w:p w:rsidR="00863402" w:rsidRDefault="00863402" w:rsidP="001645D0">
      <w:r>
        <w:t>B</w:t>
      </w:r>
      <w:r>
        <w:rPr>
          <w:rFonts w:hint="eastAsia"/>
        </w:rPr>
        <w:t>司马懿</w:t>
      </w:r>
      <w:r>
        <w:t xml:space="preserve">=E,B </w:t>
      </w:r>
    </w:p>
    <w:p w:rsidR="00863402" w:rsidRDefault="00863402" w:rsidP="001645D0">
      <w:r>
        <w:t>B</w:t>
      </w:r>
      <w:r>
        <w:rPr>
          <w:rFonts w:hint="eastAsia"/>
        </w:rPr>
        <w:t>毛疥</w:t>
      </w:r>
      <w:r>
        <w:t xml:space="preserve">=E,B </w:t>
      </w:r>
    </w:p>
    <w:p w:rsidR="00863402" w:rsidRDefault="00863402" w:rsidP="001645D0">
      <w:r>
        <w:t>B</w:t>
      </w:r>
      <w:r>
        <w:rPr>
          <w:rFonts w:hint="eastAsia"/>
        </w:rPr>
        <w:t>曹真</w:t>
      </w:r>
      <w:r>
        <w:t xml:space="preserve">=E,B </w:t>
      </w:r>
    </w:p>
    <w:p w:rsidR="00863402" w:rsidRDefault="00863402" w:rsidP="001645D0">
      <w:r>
        <w:t>B</w:t>
      </w:r>
      <w:r>
        <w:rPr>
          <w:rFonts w:hint="eastAsia"/>
        </w:rPr>
        <w:t>牛金</w:t>
      </w:r>
      <w:r>
        <w:t xml:space="preserve">=E,B </w:t>
      </w:r>
    </w:p>
    <w:p w:rsidR="00863402" w:rsidRDefault="00863402" w:rsidP="001645D0">
      <w:r>
        <w:t>B</w:t>
      </w:r>
      <w:r>
        <w:rPr>
          <w:rFonts w:hint="eastAsia"/>
        </w:rPr>
        <w:t>刘瑶</w:t>
      </w:r>
      <w:r>
        <w:t xml:space="preserve">=E,B </w:t>
      </w:r>
    </w:p>
    <w:p w:rsidR="00863402" w:rsidRDefault="00863402" w:rsidP="001645D0">
      <w:r>
        <w:t>B</w:t>
      </w:r>
      <w:r>
        <w:rPr>
          <w:rFonts w:hint="eastAsia"/>
        </w:rPr>
        <w:t>吕翔</w:t>
      </w:r>
      <w:r>
        <w:t xml:space="preserve">=E,B </w:t>
      </w:r>
    </w:p>
    <w:p w:rsidR="00863402" w:rsidRDefault="00863402" w:rsidP="001645D0">
      <w:r>
        <w:t>B</w:t>
      </w:r>
      <w:r>
        <w:rPr>
          <w:rFonts w:hint="eastAsia"/>
        </w:rPr>
        <w:t>吕旷</w:t>
      </w:r>
      <w:r>
        <w:t xml:space="preserve">=E,B </w:t>
      </w:r>
    </w:p>
    <w:p w:rsidR="00863402" w:rsidRDefault="00863402" w:rsidP="001645D0">
      <w:r>
        <w:t>B</w:t>
      </w:r>
      <w:r>
        <w:rPr>
          <w:rFonts w:hint="eastAsia"/>
        </w:rPr>
        <w:t>马延</w:t>
      </w:r>
      <w:r>
        <w:t xml:space="preserve">=E,B </w:t>
      </w:r>
    </w:p>
    <w:p w:rsidR="00863402" w:rsidRDefault="00863402" w:rsidP="001645D0">
      <w:r>
        <w:t>B</w:t>
      </w:r>
      <w:r>
        <w:rPr>
          <w:rFonts w:hint="eastAsia"/>
        </w:rPr>
        <w:t>张凯</w:t>
      </w:r>
      <w:r>
        <w:t xml:space="preserve">=E,B </w:t>
      </w:r>
    </w:p>
    <w:p w:rsidR="00863402" w:rsidRDefault="00863402" w:rsidP="001645D0">
      <w:r>
        <w:t>BA</w:t>
      </w:r>
      <w:r>
        <w:rPr>
          <w:rFonts w:hint="eastAsia"/>
        </w:rPr>
        <w:t>王朗</w:t>
      </w:r>
      <w:r>
        <w:t xml:space="preserve">=E,BA </w:t>
      </w:r>
    </w:p>
    <w:p w:rsidR="00863402" w:rsidRDefault="00863402" w:rsidP="001645D0">
      <w:r>
        <w:t>BB</w:t>
      </w:r>
      <w:r>
        <w:rPr>
          <w:rFonts w:hint="eastAsia"/>
        </w:rPr>
        <w:t>曹丕</w:t>
      </w:r>
      <w:r>
        <w:t xml:space="preserve">=E,BB </w:t>
      </w:r>
    </w:p>
    <w:p w:rsidR="00863402" w:rsidRDefault="00863402" w:rsidP="001645D0">
      <w:r>
        <w:t>BC</w:t>
      </w:r>
      <w:r>
        <w:rPr>
          <w:rFonts w:hint="eastAsia"/>
        </w:rPr>
        <w:t>高览</w:t>
      </w:r>
      <w:r>
        <w:t xml:space="preserve">=E,BC </w:t>
      </w:r>
    </w:p>
    <w:p w:rsidR="00863402" w:rsidRDefault="00863402" w:rsidP="001645D0">
      <w:r>
        <w:t>BD</w:t>
      </w:r>
      <w:r>
        <w:rPr>
          <w:rFonts w:hint="eastAsia"/>
        </w:rPr>
        <w:t>许攸</w:t>
      </w:r>
      <w:r>
        <w:t xml:space="preserve">=E,BD </w:t>
      </w:r>
    </w:p>
    <w:p w:rsidR="00863402" w:rsidRDefault="00863402" w:rsidP="001645D0">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t>F</w:t>
      </w:r>
      <w:r>
        <w:rPr>
          <w:rFonts w:hint="eastAsia"/>
        </w:rPr>
        <w:t>刘辟</w:t>
      </w:r>
      <w:r>
        <w:t xml:space="preserve">=E,F </w:t>
      </w:r>
    </w:p>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p w:rsidR="00863402" w:rsidRDefault="00863402" w:rsidP="001645D0">
      <w:r>
        <w:t>[</w:t>
      </w:r>
      <w:r>
        <w:rPr>
          <w:rFonts w:hint="eastAsia"/>
        </w:rPr>
        <w:t>我方角色</w:t>
      </w:r>
      <w:r>
        <w:t xml:space="preserve">] </w:t>
      </w:r>
    </w:p>
    <w:p w:rsidR="00863402" w:rsidRDefault="00863402" w:rsidP="001645D0">
      <w:r>
        <w:rPr>
          <w:rFonts w:hint="eastAsia"/>
        </w:rPr>
        <w:t>刘备</w:t>
      </w:r>
      <w:r>
        <w:t xml:space="preserve">=E, </w:t>
      </w:r>
    </w:p>
    <w:p w:rsidR="00863402" w:rsidRDefault="00863402" w:rsidP="001645D0">
      <w:r>
        <w:rPr>
          <w:rFonts w:hint="eastAsia"/>
        </w:rPr>
        <w:t>关羽</w:t>
      </w:r>
      <w:r>
        <w:t xml:space="preserve">=E, </w:t>
      </w:r>
    </w:p>
    <w:p w:rsidR="00863402" w:rsidRDefault="00863402" w:rsidP="001645D0">
      <w:r>
        <w:rPr>
          <w:rFonts w:hint="eastAsia"/>
        </w:rPr>
        <w:t>张飞</w:t>
      </w:r>
      <w:r>
        <w:t xml:space="preserve">=E, </w:t>
      </w:r>
    </w:p>
    <w:p w:rsidR="00863402" w:rsidRDefault="00863402" w:rsidP="001645D0">
      <w:r>
        <w:rPr>
          <w:rFonts w:hint="eastAsia"/>
        </w:rPr>
        <w:t>关兴</w:t>
      </w:r>
      <w:r>
        <w:t xml:space="preserve">=E, </w:t>
      </w:r>
    </w:p>
    <w:p w:rsidR="00863402" w:rsidRDefault="00863402" w:rsidP="001645D0">
      <w:r>
        <w:rPr>
          <w:rFonts w:hint="eastAsia"/>
        </w:rPr>
        <w:t>关索</w:t>
      </w:r>
      <w:r>
        <w:t xml:space="preserve">=E, </w:t>
      </w:r>
    </w:p>
    <w:p w:rsidR="00863402" w:rsidRDefault="00863402" w:rsidP="001645D0">
      <w:r>
        <w:rPr>
          <w:rFonts w:hint="eastAsia"/>
        </w:rPr>
        <w:t>张苞</w:t>
      </w:r>
      <w:r>
        <w:t xml:space="preserve">=E, </w:t>
      </w:r>
    </w:p>
    <w:p w:rsidR="00863402" w:rsidRDefault="00863402" w:rsidP="001645D0">
      <w:r>
        <w:rPr>
          <w:rFonts w:hint="eastAsia"/>
        </w:rPr>
        <w:t>陈登</w:t>
      </w:r>
      <w:r>
        <w:t xml:space="preserve">=E, </w:t>
      </w:r>
    </w:p>
    <w:p w:rsidR="00863402" w:rsidRDefault="00863402" w:rsidP="001645D0">
      <w:r>
        <w:rPr>
          <w:rFonts w:hint="eastAsia"/>
        </w:rPr>
        <w:t>诸葛亮</w:t>
      </w:r>
      <w:r>
        <w:t xml:space="preserve">=E, </w:t>
      </w:r>
    </w:p>
    <w:p w:rsidR="00863402" w:rsidRDefault="00863402" w:rsidP="001645D0">
      <w:r>
        <w:rPr>
          <w:rFonts w:hint="eastAsia"/>
        </w:rPr>
        <w:t>关平</w:t>
      </w:r>
      <w:r>
        <w:t xml:space="preserve">=E, </w:t>
      </w:r>
    </w:p>
    <w:p w:rsidR="00863402" w:rsidRDefault="00863402" w:rsidP="001645D0">
      <w:r>
        <w:t>0A</w:t>
      </w:r>
      <w:r>
        <w:rPr>
          <w:rFonts w:hint="eastAsia"/>
        </w:rPr>
        <w:t>刘封</w:t>
      </w:r>
      <w:r>
        <w:t xml:space="preserve">=E,0A </w:t>
      </w:r>
    </w:p>
    <w:p w:rsidR="00863402" w:rsidRDefault="00863402" w:rsidP="001645D0">
      <w:r>
        <w:t>0B</w:t>
      </w:r>
      <w:r>
        <w:rPr>
          <w:rFonts w:hint="eastAsia"/>
        </w:rPr>
        <w:t>赵云</w:t>
      </w:r>
      <w:r>
        <w:t xml:space="preserve">=E,0B </w:t>
      </w:r>
    </w:p>
    <w:p w:rsidR="00863402" w:rsidRDefault="00863402" w:rsidP="001645D0">
      <w:r>
        <w:t>0C</w:t>
      </w:r>
      <w:r>
        <w:rPr>
          <w:rFonts w:hint="eastAsia"/>
        </w:rPr>
        <w:t>神谜武将（关羽）</w:t>
      </w:r>
      <w:r>
        <w:t xml:space="preserve">=E,0C </w:t>
      </w:r>
    </w:p>
    <w:p w:rsidR="00863402" w:rsidRDefault="00863402" w:rsidP="001645D0">
      <w:r>
        <w:t>0D</w:t>
      </w:r>
      <w:r>
        <w:rPr>
          <w:rFonts w:hint="eastAsia"/>
        </w:rPr>
        <w:t>伊籍</w:t>
      </w:r>
      <w:r>
        <w:t xml:space="preserve">=E,0D </w:t>
      </w:r>
    </w:p>
    <w:p w:rsidR="00863402" w:rsidRDefault="00863402" w:rsidP="001645D0">
      <w:r>
        <w:t>0E</w:t>
      </w:r>
      <w:r>
        <w:rPr>
          <w:rFonts w:hint="eastAsia"/>
        </w:rPr>
        <w:t>周仓</w:t>
      </w:r>
      <w:r>
        <w:t xml:space="preserve">=E,0E </w:t>
      </w:r>
    </w:p>
    <w:p w:rsidR="00863402" w:rsidRDefault="00863402" w:rsidP="001645D0">
      <w:r>
        <w:t>0F</w:t>
      </w:r>
      <w:r>
        <w:rPr>
          <w:rFonts w:hint="eastAsia"/>
        </w:rPr>
        <w:t>庞统</w:t>
      </w:r>
      <w:r>
        <w:t xml:space="preserve">=E,0F </w:t>
      </w:r>
    </w:p>
    <w:p w:rsidR="00863402" w:rsidRDefault="00863402" w:rsidP="001645D0">
      <w:r>
        <w:rPr>
          <w:rFonts w:hint="eastAsia"/>
        </w:rPr>
        <w:t>马良</w:t>
      </w:r>
      <w:r>
        <w:t xml:space="preserve">=E, </w:t>
      </w:r>
    </w:p>
    <w:p w:rsidR="00863402" w:rsidRDefault="00863402" w:rsidP="001645D0"/>
    <w:p w:rsidR="00863402" w:rsidRDefault="00863402" w:rsidP="001645D0">
      <w:hyperlink r:id="rId5" w:history="1"/>
    </w:p>
    <w:p w:rsidR="00863402" w:rsidRDefault="00863402" w:rsidP="001645D0">
      <w:r>
        <w:rPr>
          <w:rFonts w:hint="eastAsia"/>
        </w:rPr>
        <w:t>马谡</w:t>
      </w:r>
      <w:r>
        <w:t xml:space="preserve">=E, </w:t>
      </w:r>
    </w:p>
    <w:p w:rsidR="00863402" w:rsidRDefault="00863402" w:rsidP="001645D0">
      <w:r>
        <w:rPr>
          <w:rFonts w:hint="eastAsia"/>
        </w:rPr>
        <w:t>姜维</w:t>
      </w:r>
      <w:r>
        <w:t xml:space="preserve">=E, </w:t>
      </w:r>
    </w:p>
    <w:p w:rsidR="00863402" w:rsidRDefault="00863402" w:rsidP="001645D0">
      <w:r>
        <w:rPr>
          <w:rFonts w:hint="eastAsia"/>
        </w:rPr>
        <w:t>袁术</w:t>
      </w:r>
      <w:r>
        <w:t xml:space="preserve">=E, </w:t>
      </w:r>
    </w:p>
    <w:p w:rsidR="00863402" w:rsidRDefault="00863402" w:rsidP="001645D0">
      <w:r>
        <w:rPr>
          <w:rFonts w:hint="eastAsia"/>
        </w:rPr>
        <w:t>雷薄</w:t>
      </w:r>
      <w:r>
        <w:t xml:space="preserve">=E, </w:t>
      </w:r>
    </w:p>
    <w:p w:rsidR="00863402" w:rsidRDefault="00863402" w:rsidP="001645D0">
      <w:r>
        <w:rPr>
          <w:rFonts w:hint="eastAsia"/>
        </w:rPr>
        <w:t>李丰</w:t>
      </w:r>
      <w:r>
        <w:t xml:space="preserve">=E, </w:t>
      </w:r>
    </w:p>
    <w:p w:rsidR="00863402" w:rsidRDefault="00863402" w:rsidP="001645D0">
      <w:r>
        <w:rPr>
          <w:rFonts w:hint="eastAsia"/>
        </w:rPr>
        <w:t>陈兰</w:t>
      </w:r>
      <w:r>
        <w:t xml:space="preserve">=E, </w:t>
      </w:r>
    </w:p>
    <w:p w:rsidR="00863402" w:rsidRDefault="00863402" w:rsidP="001645D0">
      <w:r>
        <w:rPr>
          <w:rFonts w:hint="eastAsia"/>
        </w:rPr>
        <w:t>袁胤</w:t>
      </w:r>
      <w:r>
        <w:t xml:space="preserve">=E, </w:t>
      </w:r>
    </w:p>
    <w:p w:rsidR="00863402" w:rsidRDefault="00863402" w:rsidP="001645D0">
      <w:r>
        <w:rPr>
          <w:rFonts w:hint="eastAsia"/>
        </w:rPr>
        <w:t>张勋</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梁刚</w:t>
      </w:r>
      <w:r>
        <w:t xml:space="preserve">=E,A </w:t>
      </w:r>
    </w:p>
    <w:p w:rsidR="00863402" w:rsidRDefault="00863402" w:rsidP="001645D0">
      <w:r>
        <w:t>B</w:t>
      </w:r>
      <w:r>
        <w:rPr>
          <w:rFonts w:hint="eastAsia"/>
        </w:rPr>
        <w:t>梁纪</w:t>
      </w:r>
      <w:r>
        <w:t xml:space="preserve">=E,B </w:t>
      </w:r>
    </w:p>
    <w:p w:rsidR="00863402" w:rsidRDefault="00863402" w:rsidP="001645D0">
      <w:r>
        <w:t>C</w:t>
      </w:r>
      <w:r>
        <w:rPr>
          <w:rFonts w:hint="eastAsia"/>
        </w:rPr>
        <w:t>乐就</w:t>
      </w:r>
      <w:r>
        <w:t xml:space="preserve">=E,C </w:t>
      </w:r>
    </w:p>
    <w:p w:rsidR="00863402" w:rsidRDefault="00863402" w:rsidP="001645D0">
      <w:r>
        <w:t>D</w:t>
      </w:r>
      <w:r>
        <w:rPr>
          <w:rFonts w:hint="eastAsia"/>
        </w:rPr>
        <w:t>大蛇</w:t>
      </w:r>
      <w:r>
        <w:t xml:space="preserve">=E,D </w:t>
      </w:r>
    </w:p>
    <w:p w:rsidR="00863402" w:rsidRDefault="00863402" w:rsidP="001645D0">
      <w:r>
        <w:t>E</w:t>
      </w:r>
      <w:r>
        <w:rPr>
          <w:rFonts w:hint="eastAsia"/>
        </w:rPr>
        <w:t>沮授</w:t>
      </w:r>
      <w:r>
        <w:t xml:space="preserve">=E,E </w:t>
      </w:r>
    </w:p>
    <w:p w:rsidR="00863402" w:rsidRDefault="00863402" w:rsidP="001645D0">
      <w:r>
        <w:t>F</w:t>
      </w:r>
      <w:r>
        <w:rPr>
          <w:rFonts w:hint="eastAsia"/>
        </w:rPr>
        <w:t>郭图</w:t>
      </w:r>
      <w:r>
        <w:t xml:space="preserve">=E,F </w:t>
      </w:r>
    </w:p>
    <w:p w:rsidR="00863402" w:rsidRDefault="00863402" w:rsidP="001645D0">
      <w:r>
        <w:t>0</w:t>
      </w:r>
      <w:r>
        <w:rPr>
          <w:rFonts w:hint="eastAsia"/>
        </w:rPr>
        <w:t>颜良</w:t>
      </w:r>
      <w:r>
        <w:t xml:space="preserve">=E,0 </w:t>
      </w:r>
    </w:p>
    <w:p w:rsidR="00863402" w:rsidRDefault="00863402" w:rsidP="001645D0">
      <w:r>
        <w:rPr>
          <w:rFonts w:hint="eastAsia"/>
        </w:rPr>
        <w:t>文丑</w:t>
      </w:r>
      <w:r>
        <w:t xml:space="preserve">=E, </w:t>
      </w:r>
    </w:p>
    <w:p w:rsidR="00863402" w:rsidRDefault="00863402" w:rsidP="001645D0">
      <w:r>
        <w:rPr>
          <w:rFonts w:hint="eastAsia"/>
        </w:rPr>
        <w:t>田丰</w:t>
      </w:r>
      <w:r>
        <w:t xml:space="preserve">=E, </w:t>
      </w:r>
    </w:p>
    <w:p w:rsidR="00863402" w:rsidRDefault="00863402" w:rsidP="001645D0">
      <w:r>
        <w:rPr>
          <w:rFonts w:hint="eastAsia"/>
        </w:rPr>
        <w:t>蛇</w:t>
      </w:r>
      <w:r>
        <w:t xml:space="preserve">=E, </w:t>
      </w:r>
    </w:p>
    <w:p w:rsidR="00863402" w:rsidRDefault="00863402" w:rsidP="001645D0">
      <w:r>
        <w:rPr>
          <w:rFonts w:hint="eastAsia"/>
        </w:rPr>
        <w:t>韩遂</w:t>
      </w:r>
      <w:r>
        <w:t xml:space="preserve">=E, </w:t>
      </w:r>
    </w:p>
    <w:p w:rsidR="00863402" w:rsidRDefault="00863402" w:rsidP="001645D0">
      <w:r>
        <w:rPr>
          <w:rFonts w:hint="eastAsia"/>
        </w:rPr>
        <w:t>吕公</w:t>
      </w:r>
      <w:r>
        <w:t xml:space="preserve">=E, </w:t>
      </w:r>
    </w:p>
    <w:p w:rsidR="00863402" w:rsidRDefault="00863402" w:rsidP="001645D0">
      <w:r>
        <w:rPr>
          <w:rFonts w:hint="eastAsia"/>
        </w:rPr>
        <w:t>黄祖</w:t>
      </w:r>
      <w:r>
        <w:t xml:space="preserve">=E, </w:t>
      </w:r>
    </w:p>
    <w:p w:rsidR="00863402" w:rsidRDefault="00863402" w:rsidP="001645D0">
      <w:r>
        <w:rPr>
          <w:rFonts w:hint="eastAsia"/>
        </w:rPr>
        <w:t>蒯越</w:t>
      </w:r>
      <w:r>
        <w:t xml:space="preserve">=E, </w:t>
      </w:r>
    </w:p>
    <w:p w:rsidR="00863402" w:rsidRDefault="00863402" w:rsidP="001645D0">
      <w:r>
        <w:rPr>
          <w:rFonts w:hint="eastAsia"/>
        </w:rPr>
        <w:t>蔡瑁</w:t>
      </w:r>
      <w:r>
        <w:t xml:space="preserve">=E, </w:t>
      </w:r>
    </w:p>
    <w:p w:rsidR="00863402" w:rsidRDefault="00863402" w:rsidP="001645D0">
      <w:r>
        <w:rPr>
          <w:rFonts w:hint="eastAsia"/>
        </w:rPr>
        <w:t>王粲</w:t>
      </w:r>
      <w:r>
        <w:t xml:space="preserve">=E, </w:t>
      </w:r>
    </w:p>
    <w:p w:rsidR="00863402" w:rsidRDefault="00863402" w:rsidP="001645D0">
      <w:r>
        <w:t>A</w:t>
      </w:r>
      <w:r>
        <w:rPr>
          <w:rFonts w:hint="eastAsia"/>
        </w:rPr>
        <w:t>张允</w:t>
      </w:r>
      <w:r>
        <w:t xml:space="preserve">=E,A </w:t>
      </w:r>
    </w:p>
    <w:p w:rsidR="00863402" w:rsidRDefault="00863402" w:rsidP="001645D0">
      <w:r>
        <w:t>B</w:t>
      </w:r>
      <w:r>
        <w:rPr>
          <w:rFonts w:hint="eastAsia"/>
        </w:rPr>
        <w:t>甘宁</w:t>
      </w:r>
      <w:r>
        <w:t xml:space="preserve">=E,B </w:t>
      </w:r>
    </w:p>
    <w:p w:rsidR="00863402" w:rsidRDefault="00863402" w:rsidP="001645D0">
      <w:r>
        <w:t>C</w:t>
      </w:r>
      <w:r>
        <w:rPr>
          <w:rFonts w:hint="eastAsia"/>
        </w:rPr>
        <w:t>魏延</w:t>
      </w:r>
      <w:r>
        <w:t xml:space="preserve">=E,C </w:t>
      </w:r>
    </w:p>
    <w:p w:rsidR="00863402" w:rsidRDefault="00863402" w:rsidP="001645D0">
      <w:r>
        <w:t>D</w:t>
      </w:r>
      <w:r>
        <w:rPr>
          <w:rFonts w:hint="eastAsia"/>
        </w:rPr>
        <w:t>刘琦</w:t>
      </w:r>
      <w:r>
        <w:t xml:space="preserve">=E,D </w:t>
      </w:r>
    </w:p>
    <w:p w:rsidR="00863402" w:rsidRDefault="00863402" w:rsidP="001645D0">
      <w:r>
        <w:t>E</w:t>
      </w:r>
      <w:r>
        <w:rPr>
          <w:rFonts w:hint="eastAsia"/>
        </w:rPr>
        <w:t>文聘</w:t>
      </w:r>
      <w:r>
        <w:t xml:space="preserve">=E,E </w:t>
      </w:r>
    </w:p>
    <w:p w:rsidR="00863402" w:rsidRDefault="00863402" w:rsidP="001645D0">
      <w:r>
        <w:t>F</w:t>
      </w:r>
      <w:r>
        <w:rPr>
          <w:rFonts w:hint="eastAsia"/>
        </w:rPr>
        <w:t>蔡和</w:t>
      </w:r>
      <w:r>
        <w:t xml:space="preserve">=E,F </w:t>
      </w:r>
    </w:p>
    <w:p w:rsidR="00863402" w:rsidRDefault="00863402" w:rsidP="001645D0">
      <w:r>
        <w:rPr>
          <w:rFonts w:hint="eastAsia"/>
        </w:rPr>
        <w:t>蔡中</w:t>
      </w:r>
      <w:r>
        <w:t xml:space="preserve">=E, </w:t>
      </w:r>
    </w:p>
    <w:p w:rsidR="00863402" w:rsidRDefault="00863402" w:rsidP="001645D0">
      <w:r>
        <w:rPr>
          <w:rFonts w:hint="eastAsia"/>
        </w:rPr>
        <w:t>蔡勋</w:t>
      </w:r>
      <w:r>
        <w:t xml:space="preserve">=E, </w:t>
      </w:r>
    </w:p>
    <w:p w:rsidR="00863402" w:rsidRDefault="00863402" w:rsidP="001645D0">
      <w:r>
        <w:rPr>
          <w:rFonts w:hint="eastAsia"/>
        </w:rPr>
        <w:t>焦触</w:t>
      </w:r>
      <w:r>
        <w:t xml:space="preserve">=E, </w:t>
      </w:r>
    </w:p>
    <w:p w:rsidR="00863402" w:rsidRDefault="00863402" w:rsidP="001645D0">
      <w:r>
        <w:rPr>
          <w:rFonts w:hint="eastAsia"/>
        </w:rPr>
        <w:t>张南</w:t>
      </w:r>
      <w:r>
        <w:t xml:space="preserve">=E, </w:t>
      </w:r>
    </w:p>
    <w:p w:rsidR="00863402" w:rsidRDefault="00863402" w:rsidP="001645D0">
      <w:r>
        <w:rPr>
          <w:rFonts w:hint="eastAsia"/>
        </w:rPr>
        <w:t>赵范</w:t>
      </w:r>
      <w:r>
        <w:t xml:space="preserve">=E, </w:t>
      </w:r>
    </w:p>
    <w:p w:rsidR="00863402" w:rsidRDefault="00863402" w:rsidP="001645D0">
      <w:r>
        <w:rPr>
          <w:rFonts w:hint="eastAsia"/>
        </w:rPr>
        <w:t>鲍隆</w:t>
      </w:r>
      <w:r>
        <w:t xml:space="preserve">=E, </w:t>
      </w:r>
    </w:p>
    <w:p w:rsidR="00863402" w:rsidRDefault="00863402" w:rsidP="001645D0">
      <w:r>
        <w:rPr>
          <w:rFonts w:hint="eastAsia"/>
        </w:rPr>
        <w:t>陈应</w:t>
      </w:r>
      <w:r>
        <w:t xml:space="preserve">=E, </w:t>
      </w:r>
    </w:p>
    <w:p w:rsidR="00863402" w:rsidRDefault="00863402" w:rsidP="001645D0">
      <w:r>
        <w:rPr>
          <w:rFonts w:hint="eastAsia"/>
        </w:rPr>
        <w:t>金旋</w:t>
      </w:r>
      <w:r>
        <w:t xml:space="preserve">=E, </w:t>
      </w:r>
    </w:p>
    <w:p w:rsidR="00863402" w:rsidRDefault="00863402" w:rsidP="001645D0">
      <w:r>
        <w:rPr>
          <w:rFonts w:hint="eastAsia"/>
        </w:rPr>
        <w:t>巩志</w:t>
      </w:r>
      <w:r>
        <w:t xml:space="preserve">=E, </w:t>
      </w:r>
    </w:p>
    <w:p w:rsidR="00863402" w:rsidRDefault="00863402" w:rsidP="001645D0">
      <w:r>
        <w:rPr>
          <w:rFonts w:hint="eastAsia"/>
        </w:rPr>
        <w:t>李摧</w:t>
      </w:r>
      <w:r>
        <w:t xml:space="preserve">=E, </w:t>
      </w:r>
    </w:p>
    <w:p w:rsidR="00863402" w:rsidRDefault="00863402" w:rsidP="001645D0">
      <w:r>
        <w:t>A</w:t>
      </w:r>
      <w:r>
        <w:rPr>
          <w:rFonts w:hint="eastAsia"/>
        </w:rPr>
        <w:t>郭汜</w:t>
      </w:r>
      <w:r>
        <w:t xml:space="preserve">=E,A </w:t>
      </w:r>
    </w:p>
    <w:p w:rsidR="00863402" w:rsidRDefault="00863402" w:rsidP="001645D0">
      <w:r>
        <w:t>B</w:t>
      </w:r>
      <w:r>
        <w:rPr>
          <w:rFonts w:hint="eastAsia"/>
        </w:rPr>
        <w:t>张济</w:t>
      </w:r>
      <w:r>
        <w:t xml:space="preserve">=E,B </w:t>
      </w:r>
    </w:p>
    <w:p w:rsidR="00863402" w:rsidRDefault="00863402" w:rsidP="001645D0">
      <w:r>
        <w:t>C</w:t>
      </w:r>
      <w:r>
        <w:rPr>
          <w:rFonts w:hint="eastAsia"/>
        </w:rPr>
        <w:t>贾诩</w:t>
      </w:r>
      <w:r>
        <w:t xml:space="preserve">=E,C </w:t>
      </w:r>
    </w:p>
    <w:p w:rsidR="00863402" w:rsidRDefault="00863402" w:rsidP="001645D0">
      <w:r>
        <w:t>D</w:t>
      </w:r>
      <w:r>
        <w:rPr>
          <w:rFonts w:hint="eastAsia"/>
        </w:rPr>
        <w:t>李肃</w:t>
      </w:r>
      <w:r>
        <w:t xml:space="preserve">=E,D </w:t>
      </w:r>
    </w:p>
    <w:p w:rsidR="00863402" w:rsidRDefault="00863402" w:rsidP="001645D0">
      <w:r>
        <w:t>E</w:t>
      </w:r>
      <w:r>
        <w:rPr>
          <w:rFonts w:hint="eastAsia"/>
        </w:rPr>
        <w:t>刘度</w:t>
      </w:r>
      <w:r>
        <w:t xml:space="preserve">=E,E </w:t>
      </w:r>
    </w:p>
    <w:p w:rsidR="00863402" w:rsidRDefault="00863402" w:rsidP="001645D0">
      <w:r>
        <w:t>F</w:t>
      </w:r>
      <w:r>
        <w:rPr>
          <w:rFonts w:hint="eastAsia"/>
        </w:rPr>
        <w:t>刘延</w:t>
      </w:r>
      <w:r>
        <w:t xml:space="preserve">=E,F </w:t>
      </w:r>
    </w:p>
    <w:p w:rsidR="00863402" w:rsidRDefault="00863402" w:rsidP="001645D0">
      <w:r>
        <w:t>0</w:t>
      </w:r>
      <w:r>
        <w:rPr>
          <w:rFonts w:hint="eastAsia"/>
        </w:rPr>
        <w:t>刑道荣</w:t>
      </w:r>
      <w:r>
        <w:t xml:space="preserve">=E,0 </w:t>
      </w:r>
    </w:p>
    <w:p w:rsidR="00863402" w:rsidRDefault="00863402" w:rsidP="001645D0">
      <w:r>
        <w:rPr>
          <w:rFonts w:hint="eastAsia"/>
        </w:rPr>
        <w:t>吕虔</w:t>
      </w:r>
      <w:r>
        <w:t xml:space="preserve">=E, </w:t>
      </w:r>
    </w:p>
    <w:p w:rsidR="00863402" w:rsidRDefault="00863402" w:rsidP="001645D0">
      <w:r>
        <w:rPr>
          <w:rFonts w:hint="eastAsia"/>
        </w:rPr>
        <w:t>魏续</w:t>
      </w:r>
      <w:r>
        <w:t xml:space="preserve">=E, </w:t>
      </w:r>
    </w:p>
    <w:p w:rsidR="00863402" w:rsidRDefault="00863402" w:rsidP="001645D0">
      <w:r>
        <w:rPr>
          <w:rFonts w:hint="eastAsia"/>
        </w:rPr>
        <w:t>吕布</w:t>
      </w:r>
      <w:r>
        <w:t xml:space="preserve">=E, </w:t>
      </w:r>
    </w:p>
    <w:p w:rsidR="00863402" w:rsidRDefault="00863402" w:rsidP="001645D0">
      <w:r>
        <w:rPr>
          <w:rFonts w:hint="eastAsia"/>
        </w:rPr>
        <w:t>韩玄</w:t>
      </w:r>
      <w:r>
        <w:t xml:space="preserve">=E, </w:t>
      </w:r>
    </w:p>
    <w:p w:rsidR="00863402" w:rsidRDefault="00863402" w:rsidP="001645D0">
      <w:r>
        <w:rPr>
          <w:rFonts w:hint="eastAsia"/>
        </w:rPr>
        <w:t>魏延</w:t>
      </w:r>
      <w:r>
        <w:t xml:space="preserve">=E, </w:t>
      </w:r>
    </w:p>
    <w:p w:rsidR="00863402" w:rsidRDefault="00863402" w:rsidP="001645D0">
      <w:r>
        <w:rPr>
          <w:rFonts w:hint="eastAsia"/>
        </w:rPr>
        <w:t>黄忠</w:t>
      </w:r>
      <w:r>
        <w:t xml:space="preserve">=E, </w:t>
      </w:r>
    </w:p>
    <w:p w:rsidR="00863402" w:rsidRDefault="00863402" w:rsidP="001645D0">
      <w:r>
        <w:rPr>
          <w:rFonts w:hint="eastAsia"/>
        </w:rPr>
        <w:t>杨龄</w:t>
      </w:r>
      <w:r>
        <w:t xml:space="preserve">=E, </w:t>
      </w:r>
    </w:p>
    <w:p w:rsidR="00863402" w:rsidRDefault="00863402" w:rsidP="001645D0">
      <w:r>
        <w:rPr>
          <w:rFonts w:hint="eastAsia"/>
        </w:rPr>
        <w:t>韩浩</w:t>
      </w:r>
      <w:r>
        <w:t xml:space="preserve">=E, </w:t>
      </w:r>
    </w:p>
    <w:p w:rsidR="00863402" w:rsidRDefault="00863402" w:rsidP="001645D0">
      <w:r>
        <w:rPr>
          <w:rFonts w:hint="eastAsia"/>
        </w:rPr>
        <w:t>刘焉</w:t>
      </w:r>
      <w:r>
        <w:t xml:space="preserve">=E, </w:t>
      </w:r>
    </w:p>
    <w:p w:rsidR="00863402" w:rsidRDefault="00863402" w:rsidP="001645D0">
      <w:r>
        <w:t>A</w:t>
      </w:r>
      <w:r>
        <w:rPr>
          <w:rFonts w:hint="eastAsia"/>
        </w:rPr>
        <w:t>张松</w:t>
      </w:r>
      <w:r>
        <w:t xml:space="preserve">=E,A </w:t>
      </w:r>
    </w:p>
    <w:p w:rsidR="00863402" w:rsidRDefault="00863402" w:rsidP="001645D0">
      <w:r>
        <w:t>B</w:t>
      </w:r>
      <w:r>
        <w:rPr>
          <w:rFonts w:hint="eastAsia"/>
        </w:rPr>
        <w:t>孟达</w:t>
      </w:r>
      <w:r>
        <w:t xml:space="preserve">=E,B </w:t>
      </w:r>
    </w:p>
    <w:p w:rsidR="00863402" w:rsidRDefault="00863402" w:rsidP="001645D0">
      <w:r>
        <w:t>C</w:t>
      </w:r>
      <w:r>
        <w:rPr>
          <w:rFonts w:hint="eastAsia"/>
        </w:rPr>
        <w:t>黄权</w:t>
      </w:r>
      <w:r>
        <w:t xml:space="preserve">=E,C </w:t>
      </w:r>
    </w:p>
    <w:p w:rsidR="00863402" w:rsidRDefault="00863402" w:rsidP="001645D0">
      <w:r>
        <w:t>D</w:t>
      </w:r>
      <w:r>
        <w:rPr>
          <w:rFonts w:hint="eastAsia"/>
        </w:rPr>
        <w:t>王累</w:t>
      </w:r>
      <w:r>
        <w:t xml:space="preserve">=E,D </w:t>
      </w:r>
    </w:p>
    <w:p w:rsidR="00863402" w:rsidRDefault="00863402" w:rsidP="001645D0">
      <w:r>
        <w:t>E</w:t>
      </w:r>
      <w:r>
        <w:rPr>
          <w:rFonts w:hint="eastAsia"/>
        </w:rPr>
        <w:t>刘璋</w:t>
      </w:r>
      <w:r>
        <w:t xml:space="preserve">=E,E </w:t>
      </w:r>
    </w:p>
    <w:p w:rsidR="00863402" w:rsidRDefault="00863402" w:rsidP="001645D0">
      <w:r>
        <w:t>F</w:t>
      </w:r>
      <w:r>
        <w:rPr>
          <w:rFonts w:hint="eastAsia"/>
        </w:rPr>
        <w:t>吴懿</w:t>
      </w:r>
      <w:r>
        <w:t xml:space="preserve">=E,F </w:t>
      </w:r>
    </w:p>
    <w:p w:rsidR="00863402" w:rsidRDefault="00863402" w:rsidP="001645D0">
      <w:r>
        <w:t>0</w:t>
      </w:r>
      <w:r>
        <w:rPr>
          <w:rFonts w:hint="eastAsia"/>
        </w:rPr>
        <w:t>邓贤</w:t>
      </w:r>
      <w:r>
        <w:t xml:space="preserve">=E,0 </w:t>
      </w:r>
    </w:p>
    <w:p w:rsidR="00863402" w:rsidRDefault="00863402" w:rsidP="001645D0">
      <w:r>
        <w:rPr>
          <w:rFonts w:hint="eastAsia"/>
        </w:rPr>
        <w:t>张任</w:t>
      </w:r>
      <w:r>
        <w:t xml:space="preserve">=E, </w:t>
      </w:r>
    </w:p>
    <w:p w:rsidR="00863402" w:rsidRDefault="00863402" w:rsidP="001645D0">
      <w:r>
        <w:rPr>
          <w:rFonts w:hint="eastAsia"/>
        </w:rPr>
        <w:t>吴兰</w:t>
      </w:r>
      <w:r>
        <w:t xml:space="preserve">=E, </w:t>
      </w:r>
    </w:p>
    <w:p w:rsidR="00863402" w:rsidRDefault="00863402" w:rsidP="001645D0">
      <w:r>
        <w:rPr>
          <w:rFonts w:hint="eastAsia"/>
        </w:rPr>
        <w:t>雷同</w:t>
      </w:r>
      <w:r>
        <w:t xml:space="preserve">=E, </w:t>
      </w:r>
    </w:p>
    <w:p w:rsidR="00863402" w:rsidRDefault="00863402" w:rsidP="001645D0">
      <w:r>
        <w:rPr>
          <w:rFonts w:hint="eastAsia"/>
        </w:rPr>
        <w:t>杨怀</w:t>
      </w:r>
      <w:r>
        <w:t xml:space="preserve">=E, </w:t>
      </w:r>
    </w:p>
    <w:p w:rsidR="00863402" w:rsidRDefault="00863402" w:rsidP="001645D0">
      <w:r>
        <w:rPr>
          <w:rFonts w:hint="eastAsia"/>
        </w:rPr>
        <w:t>高沛</w:t>
      </w:r>
      <w:r>
        <w:t xml:space="preserve">=E, </w:t>
      </w:r>
    </w:p>
    <w:p w:rsidR="00863402" w:rsidRDefault="00863402" w:rsidP="001645D0">
      <w:r>
        <w:rPr>
          <w:rFonts w:hint="eastAsia"/>
        </w:rPr>
        <w:t>严颜</w:t>
      </w:r>
      <w:r>
        <w:t xml:space="preserve">=E, </w:t>
      </w:r>
    </w:p>
    <w:p w:rsidR="00863402" w:rsidRDefault="00863402" w:rsidP="001645D0">
      <w:r>
        <w:rPr>
          <w:rFonts w:hint="eastAsia"/>
        </w:rPr>
        <w:t>法正</w:t>
      </w:r>
      <w:r>
        <w:t xml:space="preserve">=E, </w:t>
      </w:r>
    </w:p>
    <w:p w:rsidR="00863402" w:rsidRDefault="00863402" w:rsidP="001645D0">
      <w:r>
        <w:rPr>
          <w:rFonts w:hint="eastAsia"/>
        </w:rPr>
        <w:t>刘溃</w:t>
      </w:r>
      <w:r>
        <w:t xml:space="preserve">=E, </w:t>
      </w:r>
    </w:p>
    <w:p w:rsidR="00863402" w:rsidRDefault="00863402" w:rsidP="001645D0">
      <w:r>
        <w:rPr>
          <w:rFonts w:hint="eastAsia"/>
        </w:rPr>
        <w:t>刘巴</w:t>
      </w:r>
      <w:r>
        <w:t xml:space="preserve">=E, </w:t>
      </w:r>
    </w:p>
    <w:p w:rsidR="00863402" w:rsidRDefault="00863402" w:rsidP="001645D0">
      <w:r>
        <w:t>A</w:t>
      </w:r>
      <w:r>
        <w:rPr>
          <w:rFonts w:hint="eastAsia"/>
        </w:rPr>
        <w:t>刘循</w:t>
      </w:r>
      <w:r>
        <w:t xml:space="preserve">=E,A </w:t>
      </w:r>
    </w:p>
    <w:p w:rsidR="00863402" w:rsidRDefault="00863402" w:rsidP="001645D0">
      <w:r>
        <w:t>B</w:t>
      </w:r>
      <w:r>
        <w:rPr>
          <w:rFonts w:hint="eastAsia"/>
        </w:rPr>
        <w:t>吕凯</w:t>
      </w:r>
      <w:r>
        <w:t xml:space="preserve">=E,B </w:t>
      </w:r>
    </w:p>
    <w:p w:rsidR="00863402" w:rsidRDefault="00863402" w:rsidP="001645D0">
      <w:r>
        <w:t>C</w:t>
      </w:r>
      <w:r>
        <w:rPr>
          <w:rFonts w:hint="eastAsia"/>
        </w:rPr>
        <w:t>王伉</w:t>
      </w:r>
      <w:r>
        <w:t xml:space="preserve">=E,C </w:t>
      </w:r>
    </w:p>
    <w:p w:rsidR="00863402" w:rsidRDefault="00863402" w:rsidP="001645D0">
      <w:r>
        <w:t>D</w:t>
      </w:r>
      <w:r>
        <w:rPr>
          <w:rFonts w:hint="eastAsia"/>
        </w:rPr>
        <w:t>张肃</w:t>
      </w:r>
      <w:r>
        <w:t xml:space="preserve">=E,D </w:t>
      </w:r>
    </w:p>
    <w:p w:rsidR="00863402" w:rsidRDefault="00863402" w:rsidP="001645D0">
      <w:r>
        <w:t>E</w:t>
      </w:r>
      <w:r>
        <w:rPr>
          <w:rFonts w:hint="eastAsia"/>
        </w:rPr>
        <w:t>冷苞</w:t>
      </w:r>
      <w:r>
        <w:t xml:space="preserve">=E,E </w:t>
      </w:r>
    </w:p>
    <w:p w:rsidR="00863402" w:rsidRDefault="00863402" w:rsidP="001645D0">
      <w:r>
        <w:t>F</w:t>
      </w:r>
      <w:r>
        <w:rPr>
          <w:rFonts w:hint="eastAsia"/>
        </w:rPr>
        <w:t>彭义</w:t>
      </w:r>
      <w:r>
        <w:t xml:space="preserve">=E,F </w:t>
      </w:r>
    </w:p>
    <w:p w:rsidR="00863402" w:rsidRDefault="00863402" w:rsidP="001645D0">
      <w:r>
        <w:t>0</w:t>
      </w:r>
      <w:r>
        <w:rPr>
          <w:rFonts w:hint="eastAsia"/>
        </w:rPr>
        <w:t>李严</w:t>
      </w:r>
      <w:r>
        <w:t xml:space="preserve">=E,0 </w:t>
      </w:r>
    </w:p>
    <w:p w:rsidR="00863402" w:rsidRDefault="00863402" w:rsidP="001645D0">
      <w:r>
        <w:rPr>
          <w:rFonts w:hint="eastAsia"/>
        </w:rPr>
        <w:t>费观</w:t>
      </w:r>
      <w:r>
        <w:t xml:space="preserve">=E, </w:t>
      </w:r>
    </w:p>
    <w:p w:rsidR="00863402" w:rsidRDefault="00863402" w:rsidP="001645D0">
      <w:r>
        <w:rPr>
          <w:rFonts w:hint="eastAsia"/>
        </w:rPr>
        <w:t>李恢</w:t>
      </w:r>
      <w:r>
        <w:t xml:space="preserve">=E, </w:t>
      </w:r>
    </w:p>
    <w:p w:rsidR="00863402" w:rsidRDefault="00863402" w:rsidP="001645D0">
      <w:r>
        <w:rPr>
          <w:rFonts w:hint="eastAsia"/>
        </w:rPr>
        <w:t>霍峻</w:t>
      </w:r>
      <w:r>
        <w:t xml:space="preserve">=E, </w:t>
      </w:r>
    </w:p>
    <w:p w:rsidR="00863402" w:rsidRDefault="00863402" w:rsidP="001645D0">
      <w:r>
        <w:rPr>
          <w:rFonts w:hint="eastAsia"/>
        </w:rPr>
        <w:t>董和</w:t>
      </w:r>
      <w:r>
        <w:t xml:space="preserve">=E, </w:t>
      </w:r>
    </w:p>
    <w:p w:rsidR="00863402" w:rsidRDefault="00863402" w:rsidP="001645D0">
      <w:r>
        <w:rPr>
          <w:rFonts w:hint="eastAsia"/>
        </w:rPr>
        <w:t>费诗</w:t>
      </w:r>
      <w:r>
        <w:t xml:space="preserve">=E, </w:t>
      </w:r>
    </w:p>
    <w:p w:rsidR="00863402" w:rsidRDefault="00863402" w:rsidP="001645D0">
      <w:r>
        <w:rPr>
          <w:rFonts w:hint="eastAsia"/>
        </w:rPr>
        <w:t>蒋琬</w:t>
      </w:r>
      <w:r>
        <w:t xml:space="preserve">=E, </w:t>
      </w:r>
    </w:p>
    <w:p w:rsidR="00863402" w:rsidRDefault="00863402" w:rsidP="001645D0">
      <w:r>
        <w:rPr>
          <w:rFonts w:hint="eastAsia"/>
        </w:rPr>
        <w:t>曹仁</w:t>
      </w:r>
      <w:r>
        <w:t xml:space="preserve">=E, </w:t>
      </w:r>
    </w:p>
    <w:p w:rsidR="00863402" w:rsidRDefault="00863402" w:rsidP="001645D0">
      <w:r>
        <w:rPr>
          <w:rFonts w:hint="eastAsia"/>
        </w:rPr>
        <w:t>曹仁</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黄忠</w:t>
      </w:r>
      <w:r>
        <w:t xml:space="preserve">=E,A </w:t>
      </w:r>
    </w:p>
    <w:p w:rsidR="00863402" w:rsidRDefault="00863402" w:rsidP="001645D0">
      <w:r>
        <w:t>B</w:t>
      </w:r>
      <w:r>
        <w:rPr>
          <w:rFonts w:hint="eastAsia"/>
        </w:rPr>
        <w:t>曹仁</w:t>
      </w:r>
      <w:r>
        <w:t xml:space="preserve">=E,B </w:t>
      </w:r>
    </w:p>
    <w:p w:rsidR="00863402" w:rsidRDefault="00863402" w:rsidP="001645D0">
      <w:r>
        <w:t>C</w:t>
      </w:r>
      <w:r>
        <w:rPr>
          <w:rFonts w:hint="eastAsia"/>
        </w:rPr>
        <w:t>夏侯敦</w:t>
      </w:r>
      <w:r>
        <w:t xml:space="preserve">=E,C </w:t>
      </w:r>
    </w:p>
    <w:p w:rsidR="00863402" w:rsidRDefault="00863402" w:rsidP="001645D0">
      <w:r>
        <w:rPr>
          <w:rFonts w:hint="eastAsia"/>
        </w:rPr>
        <w:t>张鲁</w:t>
      </w:r>
      <w:r>
        <w:t xml:space="preserve">=E, </w:t>
      </w:r>
    </w:p>
    <w:p w:rsidR="00863402" w:rsidRDefault="00863402" w:rsidP="001645D0">
      <w:r>
        <w:rPr>
          <w:rFonts w:hint="eastAsia"/>
        </w:rPr>
        <w:t>阎圃</w:t>
      </w:r>
      <w:r>
        <w:t xml:space="preserve">=E, </w:t>
      </w:r>
    </w:p>
    <w:p w:rsidR="00863402" w:rsidRDefault="00863402" w:rsidP="001645D0">
      <w:r>
        <w:rPr>
          <w:rFonts w:hint="eastAsia"/>
        </w:rPr>
        <w:t>张卫</w:t>
      </w:r>
      <w:r>
        <w:t xml:space="preserve">=E, </w:t>
      </w:r>
    </w:p>
    <w:p w:rsidR="00863402" w:rsidRDefault="00863402" w:rsidP="001645D0">
      <w:r>
        <w:t>A</w:t>
      </w:r>
      <w:r>
        <w:rPr>
          <w:rFonts w:hint="eastAsia"/>
        </w:rPr>
        <w:t>杨松</w:t>
      </w:r>
      <w:r>
        <w:t xml:space="preserve">=E,A </w:t>
      </w:r>
    </w:p>
    <w:p w:rsidR="00863402" w:rsidRDefault="00863402" w:rsidP="001645D0">
      <w:r>
        <w:t>B</w:t>
      </w:r>
      <w:r>
        <w:rPr>
          <w:rFonts w:hint="eastAsia"/>
        </w:rPr>
        <w:t>马超</w:t>
      </w:r>
      <w:r>
        <w:t xml:space="preserve">=E,B </w:t>
      </w:r>
    </w:p>
    <w:p w:rsidR="00863402" w:rsidRDefault="00863402" w:rsidP="001645D0">
      <w:r>
        <w:t>C</w:t>
      </w:r>
      <w:r>
        <w:rPr>
          <w:rFonts w:hint="eastAsia"/>
        </w:rPr>
        <w:t>马岱</w:t>
      </w:r>
      <w:r>
        <w:t xml:space="preserve">=E,C </w:t>
      </w:r>
    </w:p>
    <w:p w:rsidR="00863402" w:rsidRDefault="00863402" w:rsidP="001645D0">
      <w:r>
        <w:t>D</w:t>
      </w:r>
      <w:r>
        <w:rPr>
          <w:rFonts w:hint="eastAsia"/>
        </w:rPr>
        <w:t>杨昂</w:t>
      </w:r>
      <w:r>
        <w:t xml:space="preserve">=E,D </w:t>
      </w:r>
    </w:p>
    <w:p w:rsidR="00863402" w:rsidRDefault="00863402" w:rsidP="001645D0">
      <w:r>
        <w:t>E</w:t>
      </w:r>
      <w:r>
        <w:rPr>
          <w:rFonts w:hint="eastAsia"/>
        </w:rPr>
        <w:t>杨任</w:t>
      </w:r>
      <w:r>
        <w:t xml:space="preserve">=E,E </w:t>
      </w:r>
    </w:p>
    <w:p w:rsidR="00863402" w:rsidRDefault="00863402" w:rsidP="001645D0">
      <w:r>
        <w:t>F</w:t>
      </w:r>
      <w:r>
        <w:rPr>
          <w:rFonts w:hint="eastAsia"/>
        </w:rPr>
        <w:t>庞德</w:t>
      </w:r>
      <w:r>
        <w:t xml:space="preserve">=E,F </w:t>
      </w:r>
    </w:p>
    <w:p w:rsidR="00863402" w:rsidRDefault="00863402" w:rsidP="001645D0">
      <w:r>
        <w:t>0</w:t>
      </w:r>
      <w:r>
        <w:rPr>
          <w:rFonts w:hint="eastAsia"/>
        </w:rPr>
        <w:t>杨平</w:t>
      </w:r>
      <w:r>
        <w:t xml:space="preserve">=E,0 </w:t>
      </w:r>
    </w:p>
    <w:p w:rsidR="00863402" w:rsidRDefault="00863402" w:rsidP="001645D0">
      <w:r>
        <w:rPr>
          <w:rFonts w:hint="eastAsia"/>
        </w:rPr>
        <w:t>杨柏</w:t>
      </w:r>
      <w:r>
        <w:t xml:space="preserve">=E, </w:t>
      </w:r>
    </w:p>
    <w:p w:rsidR="00863402" w:rsidRDefault="00863402" w:rsidP="001645D0">
      <w:r>
        <w:rPr>
          <w:rFonts w:hint="eastAsia"/>
        </w:rPr>
        <w:t>程银</w:t>
      </w:r>
      <w:r>
        <w:t xml:space="preserve">=E, </w:t>
      </w:r>
    </w:p>
    <w:p w:rsidR="00863402" w:rsidRDefault="00863402" w:rsidP="001645D0">
      <w:r>
        <w:rPr>
          <w:rFonts w:hint="eastAsia"/>
        </w:rPr>
        <w:t>侯选</w:t>
      </w:r>
      <w:r>
        <w:t xml:space="preserve">=E, </w:t>
      </w:r>
    </w:p>
    <w:p w:rsidR="00863402" w:rsidRDefault="00863402" w:rsidP="001645D0">
      <w:r>
        <w:rPr>
          <w:rFonts w:hint="eastAsia"/>
        </w:rPr>
        <w:t>张横</w:t>
      </w:r>
      <w:r>
        <w:t xml:space="preserve">=E, </w:t>
      </w:r>
    </w:p>
    <w:p w:rsidR="00863402" w:rsidRDefault="00863402" w:rsidP="001645D0">
      <w:r>
        <w:rPr>
          <w:rFonts w:hint="eastAsia"/>
        </w:rPr>
        <w:t>李湛</w:t>
      </w:r>
      <w:r>
        <w:t xml:space="preserve">=E, </w:t>
      </w:r>
    </w:p>
    <w:p w:rsidR="00863402" w:rsidRDefault="00863402" w:rsidP="001645D0">
      <w:r>
        <w:rPr>
          <w:rFonts w:hint="eastAsia"/>
        </w:rPr>
        <w:t>成宜</w:t>
      </w:r>
      <w:r>
        <w:t xml:space="preserve">=E, </w:t>
      </w:r>
    </w:p>
    <w:p w:rsidR="00863402" w:rsidRDefault="00863402" w:rsidP="001645D0">
      <w:r>
        <w:rPr>
          <w:rFonts w:hint="eastAsia"/>
        </w:rPr>
        <w:t>曹操</w:t>
      </w:r>
      <w:r>
        <w:t xml:space="preserve">=E, </w:t>
      </w:r>
    </w:p>
    <w:p w:rsidR="00863402" w:rsidRDefault="00863402" w:rsidP="001645D0">
      <w:r>
        <w:rPr>
          <w:rFonts w:hint="eastAsia"/>
        </w:rPr>
        <w:t>夏侯敦</w:t>
      </w:r>
      <w:r>
        <w:t xml:space="preserve">=E, </w:t>
      </w:r>
    </w:p>
    <w:p w:rsidR="00863402" w:rsidRDefault="00863402" w:rsidP="001645D0">
      <w:r>
        <w:rPr>
          <w:rFonts w:hint="eastAsia"/>
        </w:rPr>
        <w:t>夏侯渊</w:t>
      </w:r>
      <w:r>
        <w:t xml:space="preserve">=E, </w:t>
      </w:r>
    </w:p>
    <w:p w:rsidR="00863402" w:rsidRDefault="00863402" w:rsidP="001645D0">
      <w:r>
        <w:t>A</w:t>
      </w:r>
      <w:r>
        <w:rPr>
          <w:rFonts w:hint="eastAsia"/>
        </w:rPr>
        <w:t>曹仁</w:t>
      </w:r>
      <w:r>
        <w:t xml:space="preserve">=E,A </w:t>
      </w:r>
    </w:p>
    <w:p w:rsidR="00863402" w:rsidRDefault="00863402" w:rsidP="001645D0">
      <w:r>
        <w:t>B</w:t>
      </w:r>
      <w:r>
        <w:rPr>
          <w:rFonts w:hint="eastAsia"/>
        </w:rPr>
        <w:t>曹洪</w:t>
      </w:r>
      <w:r>
        <w:t xml:space="preserve">=E,B </w:t>
      </w:r>
    </w:p>
    <w:p w:rsidR="00863402" w:rsidRDefault="00863402" w:rsidP="001645D0">
      <w:r>
        <w:t>C</w:t>
      </w:r>
      <w:r>
        <w:rPr>
          <w:rFonts w:hint="eastAsia"/>
        </w:rPr>
        <w:t>荀域</w:t>
      </w:r>
      <w:r>
        <w:t xml:space="preserve">=E,C </w:t>
      </w:r>
    </w:p>
    <w:p w:rsidR="00863402" w:rsidRDefault="00863402" w:rsidP="001645D0">
      <w:r>
        <w:t>D</w:t>
      </w:r>
      <w:r>
        <w:rPr>
          <w:rFonts w:hint="eastAsia"/>
        </w:rPr>
        <w:t>曹纯</w:t>
      </w:r>
      <w:r>
        <w:t xml:space="preserve">=E,D </w:t>
      </w:r>
    </w:p>
    <w:p w:rsidR="00863402" w:rsidRDefault="00863402" w:rsidP="001645D0">
      <w:r>
        <w:t>E</w:t>
      </w:r>
      <w:r>
        <w:rPr>
          <w:rFonts w:hint="eastAsia"/>
        </w:rPr>
        <w:t>程昱</w:t>
      </w:r>
      <w:r>
        <w:t xml:space="preserve">=E,E </w:t>
      </w:r>
    </w:p>
    <w:p w:rsidR="00863402" w:rsidRDefault="00863402" w:rsidP="001645D0">
      <w:r>
        <w:t>F</w:t>
      </w:r>
      <w:r>
        <w:rPr>
          <w:rFonts w:hint="eastAsia"/>
        </w:rPr>
        <w:t>刘晔</w:t>
      </w:r>
      <w:r>
        <w:t xml:space="preserve">=E,F </w:t>
      </w:r>
    </w:p>
    <w:p w:rsidR="00863402" w:rsidRDefault="00863402" w:rsidP="001645D0">
      <w:r>
        <w:t>0</w:t>
      </w:r>
      <w:r>
        <w:rPr>
          <w:rFonts w:hint="eastAsia"/>
        </w:rPr>
        <w:t>郭嘉</w:t>
      </w:r>
      <w:r>
        <w:t xml:space="preserve">=E,0 </w:t>
      </w:r>
    </w:p>
    <w:p w:rsidR="00863402" w:rsidRDefault="00863402" w:rsidP="001645D0">
      <w:r>
        <w:rPr>
          <w:rFonts w:hint="eastAsia"/>
        </w:rPr>
        <w:t>于禁</w:t>
      </w:r>
      <w:r>
        <w:t xml:space="preserve">=E, </w:t>
      </w:r>
    </w:p>
    <w:p w:rsidR="00863402" w:rsidRDefault="00863402" w:rsidP="001645D0">
      <w:r>
        <w:rPr>
          <w:rFonts w:hint="eastAsia"/>
        </w:rPr>
        <w:t>荀攸</w:t>
      </w:r>
      <w:r>
        <w:t xml:space="preserve">=E, </w:t>
      </w:r>
    </w:p>
    <w:p w:rsidR="00863402" w:rsidRDefault="00863402" w:rsidP="001645D0">
      <w:r>
        <w:rPr>
          <w:rFonts w:hint="eastAsia"/>
        </w:rPr>
        <w:t>乐进</w:t>
      </w:r>
      <w:r>
        <w:t xml:space="preserve">=E, </w:t>
      </w:r>
    </w:p>
    <w:p w:rsidR="00863402" w:rsidRDefault="00863402" w:rsidP="001645D0">
      <w:r>
        <w:rPr>
          <w:rFonts w:hint="eastAsia"/>
        </w:rPr>
        <w:t>王粲</w:t>
      </w:r>
      <w:r>
        <w:t xml:space="preserve">=E, </w:t>
      </w:r>
    </w:p>
    <w:p w:rsidR="00863402" w:rsidRDefault="00863402" w:rsidP="001645D0">
      <w:r>
        <w:rPr>
          <w:rFonts w:hint="eastAsia"/>
        </w:rPr>
        <w:t>陈矫</w:t>
      </w:r>
      <w:r>
        <w:t xml:space="preserve">=E, </w:t>
      </w:r>
    </w:p>
    <w:p w:rsidR="00863402" w:rsidRDefault="00863402" w:rsidP="001645D0">
      <w:r>
        <w:rPr>
          <w:rFonts w:hint="eastAsia"/>
        </w:rPr>
        <w:t>曹昂</w:t>
      </w:r>
      <w:r>
        <w:t xml:space="preserve">=E, </w:t>
      </w:r>
    </w:p>
    <w:p w:rsidR="00863402" w:rsidRDefault="00863402" w:rsidP="001645D0">
      <w:r>
        <w:rPr>
          <w:rFonts w:hint="eastAsia"/>
        </w:rPr>
        <w:t>典韦</w:t>
      </w:r>
      <w:r>
        <w:t xml:space="preserve">=E, </w:t>
      </w:r>
    </w:p>
    <w:p w:rsidR="00863402" w:rsidRDefault="00863402" w:rsidP="001645D0">
      <w:r>
        <w:rPr>
          <w:rFonts w:hint="eastAsia"/>
        </w:rPr>
        <w:t>梁兴</w:t>
      </w:r>
      <w:r>
        <w:t xml:space="preserve">=E, </w:t>
      </w:r>
    </w:p>
    <w:p w:rsidR="00863402" w:rsidRDefault="00863402" w:rsidP="001645D0">
      <w:r>
        <w:rPr>
          <w:rFonts w:hint="eastAsia"/>
        </w:rPr>
        <w:t>韩遂</w:t>
      </w:r>
      <w:r>
        <w:t xml:space="preserve">=E, </w:t>
      </w:r>
    </w:p>
    <w:p w:rsidR="00863402" w:rsidRDefault="00863402" w:rsidP="001645D0">
      <w:r>
        <w:t>A</w:t>
      </w:r>
      <w:r>
        <w:rPr>
          <w:rFonts w:hint="eastAsia"/>
        </w:rPr>
        <w:t>杨秋</w:t>
      </w:r>
      <w:r>
        <w:t xml:space="preserve">=E,A </w:t>
      </w:r>
    </w:p>
    <w:p w:rsidR="00863402" w:rsidRDefault="00863402" w:rsidP="001645D0">
      <w:r>
        <w:t>B</w:t>
      </w:r>
      <w:r>
        <w:rPr>
          <w:rFonts w:hint="eastAsia"/>
        </w:rPr>
        <w:t>马玩</w:t>
      </w:r>
      <w:r>
        <w:t xml:space="preserve">=E,B </w:t>
      </w:r>
    </w:p>
    <w:p w:rsidR="00863402" w:rsidRDefault="00863402" w:rsidP="001645D0">
      <w:r>
        <w:t>C</w:t>
      </w:r>
      <w:r>
        <w:rPr>
          <w:rFonts w:hint="eastAsia"/>
        </w:rPr>
        <w:t>孔秀</w:t>
      </w:r>
      <w:r>
        <w:t xml:space="preserve">=E,C </w:t>
      </w:r>
    </w:p>
    <w:p w:rsidR="00863402" w:rsidRDefault="00863402" w:rsidP="001645D0">
      <w:r>
        <w:t>D</w:t>
      </w:r>
      <w:r>
        <w:rPr>
          <w:rFonts w:hint="eastAsia"/>
        </w:rPr>
        <w:t>韩福</w:t>
      </w:r>
      <w:r>
        <w:t xml:space="preserve">=E,D </w:t>
      </w:r>
    </w:p>
    <w:p w:rsidR="00863402" w:rsidRDefault="00863402" w:rsidP="001645D0">
      <w:r>
        <w:t>E</w:t>
      </w:r>
      <w:r>
        <w:rPr>
          <w:rFonts w:hint="eastAsia"/>
        </w:rPr>
        <w:t>卞喜</w:t>
      </w:r>
      <w:r>
        <w:t xml:space="preserve">=E,E </w:t>
      </w:r>
    </w:p>
    <w:p w:rsidR="00863402" w:rsidRDefault="00863402" w:rsidP="001645D0">
      <w:r>
        <w:t>F</w:t>
      </w:r>
      <w:r>
        <w:rPr>
          <w:rFonts w:hint="eastAsia"/>
        </w:rPr>
        <w:t>王植</w:t>
      </w:r>
      <w:r>
        <w:t xml:space="preserve">=E,F </w:t>
      </w:r>
    </w:p>
    <w:p w:rsidR="00863402" w:rsidRDefault="00863402" w:rsidP="001645D0">
      <w:r>
        <w:t>A0</w:t>
      </w:r>
      <w:r>
        <w:rPr>
          <w:rFonts w:hint="eastAsia"/>
        </w:rPr>
        <w:t>秦琪</w:t>
      </w:r>
      <w:r>
        <w:t xml:space="preserve">=E,A0 </w:t>
      </w:r>
    </w:p>
    <w:p w:rsidR="00863402" w:rsidRDefault="00863402" w:rsidP="001645D0">
      <w:r>
        <w:t>A</w:t>
      </w:r>
      <w:r>
        <w:rPr>
          <w:rFonts w:hint="eastAsia"/>
        </w:rPr>
        <w:t>钟瑶</w:t>
      </w:r>
      <w:r>
        <w:t xml:space="preserve">=E,A </w:t>
      </w:r>
    </w:p>
    <w:p w:rsidR="00863402" w:rsidRDefault="00863402" w:rsidP="001645D0">
      <w:r>
        <w:t>A</w:t>
      </w:r>
      <w:r>
        <w:rPr>
          <w:rFonts w:hint="eastAsia"/>
        </w:rPr>
        <w:t>丁斐</w:t>
      </w:r>
      <w:r>
        <w:t xml:space="preserve">=E,A </w:t>
      </w:r>
    </w:p>
    <w:p w:rsidR="00863402" w:rsidRDefault="00863402" w:rsidP="001645D0">
      <w:r>
        <w:t>A</w:t>
      </w:r>
      <w:r>
        <w:rPr>
          <w:rFonts w:hint="eastAsia"/>
        </w:rPr>
        <w:t>王必</w:t>
      </w:r>
      <w:r>
        <w:t xml:space="preserve">=E,A </w:t>
      </w:r>
    </w:p>
    <w:p w:rsidR="00863402" w:rsidRDefault="00863402" w:rsidP="001645D0">
      <w:r>
        <w:t>A</w:t>
      </w:r>
      <w:r>
        <w:rPr>
          <w:rFonts w:hint="eastAsia"/>
        </w:rPr>
        <w:t>金惟</w:t>
      </w:r>
      <w:r>
        <w:t xml:space="preserve">=E,A </w:t>
      </w:r>
    </w:p>
    <w:p w:rsidR="00863402" w:rsidRDefault="00863402" w:rsidP="001645D0">
      <w:r>
        <w:t>A</w:t>
      </w:r>
      <w:r>
        <w:rPr>
          <w:rFonts w:hint="eastAsia"/>
        </w:rPr>
        <w:t>韦晃</w:t>
      </w:r>
      <w:r>
        <w:t xml:space="preserve">=E,A </w:t>
      </w:r>
    </w:p>
    <w:p w:rsidR="00863402" w:rsidRDefault="00863402" w:rsidP="001645D0">
      <w:r>
        <w:t>A</w:t>
      </w:r>
      <w:r>
        <w:rPr>
          <w:rFonts w:hint="eastAsia"/>
        </w:rPr>
        <w:t>耿纪</w:t>
      </w:r>
      <w:r>
        <w:t xml:space="preserve">=E,A </w:t>
      </w:r>
    </w:p>
    <w:p w:rsidR="00863402" w:rsidRDefault="00863402" w:rsidP="001645D0">
      <w:r>
        <w:t>A</w:t>
      </w:r>
      <w:r>
        <w:rPr>
          <w:rFonts w:hint="eastAsia"/>
        </w:rPr>
        <w:t>李典</w:t>
      </w:r>
      <w:r>
        <w:t xml:space="preserve">=E,A </w:t>
      </w:r>
    </w:p>
    <w:p w:rsidR="00863402" w:rsidRDefault="00863402" w:rsidP="001645D0">
      <w:r>
        <w:t>A</w:t>
      </w:r>
      <w:r>
        <w:rPr>
          <w:rFonts w:hint="eastAsia"/>
        </w:rPr>
        <w:t>吕虔</w:t>
      </w:r>
      <w:r>
        <w:t xml:space="preserve">=E,A </w:t>
      </w:r>
    </w:p>
    <w:p w:rsidR="00863402" w:rsidRDefault="00863402" w:rsidP="001645D0">
      <w:r>
        <w:t>A</w:t>
      </w:r>
      <w:r>
        <w:rPr>
          <w:rFonts w:hint="eastAsia"/>
        </w:rPr>
        <w:t>魏续</w:t>
      </w:r>
      <w:r>
        <w:t xml:space="preserve">=E,A </w:t>
      </w:r>
    </w:p>
    <w:p w:rsidR="00863402" w:rsidRDefault="00863402" w:rsidP="001645D0">
      <w:r>
        <w:t>AA</w:t>
      </w:r>
      <w:r>
        <w:rPr>
          <w:rFonts w:hint="eastAsia"/>
        </w:rPr>
        <w:t>侯成</w:t>
      </w:r>
      <w:r>
        <w:t xml:space="preserve">=E,AA </w:t>
      </w:r>
    </w:p>
    <w:p w:rsidR="00863402" w:rsidRDefault="00863402" w:rsidP="001645D0">
      <w:r>
        <w:t>AB</w:t>
      </w:r>
      <w:r>
        <w:rPr>
          <w:rFonts w:hint="eastAsia"/>
        </w:rPr>
        <w:t>张辽</w:t>
      </w:r>
      <w:r>
        <w:t xml:space="preserve">=E,AB </w:t>
      </w:r>
    </w:p>
    <w:p w:rsidR="00863402" w:rsidRDefault="00863402" w:rsidP="001645D0">
      <w:r>
        <w:t>AC</w:t>
      </w:r>
      <w:r>
        <w:rPr>
          <w:rFonts w:hint="eastAsia"/>
        </w:rPr>
        <w:t>徐晃</w:t>
      </w:r>
      <w:r>
        <w:t xml:space="preserve">=E,AC </w:t>
      </w:r>
    </w:p>
    <w:p w:rsidR="00863402" w:rsidRDefault="00863402" w:rsidP="001645D0">
      <w:r>
        <w:t>AD</w:t>
      </w:r>
      <w:r>
        <w:rPr>
          <w:rFonts w:hint="eastAsia"/>
        </w:rPr>
        <w:t>曹休</w:t>
      </w:r>
      <w:r>
        <w:t xml:space="preserve">=E,AD </w:t>
      </w:r>
    </w:p>
    <w:p w:rsidR="00863402" w:rsidRDefault="00863402" w:rsidP="001645D0">
      <w:r>
        <w:t>AE</w:t>
      </w:r>
      <w:r>
        <w:rPr>
          <w:rFonts w:hint="eastAsia"/>
        </w:rPr>
        <w:t>贾诩</w:t>
      </w:r>
      <w:r>
        <w:t xml:space="preserve">=E,AE </w:t>
      </w:r>
    </w:p>
    <w:p w:rsidR="00863402" w:rsidRDefault="00863402" w:rsidP="001645D0">
      <w:r>
        <w:t>AF</w:t>
      </w:r>
      <w:r>
        <w:rPr>
          <w:rFonts w:hint="eastAsia"/>
        </w:rPr>
        <w:t>许褚</w:t>
      </w:r>
      <w:r>
        <w:t xml:space="preserve">=E,AF </w:t>
      </w:r>
    </w:p>
    <w:p w:rsidR="00863402" w:rsidRDefault="00863402" w:rsidP="001645D0">
      <w:r>
        <w:t>B0</w:t>
      </w:r>
      <w:r>
        <w:rPr>
          <w:rFonts w:hint="eastAsia"/>
        </w:rPr>
        <w:t>成宜</w:t>
      </w:r>
      <w:r>
        <w:t xml:space="preserve">=E,B0 </w:t>
      </w:r>
    </w:p>
    <w:p w:rsidR="00863402" w:rsidRDefault="00863402" w:rsidP="001645D0">
      <w:r>
        <w:t>B</w:t>
      </w:r>
      <w:r>
        <w:rPr>
          <w:rFonts w:hint="eastAsia"/>
        </w:rPr>
        <w:t>司马懿</w:t>
      </w:r>
      <w:r>
        <w:t xml:space="preserve">=E,B </w:t>
      </w:r>
    </w:p>
    <w:p w:rsidR="00863402" w:rsidRDefault="00863402" w:rsidP="001645D0">
      <w:r>
        <w:t>B</w:t>
      </w:r>
      <w:r>
        <w:rPr>
          <w:rFonts w:hint="eastAsia"/>
        </w:rPr>
        <w:t>毛疥</w:t>
      </w:r>
      <w:r>
        <w:t xml:space="preserve">=E,B </w:t>
      </w:r>
    </w:p>
    <w:p w:rsidR="00863402" w:rsidRDefault="00863402" w:rsidP="001645D0">
      <w:r>
        <w:t>B</w:t>
      </w:r>
      <w:r>
        <w:rPr>
          <w:rFonts w:hint="eastAsia"/>
        </w:rPr>
        <w:t>曹真</w:t>
      </w:r>
      <w:r>
        <w:t xml:space="preserve">=E,B </w:t>
      </w:r>
    </w:p>
    <w:p w:rsidR="00863402" w:rsidRDefault="00863402" w:rsidP="001645D0">
      <w:r>
        <w:t>B</w:t>
      </w:r>
      <w:r>
        <w:rPr>
          <w:rFonts w:hint="eastAsia"/>
        </w:rPr>
        <w:t>牛金</w:t>
      </w:r>
      <w:r>
        <w:t xml:space="preserve">=E,B </w:t>
      </w:r>
    </w:p>
    <w:p w:rsidR="00863402" w:rsidRDefault="00863402" w:rsidP="001645D0">
      <w:r>
        <w:t>B</w:t>
      </w:r>
      <w:r>
        <w:rPr>
          <w:rFonts w:hint="eastAsia"/>
        </w:rPr>
        <w:t>刘瑶</w:t>
      </w:r>
      <w:r>
        <w:t xml:space="preserve">=E,B </w:t>
      </w:r>
    </w:p>
    <w:p w:rsidR="00863402" w:rsidRDefault="00863402" w:rsidP="001645D0">
      <w:r>
        <w:t>B</w:t>
      </w:r>
      <w:r>
        <w:rPr>
          <w:rFonts w:hint="eastAsia"/>
        </w:rPr>
        <w:t>吕翔</w:t>
      </w:r>
      <w:r>
        <w:t xml:space="preserve">=E,B </w:t>
      </w:r>
    </w:p>
    <w:p w:rsidR="00863402" w:rsidRDefault="00863402" w:rsidP="001645D0">
      <w:r>
        <w:t>B</w:t>
      </w:r>
      <w:r>
        <w:rPr>
          <w:rFonts w:hint="eastAsia"/>
        </w:rPr>
        <w:t>吕旷</w:t>
      </w:r>
      <w:r>
        <w:t xml:space="preserve">=E,B </w:t>
      </w:r>
    </w:p>
    <w:p w:rsidR="00863402" w:rsidRDefault="00863402" w:rsidP="001645D0">
      <w:r>
        <w:t>B</w:t>
      </w:r>
      <w:r>
        <w:rPr>
          <w:rFonts w:hint="eastAsia"/>
        </w:rPr>
        <w:t>马延</w:t>
      </w:r>
      <w:r>
        <w:t xml:space="preserve">=E,B </w:t>
      </w:r>
    </w:p>
    <w:p w:rsidR="00863402" w:rsidRDefault="00863402" w:rsidP="001645D0">
      <w:r>
        <w:t>B</w:t>
      </w:r>
      <w:r>
        <w:rPr>
          <w:rFonts w:hint="eastAsia"/>
        </w:rPr>
        <w:t>张凯</w:t>
      </w:r>
      <w:r>
        <w:t xml:space="preserve">=E,B </w:t>
      </w:r>
    </w:p>
    <w:p w:rsidR="00863402" w:rsidRDefault="00863402" w:rsidP="001645D0">
      <w:r>
        <w:t>BA</w:t>
      </w:r>
      <w:r>
        <w:rPr>
          <w:rFonts w:hint="eastAsia"/>
        </w:rPr>
        <w:t>王朗</w:t>
      </w:r>
      <w:r>
        <w:t xml:space="preserve">=E,BA </w:t>
      </w:r>
    </w:p>
    <w:p w:rsidR="00863402" w:rsidRDefault="00863402" w:rsidP="001645D0">
      <w:r>
        <w:t>BB</w:t>
      </w:r>
      <w:r>
        <w:rPr>
          <w:rFonts w:hint="eastAsia"/>
        </w:rPr>
        <w:t>曹丕</w:t>
      </w:r>
      <w:r>
        <w:t xml:space="preserve">=E,BB </w:t>
      </w:r>
    </w:p>
    <w:p w:rsidR="00863402" w:rsidRDefault="00863402" w:rsidP="001645D0">
      <w:r>
        <w:t>BC</w:t>
      </w:r>
      <w:r>
        <w:rPr>
          <w:rFonts w:hint="eastAsia"/>
        </w:rPr>
        <w:t>高览</w:t>
      </w:r>
      <w:r>
        <w:t xml:space="preserve">=E,BC </w:t>
      </w:r>
    </w:p>
    <w:p w:rsidR="00863402" w:rsidRDefault="00863402" w:rsidP="001645D0">
      <w:r>
        <w:t>BD</w:t>
      </w:r>
      <w:r>
        <w:rPr>
          <w:rFonts w:hint="eastAsia"/>
        </w:rPr>
        <w:t>许攸</w:t>
      </w:r>
      <w:r>
        <w:t xml:space="preserve">=E,BD </w:t>
      </w:r>
    </w:p>
    <w:p w:rsidR="00863402" w:rsidRDefault="00863402" w:rsidP="001645D0">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p w:rsidR="00863402" w:rsidRDefault="00863402" w:rsidP="001645D0"/>
    <w:p w:rsidR="00863402" w:rsidRDefault="00863402" w:rsidP="001645D0"/>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t>F</w:t>
      </w:r>
      <w:r>
        <w:rPr>
          <w:rFonts w:hint="eastAsia"/>
        </w:rPr>
        <w:t>刘辟</w:t>
      </w:r>
      <w:r>
        <w:t xml:space="preserve">=E,F </w:t>
      </w:r>
    </w:p>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p w:rsidR="00863402" w:rsidRDefault="00863402" w:rsidP="001645D0">
      <w:r>
        <w:t>[</w:t>
      </w:r>
      <w:r>
        <w:rPr>
          <w:rFonts w:hint="eastAsia"/>
        </w:rPr>
        <w:t>我方角色</w:t>
      </w:r>
      <w:r>
        <w:t xml:space="preserve">] </w:t>
      </w:r>
    </w:p>
    <w:p w:rsidR="00863402" w:rsidRDefault="00863402" w:rsidP="001645D0">
      <w:r>
        <w:rPr>
          <w:rFonts w:hint="eastAsia"/>
        </w:rPr>
        <w:t>刘备</w:t>
      </w:r>
      <w:r>
        <w:t xml:space="preserve">=E, </w:t>
      </w:r>
    </w:p>
    <w:p w:rsidR="00863402" w:rsidRDefault="00863402" w:rsidP="001645D0">
      <w:r>
        <w:rPr>
          <w:rFonts w:hint="eastAsia"/>
        </w:rPr>
        <w:t>关羽</w:t>
      </w:r>
      <w:r>
        <w:t xml:space="preserve">=E, </w:t>
      </w:r>
    </w:p>
    <w:p w:rsidR="00863402" w:rsidRDefault="00863402" w:rsidP="001645D0">
      <w:r>
        <w:rPr>
          <w:rFonts w:hint="eastAsia"/>
        </w:rPr>
        <w:t>张飞</w:t>
      </w:r>
      <w:r>
        <w:t xml:space="preserve">=E, </w:t>
      </w:r>
    </w:p>
    <w:p w:rsidR="00863402" w:rsidRDefault="00863402" w:rsidP="001645D0">
      <w:r>
        <w:rPr>
          <w:rFonts w:hint="eastAsia"/>
        </w:rPr>
        <w:t>关兴</w:t>
      </w:r>
      <w:r>
        <w:t xml:space="preserve">=E, </w:t>
      </w:r>
    </w:p>
    <w:p w:rsidR="00863402" w:rsidRDefault="00863402" w:rsidP="001645D0">
      <w:r>
        <w:rPr>
          <w:rFonts w:hint="eastAsia"/>
        </w:rPr>
        <w:t>关索</w:t>
      </w:r>
      <w:r>
        <w:t xml:space="preserve">=E, </w:t>
      </w:r>
    </w:p>
    <w:p w:rsidR="00863402" w:rsidRDefault="00863402" w:rsidP="001645D0">
      <w:r>
        <w:rPr>
          <w:rFonts w:hint="eastAsia"/>
        </w:rPr>
        <w:t>张苞</w:t>
      </w:r>
      <w:r>
        <w:t xml:space="preserve">=E, </w:t>
      </w:r>
    </w:p>
    <w:p w:rsidR="00863402" w:rsidRDefault="00863402" w:rsidP="001645D0">
      <w:r>
        <w:rPr>
          <w:rFonts w:hint="eastAsia"/>
        </w:rPr>
        <w:t>陈登</w:t>
      </w:r>
      <w:r>
        <w:t xml:space="preserve">=E, </w:t>
      </w:r>
    </w:p>
    <w:p w:rsidR="00863402" w:rsidRDefault="00863402" w:rsidP="001645D0">
      <w:r>
        <w:rPr>
          <w:rFonts w:hint="eastAsia"/>
        </w:rPr>
        <w:t>字串</w:t>
      </w:r>
      <w:r>
        <w:t>5</w:t>
      </w:r>
    </w:p>
    <w:p w:rsidR="00863402" w:rsidRDefault="00863402" w:rsidP="001645D0"/>
    <w:p w:rsidR="00863402" w:rsidRDefault="00863402" w:rsidP="001645D0"/>
    <w:p w:rsidR="00863402" w:rsidRDefault="00863402" w:rsidP="001645D0">
      <w:r>
        <w:rPr>
          <w:rFonts w:hint="eastAsia"/>
        </w:rPr>
        <w:t>诸葛亮</w:t>
      </w:r>
      <w:r>
        <w:t xml:space="preserve">=E, </w:t>
      </w:r>
    </w:p>
    <w:p w:rsidR="00863402" w:rsidRDefault="00863402" w:rsidP="001645D0">
      <w:r>
        <w:rPr>
          <w:rFonts w:hint="eastAsia"/>
        </w:rPr>
        <w:t>关平</w:t>
      </w:r>
      <w:r>
        <w:t xml:space="preserve">=E, </w:t>
      </w:r>
    </w:p>
    <w:p w:rsidR="00863402" w:rsidRDefault="00863402" w:rsidP="001645D0">
      <w:r>
        <w:t>0A</w:t>
      </w:r>
      <w:r>
        <w:rPr>
          <w:rFonts w:hint="eastAsia"/>
        </w:rPr>
        <w:t>刘封</w:t>
      </w:r>
      <w:r>
        <w:t xml:space="preserve">=E,0A </w:t>
      </w:r>
    </w:p>
    <w:p w:rsidR="00863402" w:rsidRDefault="00863402" w:rsidP="001645D0">
      <w:r>
        <w:t>0B</w:t>
      </w:r>
      <w:r>
        <w:rPr>
          <w:rFonts w:hint="eastAsia"/>
        </w:rPr>
        <w:t>赵云</w:t>
      </w:r>
      <w:r>
        <w:t xml:space="preserve">=E,0B </w:t>
      </w:r>
    </w:p>
    <w:p w:rsidR="00863402" w:rsidRDefault="00863402" w:rsidP="001645D0">
      <w:r>
        <w:t>0C</w:t>
      </w:r>
      <w:r>
        <w:rPr>
          <w:rFonts w:hint="eastAsia"/>
        </w:rPr>
        <w:t>神谜武将（关羽）</w:t>
      </w:r>
      <w:r>
        <w:t xml:space="preserve">=E,0C </w:t>
      </w:r>
    </w:p>
    <w:p w:rsidR="00863402" w:rsidRDefault="00863402" w:rsidP="001645D0">
      <w:r>
        <w:t>0D</w:t>
      </w:r>
      <w:r>
        <w:rPr>
          <w:rFonts w:hint="eastAsia"/>
        </w:rPr>
        <w:t>伊籍</w:t>
      </w:r>
      <w:r>
        <w:t xml:space="preserve">=E,0D </w:t>
      </w:r>
    </w:p>
    <w:p w:rsidR="00863402" w:rsidRDefault="00863402" w:rsidP="001645D0">
      <w:r>
        <w:t>0E</w:t>
      </w:r>
      <w:r>
        <w:rPr>
          <w:rFonts w:hint="eastAsia"/>
        </w:rPr>
        <w:t>周仓</w:t>
      </w:r>
      <w:r>
        <w:t xml:space="preserve">=E,0E </w:t>
      </w:r>
    </w:p>
    <w:p w:rsidR="00863402" w:rsidRDefault="00863402" w:rsidP="001645D0">
      <w:r>
        <w:t>0F</w:t>
      </w:r>
      <w:r>
        <w:rPr>
          <w:rFonts w:hint="eastAsia"/>
        </w:rPr>
        <w:t>庞统</w:t>
      </w:r>
      <w:r>
        <w:t xml:space="preserve">=E,0F </w:t>
      </w:r>
    </w:p>
    <w:p w:rsidR="00863402" w:rsidRDefault="00863402" w:rsidP="001645D0">
      <w:r>
        <w:rPr>
          <w:rFonts w:hint="eastAsia"/>
        </w:rPr>
        <w:t>马良</w:t>
      </w:r>
      <w:r>
        <w:t xml:space="preserve">=E, </w:t>
      </w:r>
    </w:p>
    <w:p w:rsidR="00863402" w:rsidRDefault="00863402" w:rsidP="001645D0">
      <w:r>
        <w:rPr>
          <w:rFonts w:hint="eastAsia"/>
        </w:rPr>
        <w:t>马谡</w:t>
      </w:r>
      <w:r>
        <w:t xml:space="preserve">=E, </w:t>
      </w:r>
    </w:p>
    <w:p w:rsidR="00863402" w:rsidRDefault="00863402" w:rsidP="001645D0">
      <w:r>
        <w:rPr>
          <w:rFonts w:hint="eastAsia"/>
        </w:rPr>
        <w:t>姜维</w:t>
      </w:r>
      <w:r>
        <w:t xml:space="preserve">=E, </w:t>
      </w:r>
    </w:p>
    <w:p w:rsidR="00863402" w:rsidRDefault="00863402" w:rsidP="001645D0">
      <w:r>
        <w:rPr>
          <w:rFonts w:hint="eastAsia"/>
        </w:rPr>
        <w:t>袁术</w:t>
      </w:r>
      <w:r>
        <w:t xml:space="preserve">=E, </w:t>
      </w:r>
    </w:p>
    <w:p w:rsidR="00863402" w:rsidRDefault="00863402" w:rsidP="001645D0">
      <w:r>
        <w:rPr>
          <w:rFonts w:hint="eastAsia"/>
        </w:rPr>
        <w:t>雷薄</w:t>
      </w:r>
      <w:r>
        <w:t xml:space="preserve">=E, </w:t>
      </w:r>
    </w:p>
    <w:p w:rsidR="00863402" w:rsidRDefault="00863402" w:rsidP="001645D0">
      <w:r>
        <w:rPr>
          <w:rFonts w:hint="eastAsia"/>
        </w:rPr>
        <w:t>李丰</w:t>
      </w:r>
      <w:r>
        <w:t xml:space="preserve">=E, </w:t>
      </w:r>
    </w:p>
    <w:p w:rsidR="00863402" w:rsidRDefault="00863402" w:rsidP="001645D0">
      <w:r>
        <w:rPr>
          <w:rFonts w:hint="eastAsia"/>
        </w:rPr>
        <w:t>陈兰</w:t>
      </w:r>
      <w:r>
        <w:t xml:space="preserve">=E, </w:t>
      </w:r>
    </w:p>
    <w:p w:rsidR="00863402" w:rsidRDefault="00863402" w:rsidP="001645D0">
      <w:r>
        <w:rPr>
          <w:rFonts w:hint="eastAsia"/>
        </w:rPr>
        <w:t>袁胤</w:t>
      </w:r>
      <w:r>
        <w:t xml:space="preserve">=E, </w:t>
      </w:r>
    </w:p>
    <w:p w:rsidR="00863402" w:rsidRDefault="00863402" w:rsidP="001645D0">
      <w:r>
        <w:rPr>
          <w:rFonts w:hint="eastAsia"/>
        </w:rPr>
        <w:t>张勋</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梁刚</w:t>
      </w:r>
      <w:r>
        <w:t xml:space="preserve">=E,A </w:t>
      </w:r>
    </w:p>
    <w:p w:rsidR="00863402" w:rsidRDefault="00863402" w:rsidP="001645D0">
      <w:r>
        <w:t>B</w:t>
      </w:r>
      <w:r>
        <w:rPr>
          <w:rFonts w:hint="eastAsia"/>
        </w:rPr>
        <w:t>梁纪</w:t>
      </w:r>
      <w:r>
        <w:t xml:space="preserve">=E,B </w:t>
      </w:r>
    </w:p>
    <w:p w:rsidR="00863402" w:rsidRDefault="00863402" w:rsidP="001645D0">
      <w:r>
        <w:t>C</w:t>
      </w:r>
      <w:r>
        <w:rPr>
          <w:rFonts w:hint="eastAsia"/>
        </w:rPr>
        <w:t>乐就</w:t>
      </w:r>
      <w:r>
        <w:t xml:space="preserve">=E,C </w:t>
      </w:r>
    </w:p>
    <w:p w:rsidR="00863402" w:rsidRDefault="00863402" w:rsidP="001645D0">
      <w:r>
        <w:t>D</w:t>
      </w:r>
      <w:r>
        <w:rPr>
          <w:rFonts w:hint="eastAsia"/>
        </w:rPr>
        <w:t>大蛇</w:t>
      </w:r>
      <w:r>
        <w:t xml:space="preserve">=E,D </w:t>
      </w:r>
    </w:p>
    <w:p w:rsidR="00863402" w:rsidRDefault="00863402" w:rsidP="001645D0">
      <w:r>
        <w:t>E</w:t>
      </w:r>
      <w:r>
        <w:rPr>
          <w:rFonts w:hint="eastAsia"/>
        </w:rPr>
        <w:t>沮授</w:t>
      </w:r>
      <w:r>
        <w:t xml:space="preserve">=E,E </w:t>
      </w:r>
    </w:p>
    <w:p w:rsidR="00863402" w:rsidRDefault="00863402" w:rsidP="001645D0">
      <w:r>
        <w:t>F</w:t>
      </w:r>
      <w:r>
        <w:rPr>
          <w:rFonts w:hint="eastAsia"/>
        </w:rPr>
        <w:t>郭图</w:t>
      </w:r>
      <w:r>
        <w:t xml:space="preserve">=E,F </w:t>
      </w:r>
    </w:p>
    <w:p w:rsidR="00863402" w:rsidRDefault="00863402" w:rsidP="001645D0">
      <w:r>
        <w:t>0</w:t>
      </w:r>
      <w:r>
        <w:rPr>
          <w:rFonts w:hint="eastAsia"/>
        </w:rPr>
        <w:t>颜良</w:t>
      </w:r>
      <w:r>
        <w:t xml:space="preserve">=E,0 </w:t>
      </w:r>
    </w:p>
    <w:p w:rsidR="00863402" w:rsidRDefault="00863402" w:rsidP="001645D0">
      <w:r>
        <w:rPr>
          <w:rFonts w:hint="eastAsia"/>
        </w:rPr>
        <w:t>文丑</w:t>
      </w:r>
      <w:r>
        <w:t xml:space="preserve">=E, </w:t>
      </w:r>
    </w:p>
    <w:p w:rsidR="00863402" w:rsidRDefault="00863402" w:rsidP="001645D0">
      <w:r>
        <w:rPr>
          <w:rFonts w:hint="eastAsia"/>
        </w:rPr>
        <w:t>田丰</w:t>
      </w:r>
      <w:r>
        <w:t xml:space="preserve">=E, </w:t>
      </w:r>
    </w:p>
    <w:p w:rsidR="00863402" w:rsidRDefault="00863402" w:rsidP="001645D0">
      <w:r>
        <w:rPr>
          <w:rFonts w:hint="eastAsia"/>
        </w:rPr>
        <w:t>蛇</w:t>
      </w:r>
      <w:r>
        <w:t xml:space="preserve">=E, </w:t>
      </w:r>
    </w:p>
    <w:p w:rsidR="00863402" w:rsidRDefault="00863402" w:rsidP="001645D0">
      <w:r>
        <w:rPr>
          <w:rFonts w:hint="eastAsia"/>
        </w:rPr>
        <w:t>韩遂</w:t>
      </w:r>
      <w:r>
        <w:t xml:space="preserve">=E, </w:t>
      </w:r>
    </w:p>
    <w:p w:rsidR="00863402" w:rsidRDefault="00863402" w:rsidP="001645D0">
      <w:r>
        <w:rPr>
          <w:rFonts w:hint="eastAsia"/>
        </w:rPr>
        <w:t>吕公</w:t>
      </w:r>
      <w:r>
        <w:t xml:space="preserve">=E, </w:t>
      </w:r>
    </w:p>
    <w:p w:rsidR="00863402" w:rsidRDefault="00863402" w:rsidP="001645D0">
      <w:r>
        <w:rPr>
          <w:rFonts w:hint="eastAsia"/>
        </w:rPr>
        <w:t>黄祖</w:t>
      </w:r>
      <w:r>
        <w:t xml:space="preserve">=E, </w:t>
      </w:r>
    </w:p>
    <w:p w:rsidR="00863402" w:rsidRDefault="00863402" w:rsidP="001645D0">
      <w:r>
        <w:rPr>
          <w:rFonts w:hint="eastAsia"/>
        </w:rPr>
        <w:t>蒯越</w:t>
      </w:r>
      <w:r>
        <w:t xml:space="preserve">=E, </w:t>
      </w:r>
    </w:p>
    <w:p w:rsidR="00863402" w:rsidRDefault="00863402" w:rsidP="001645D0">
      <w:r>
        <w:rPr>
          <w:rFonts w:hint="eastAsia"/>
        </w:rPr>
        <w:t>蔡瑁</w:t>
      </w:r>
      <w:r>
        <w:t xml:space="preserve">=E, </w:t>
      </w:r>
    </w:p>
    <w:p w:rsidR="00863402" w:rsidRDefault="00863402" w:rsidP="001645D0">
      <w:r>
        <w:rPr>
          <w:rFonts w:hint="eastAsia"/>
        </w:rPr>
        <w:t>王粲</w:t>
      </w:r>
      <w:r>
        <w:t xml:space="preserve">=E, </w:t>
      </w:r>
    </w:p>
    <w:p w:rsidR="00863402" w:rsidRDefault="00863402" w:rsidP="001645D0">
      <w:r>
        <w:t>A</w:t>
      </w:r>
      <w:r>
        <w:rPr>
          <w:rFonts w:hint="eastAsia"/>
        </w:rPr>
        <w:t>张允</w:t>
      </w:r>
      <w:r>
        <w:t xml:space="preserve">=E,A </w:t>
      </w:r>
    </w:p>
    <w:p w:rsidR="00863402" w:rsidRDefault="00863402" w:rsidP="001645D0">
      <w:r>
        <w:t>B</w:t>
      </w:r>
      <w:r>
        <w:rPr>
          <w:rFonts w:hint="eastAsia"/>
        </w:rPr>
        <w:t>甘宁</w:t>
      </w:r>
      <w:r>
        <w:t xml:space="preserve">=E,B </w:t>
      </w:r>
    </w:p>
    <w:p w:rsidR="00863402" w:rsidRDefault="00863402" w:rsidP="001645D0">
      <w:r>
        <w:t>C</w:t>
      </w:r>
      <w:r>
        <w:rPr>
          <w:rFonts w:hint="eastAsia"/>
        </w:rPr>
        <w:t>魏延</w:t>
      </w:r>
      <w:r>
        <w:t xml:space="preserve">=E,C </w:t>
      </w:r>
    </w:p>
    <w:p w:rsidR="00863402" w:rsidRDefault="00863402" w:rsidP="001645D0">
      <w:r>
        <w:t>D</w:t>
      </w:r>
      <w:r>
        <w:rPr>
          <w:rFonts w:hint="eastAsia"/>
        </w:rPr>
        <w:t>刘琦</w:t>
      </w:r>
      <w:r>
        <w:t xml:space="preserve">=E,D </w:t>
      </w:r>
    </w:p>
    <w:p w:rsidR="00863402" w:rsidRDefault="00863402" w:rsidP="001645D0">
      <w:r>
        <w:t>E</w:t>
      </w:r>
      <w:r>
        <w:rPr>
          <w:rFonts w:hint="eastAsia"/>
        </w:rPr>
        <w:t>文聘</w:t>
      </w:r>
      <w:r>
        <w:t xml:space="preserve">=E,E </w:t>
      </w:r>
    </w:p>
    <w:p w:rsidR="00863402" w:rsidRDefault="00863402" w:rsidP="001645D0">
      <w:r>
        <w:t>F</w:t>
      </w:r>
      <w:r>
        <w:rPr>
          <w:rFonts w:hint="eastAsia"/>
        </w:rPr>
        <w:t>蔡和</w:t>
      </w:r>
      <w:r>
        <w:t xml:space="preserve">=E,F </w:t>
      </w:r>
    </w:p>
    <w:p w:rsidR="00863402" w:rsidRDefault="00863402" w:rsidP="001645D0">
      <w:r>
        <w:rPr>
          <w:rFonts w:hint="eastAsia"/>
        </w:rPr>
        <w:t>蔡中</w:t>
      </w:r>
      <w:r>
        <w:t xml:space="preserve">=E, </w:t>
      </w:r>
    </w:p>
    <w:p w:rsidR="00863402" w:rsidRDefault="00863402" w:rsidP="001645D0">
      <w:r>
        <w:rPr>
          <w:rFonts w:hint="eastAsia"/>
        </w:rPr>
        <w:t>蔡勋</w:t>
      </w:r>
      <w:r>
        <w:t xml:space="preserve">=E, </w:t>
      </w:r>
    </w:p>
    <w:p w:rsidR="00863402" w:rsidRDefault="00863402" w:rsidP="001645D0">
      <w:r>
        <w:rPr>
          <w:rFonts w:hint="eastAsia"/>
        </w:rPr>
        <w:t>焦触</w:t>
      </w:r>
      <w:r>
        <w:t xml:space="preserve">=E, </w:t>
      </w:r>
    </w:p>
    <w:p w:rsidR="00863402" w:rsidRDefault="00863402" w:rsidP="001645D0">
      <w:r>
        <w:rPr>
          <w:rFonts w:hint="eastAsia"/>
        </w:rPr>
        <w:t>张南</w:t>
      </w:r>
      <w:r>
        <w:t xml:space="preserve">=E, </w:t>
      </w:r>
    </w:p>
    <w:p w:rsidR="00863402" w:rsidRDefault="00863402" w:rsidP="001645D0">
      <w:r>
        <w:rPr>
          <w:rFonts w:hint="eastAsia"/>
        </w:rPr>
        <w:t>赵范</w:t>
      </w:r>
      <w:r>
        <w:t xml:space="preserve">=E, </w:t>
      </w:r>
    </w:p>
    <w:p w:rsidR="00863402" w:rsidRDefault="00863402" w:rsidP="001645D0">
      <w:r>
        <w:rPr>
          <w:rFonts w:hint="eastAsia"/>
        </w:rPr>
        <w:t>鲍隆</w:t>
      </w:r>
      <w:r>
        <w:t xml:space="preserve">=E, </w:t>
      </w:r>
      <w:r>
        <w:rPr>
          <w:rFonts w:hint="eastAsia"/>
        </w:rPr>
        <w:t>字串</w:t>
      </w:r>
      <w:r>
        <w:t xml:space="preserve">2 </w:t>
      </w:r>
    </w:p>
    <w:p w:rsidR="00863402" w:rsidRDefault="00863402" w:rsidP="001645D0">
      <w:r>
        <w:rPr>
          <w:rFonts w:hint="eastAsia"/>
        </w:rPr>
        <w:t>陈应</w:t>
      </w:r>
      <w:r>
        <w:t xml:space="preserve">=E, </w:t>
      </w:r>
    </w:p>
    <w:p w:rsidR="00863402" w:rsidRDefault="00863402" w:rsidP="001645D0">
      <w:r>
        <w:rPr>
          <w:rFonts w:hint="eastAsia"/>
        </w:rPr>
        <w:t>金旋</w:t>
      </w:r>
      <w:r>
        <w:t xml:space="preserve">=E, </w:t>
      </w:r>
    </w:p>
    <w:p w:rsidR="00863402" w:rsidRDefault="00863402" w:rsidP="001645D0">
      <w:r>
        <w:rPr>
          <w:rFonts w:hint="eastAsia"/>
        </w:rPr>
        <w:t>巩志</w:t>
      </w:r>
      <w:r>
        <w:t xml:space="preserve">=E, </w:t>
      </w:r>
    </w:p>
    <w:p w:rsidR="00863402" w:rsidRDefault="00863402" w:rsidP="001645D0">
      <w:r>
        <w:rPr>
          <w:rFonts w:hint="eastAsia"/>
        </w:rPr>
        <w:t>李摧</w:t>
      </w:r>
      <w:r>
        <w:t xml:space="preserve">=E, </w:t>
      </w:r>
    </w:p>
    <w:p w:rsidR="00863402" w:rsidRDefault="00863402" w:rsidP="001645D0">
      <w:r>
        <w:t>A</w:t>
      </w:r>
      <w:r>
        <w:rPr>
          <w:rFonts w:hint="eastAsia"/>
        </w:rPr>
        <w:t>郭汜</w:t>
      </w:r>
      <w:r>
        <w:t xml:space="preserve">=E,A </w:t>
      </w:r>
    </w:p>
    <w:p w:rsidR="00863402" w:rsidRDefault="00863402" w:rsidP="001645D0">
      <w:r>
        <w:t>B</w:t>
      </w:r>
      <w:r>
        <w:rPr>
          <w:rFonts w:hint="eastAsia"/>
        </w:rPr>
        <w:t>张济</w:t>
      </w:r>
      <w:r>
        <w:t xml:space="preserve">=E,B </w:t>
      </w:r>
    </w:p>
    <w:p w:rsidR="00863402" w:rsidRDefault="00863402" w:rsidP="001645D0">
      <w:r>
        <w:t>C</w:t>
      </w:r>
      <w:r>
        <w:rPr>
          <w:rFonts w:hint="eastAsia"/>
        </w:rPr>
        <w:t>贾诩</w:t>
      </w:r>
      <w:r>
        <w:t xml:space="preserve">=E,C </w:t>
      </w:r>
    </w:p>
    <w:p w:rsidR="00863402" w:rsidRDefault="00863402" w:rsidP="001645D0">
      <w:r>
        <w:t>D</w:t>
      </w:r>
      <w:r>
        <w:rPr>
          <w:rFonts w:hint="eastAsia"/>
        </w:rPr>
        <w:t>李肃</w:t>
      </w:r>
      <w:r>
        <w:t xml:space="preserve">=E,D </w:t>
      </w:r>
    </w:p>
    <w:p w:rsidR="00863402" w:rsidRDefault="00863402" w:rsidP="001645D0">
      <w:r>
        <w:t>E</w:t>
      </w:r>
      <w:r>
        <w:rPr>
          <w:rFonts w:hint="eastAsia"/>
        </w:rPr>
        <w:t>刘度</w:t>
      </w:r>
      <w:r>
        <w:t xml:space="preserve">=E,E </w:t>
      </w:r>
    </w:p>
    <w:p w:rsidR="00863402" w:rsidRDefault="00863402" w:rsidP="001645D0">
      <w:r>
        <w:t>F</w:t>
      </w:r>
      <w:r>
        <w:rPr>
          <w:rFonts w:hint="eastAsia"/>
        </w:rPr>
        <w:t>刘延</w:t>
      </w:r>
      <w:r>
        <w:t xml:space="preserve">=E,F </w:t>
      </w:r>
    </w:p>
    <w:p w:rsidR="00863402" w:rsidRDefault="00863402" w:rsidP="001645D0">
      <w:r>
        <w:t>0</w:t>
      </w:r>
      <w:r>
        <w:rPr>
          <w:rFonts w:hint="eastAsia"/>
        </w:rPr>
        <w:t>刑道荣</w:t>
      </w:r>
      <w:r>
        <w:t xml:space="preserve">=E,0 </w:t>
      </w:r>
    </w:p>
    <w:p w:rsidR="00863402" w:rsidRDefault="00863402" w:rsidP="001645D0">
      <w:r>
        <w:rPr>
          <w:rFonts w:hint="eastAsia"/>
        </w:rPr>
        <w:t>吕虔</w:t>
      </w:r>
      <w:r>
        <w:t xml:space="preserve">=E, </w:t>
      </w:r>
    </w:p>
    <w:p w:rsidR="00863402" w:rsidRDefault="00863402" w:rsidP="001645D0">
      <w:r>
        <w:rPr>
          <w:rFonts w:hint="eastAsia"/>
        </w:rPr>
        <w:t>魏续</w:t>
      </w:r>
      <w:r>
        <w:t xml:space="preserve">=E, </w:t>
      </w:r>
    </w:p>
    <w:p w:rsidR="00863402" w:rsidRDefault="00863402" w:rsidP="001645D0">
      <w:r>
        <w:rPr>
          <w:rFonts w:hint="eastAsia"/>
        </w:rPr>
        <w:t>吕布</w:t>
      </w:r>
      <w:r>
        <w:t xml:space="preserve">=E, </w:t>
      </w:r>
    </w:p>
    <w:p w:rsidR="00863402" w:rsidRDefault="00863402" w:rsidP="001645D0">
      <w:r>
        <w:rPr>
          <w:rFonts w:hint="eastAsia"/>
        </w:rPr>
        <w:t>韩玄</w:t>
      </w:r>
      <w:r>
        <w:t xml:space="preserve">=E, </w:t>
      </w:r>
    </w:p>
    <w:p w:rsidR="00863402" w:rsidRDefault="00863402" w:rsidP="001645D0">
      <w:r>
        <w:rPr>
          <w:rFonts w:hint="eastAsia"/>
        </w:rPr>
        <w:t>魏延</w:t>
      </w:r>
      <w:r>
        <w:t xml:space="preserve">=E, </w:t>
      </w:r>
    </w:p>
    <w:p w:rsidR="00863402" w:rsidRDefault="00863402" w:rsidP="001645D0">
      <w:r>
        <w:rPr>
          <w:rFonts w:hint="eastAsia"/>
        </w:rPr>
        <w:t>黄忠</w:t>
      </w:r>
      <w:r>
        <w:t xml:space="preserve">=E, </w:t>
      </w:r>
    </w:p>
    <w:p w:rsidR="00863402" w:rsidRDefault="00863402" w:rsidP="001645D0">
      <w:r>
        <w:rPr>
          <w:rFonts w:hint="eastAsia"/>
        </w:rPr>
        <w:t>杨龄</w:t>
      </w:r>
      <w:r>
        <w:t xml:space="preserve">=E, </w:t>
      </w:r>
    </w:p>
    <w:p w:rsidR="00863402" w:rsidRDefault="00863402" w:rsidP="001645D0">
      <w:r>
        <w:rPr>
          <w:rFonts w:hint="eastAsia"/>
        </w:rPr>
        <w:t>韩浩</w:t>
      </w:r>
      <w:r>
        <w:t xml:space="preserve">=E, </w:t>
      </w:r>
    </w:p>
    <w:p w:rsidR="00863402" w:rsidRDefault="00863402" w:rsidP="001645D0">
      <w:r>
        <w:rPr>
          <w:rFonts w:hint="eastAsia"/>
        </w:rPr>
        <w:t>刘焉</w:t>
      </w:r>
      <w:r>
        <w:t xml:space="preserve">=E, </w:t>
      </w:r>
    </w:p>
    <w:p w:rsidR="00863402" w:rsidRDefault="00863402" w:rsidP="001645D0">
      <w:r>
        <w:t>A</w:t>
      </w:r>
      <w:r>
        <w:rPr>
          <w:rFonts w:hint="eastAsia"/>
        </w:rPr>
        <w:t>张松</w:t>
      </w:r>
      <w:r>
        <w:t xml:space="preserve">=E,A </w:t>
      </w:r>
    </w:p>
    <w:p w:rsidR="00863402" w:rsidRDefault="00863402" w:rsidP="001645D0">
      <w:r>
        <w:t>B</w:t>
      </w:r>
      <w:r>
        <w:rPr>
          <w:rFonts w:hint="eastAsia"/>
        </w:rPr>
        <w:t>孟达</w:t>
      </w:r>
      <w:r>
        <w:t xml:space="preserve">=E,B </w:t>
      </w:r>
    </w:p>
    <w:p w:rsidR="00863402" w:rsidRDefault="00863402" w:rsidP="001645D0">
      <w:r>
        <w:t>C</w:t>
      </w:r>
      <w:r>
        <w:rPr>
          <w:rFonts w:hint="eastAsia"/>
        </w:rPr>
        <w:t>黄权</w:t>
      </w:r>
      <w:r>
        <w:t xml:space="preserve">=E,C </w:t>
      </w:r>
    </w:p>
    <w:p w:rsidR="00863402" w:rsidRDefault="00863402" w:rsidP="001645D0">
      <w:r>
        <w:t>D</w:t>
      </w:r>
      <w:r>
        <w:rPr>
          <w:rFonts w:hint="eastAsia"/>
        </w:rPr>
        <w:t>王累</w:t>
      </w:r>
      <w:r>
        <w:t xml:space="preserve">=E,D </w:t>
      </w:r>
    </w:p>
    <w:p w:rsidR="00863402" w:rsidRDefault="00863402" w:rsidP="001645D0">
      <w:r>
        <w:t>E</w:t>
      </w:r>
      <w:r>
        <w:rPr>
          <w:rFonts w:hint="eastAsia"/>
        </w:rPr>
        <w:t>刘璋</w:t>
      </w:r>
      <w:r>
        <w:t xml:space="preserve">=E,E </w:t>
      </w:r>
    </w:p>
    <w:p w:rsidR="00863402" w:rsidRDefault="00863402" w:rsidP="001645D0">
      <w:r>
        <w:t>F</w:t>
      </w:r>
      <w:r>
        <w:rPr>
          <w:rFonts w:hint="eastAsia"/>
        </w:rPr>
        <w:t>吴懿</w:t>
      </w:r>
      <w:r>
        <w:t xml:space="preserve">=E,F </w:t>
      </w:r>
    </w:p>
    <w:p w:rsidR="00863402" w:rsidRDefault="00863402" w:rsidP="001645D0">
      <w:r>
        <w:t>0</w:t>
      </w:r>
      <w:r>
        <w:rPr>
          <w:rFonts w:hint="eastAsia"/>
        </w:rPr>
        <w:t>邓贤</w:t>
      </w:r>
      <w:r>
        <w:t xml:space="preserve">=E,0 </w:t>
      </w:r>
    </w:p>
    <w:p w:rsidR="00863402" w:rsidRDefault="00863402" w:rsidP="001645D0">
      <w:r>
        <w:rPr>
          <w:rFonts w:hint="eastAsia"/>
        </w:rPr>
        <w:t>张任</w:t>
      </w:r>
      <w:r>
        <w:t xml:space="preserve">=E, </w:t>
      </w:r>
    </w:p>
    <w:p w:rsidR="00863402" w:rsidRDefault="00863402" w:rsidP="001645D0">
      <w:r>
        <w:rPr>
          <w:rFonts w:hint="eastAsia"/>
        </w:rPr>
        <w:t>吴兰</w:t>
      </w:r>
      <w:r>
        <w:t xml:space="preserve">=E, </w:t>
      </w:r>
    </w:p>
    <w:p w:rsidR="00863402" w:rsidRDefault="00863402" w:rsidP="001645D0">
      <w:r>
        <w:rPr>
          <w:rFonts w:hint="eastAsia"/>
        </w:rPr>
        <w:t>雷同</w:t>
      </w:r>
      <w:r>
        <w:t xml:space="preserve">=E, </w:t>
      </w:r>
    </w:p>
    <w:p w:rsidR="00863402" w:rsidRDefault="00863402" w:rsidP="001645D0">
      <w:r>
        <w:rPr>
          <w:rFonts w:hint="eastAsia"/>
        </w:rPr>
        <w:t>杨怀</w:t>
      </w:r>
      <w:r>
        <w:t xml:space="preserve">=E, </w:t>
      </w:r>
    </w:p>
    <w:p w:rsidR="00863402" w:rsidRDefault="00863402" w:rsidP="001645D0">
      <w:r>
        <w:rPr>
          <w:rFonts w:hint="eastAsia"/>
        </w:rPr>
        <w:t>高沛</w:t>
      </w:r>
      <w:r>
        <w:t xml:space="preserve">=E, </w:t>
      </w:r>
    </w:p>
    <w:p w:rsidR="00863402" w:rsidRDefault="00863402" w:rsidP="001645D0">
      <w:r>
        <w:rPr>
          <w:rFonts w:hint="eastAsia"/>
        </w:rPr>
        <w:t>严颜</w:t>
      </w:r>
      <w:r>
        <w:t xml:space="preserve">=E, </w:t>
      </w:r>
    </w:p>
    <w:p w:rsidR="00863402" w:rsidRDefault="00863402" w:rsidP="001645D0">
      <w:r>
        <w:rPr>
          <w:rFonts w:hint="eastAsia"/>
        </w:rPr>
        <w:t>法正</w:t>
      </w:r>
      <w:r>
        <w:t xml:space="preserve">=E, </w:t>
      </w:r>
    </w:p>
    <w:p w:rsidR="00863402" w:rsidRDefault="00863402" w:rsidP="001645D0">
      <w:r>
        <w:rPr>
          <w:rFonts w:hint="eastAsia"/>
        </w:rPr>
        <w:t>刘溃</w:t>
      </w:r>
      <w:r>
        <w:t xml:space="preserve">=E, </w:t>
      </w:r>
    </w:p>
    <w:p w:rsidR="00863402" w:rsidRDefault="00863402" w:rsidP="001645D0">
      <w:r>
        <w:rPr>
          <w:rFonts w:hint="eastAsia"/>
        </w:rPr>
        <w:t>刘巴</w:t>
      </w:r>
      <w:r>
        <w:t xml:space="preserve">=E, </w:t>
      </w:r>
    </w:p>
    <w:p w:rsidR="00863402" w:rsidRDefault="00863402" w:rsidP="001645D0">
      <w:r>
        <w:t>A</w:t>
      </w:r>
      <w:r>
        <w:rPr>
          <w:rFonts w:hint="eastAsia"/>
        </w:rPr>
        <w:t>刘循</w:t>
      </w:r>
      <w:r>
        <w:t xml:space="preserve">=E,A </w:t>
      </w:r>
    </w:p>
    <w:p w:rsidR="00863402" w:rsidRDefault="00863402" w:rsidP="001645D0">
      <w:r>
        <w:t>B</w:t>
      </w:r>
      <w:r>
        <w:rPr>
          <w:rFonts w:hint="eastAsia"/>
        </w:rPr>
        <w:t>吕凯</w:t>
      </w:r>
      <w:r>
        <w:t xml:space="preserve">=E,B </w:t>
      </w:r>
    </w:p>
    <w:p w:rsidR="00863402" w:rsidRDefault="00863402" w:rsidP="001645D0">
      <w:r>
        <w:t>C</w:t>
      </w:r>
      <w:r>
        <w:rPr>
          <w:rFonts w:hint="eastAsia"/>
        </w:rPr>
        <w:t>王伉</w:t>
      </w:r>
      <w:r>
        <w:t xml:space="preserve">=E,C </w:t>
      </w:r>
    </w:p>
    <w:p w:rsidR="00863402" w:rsidRDefault="00863402" w:rsidP="001645D0">
      <w:r>
        <w:t>D</w:t>
      </w:r>
      <w:r>
        <w:rPr>
          <w:rFonts w:hint="eastAsia"/>
        </w:rPr>
        <w:t>张肃</w:t>
      </w:r>
      <w:r>
        <w:t xml:space="preserve">=E,D </w:t>
      </w:r>
    </w:p>
    <w:p w:rsidR="00863402" w:rsidRDefault="00863402" w:rsidP="001645D0">
      <w:r>
        <w:t>E</w:t>
      </w:r>
      <w:r>
        <w:rPr>
          <w:rFonts w:hint="eastAsia"/>
        </w:rPr>
        <w:t>冷苞</w:t>
      </w:r>
      <w:r>
        <w:t xml:space="preserve">=E,E </w:t>
      </w:r>
    </w:p>
    <w:p w:rsidR="00863402" w:rsidRDefault="00863402" w:rsidP="001645D0">
      <w:r>
        <w:t>F</w:t>
      </w:r>
      <w:r>
        <w:rPr>
          <w:rFonts w:hint="eastAsia"/>
        </w:rPr>
        <w:t>彭义</w:t>
      </w:r>
      <w:r>
        <w:t xml:space="preserve">=E,F </w:t>
      </w:r>
    </w:p>
    <w:p w:rsidR="00863402" w:rsidRDefault="00863402" w:rsidP="001645D0">
      <w:r>
        <w:t>0</w:t>
      </w:r>
      <w:r>
        <w:rPr>
          <w:rFonts w:hint="eastAsia"/>
        </w:rPr>
        <w:t>李严</w:t>
      </w:r>
      <w:r>
        <w:t xml:space="preserve">=E,0 </w:t>
      </w:r>
    </w:p>
    <w:p w:rsidR="00863402" w:rsidRDefault="00863402" w:rsidP="001645D0">
      <w:r>
        <w:rPr>
          <w:rFonts w:hint="eastAsia"/>
        </w:rPr>
        <w:t>费观</w:t>
      </w:r>
      <w:r>
        <w:t xml:space="preserve">=E, </w:t>
      </w:r>
    </w:p>
    <w:p w:rsidR="00863402" w:rsidRDefault="00863402" w:rsidP="001645D0">
      <w:r>
        <w:rPr>
          <w:rFonts w:hint="eastAsia"/>
        </w:rPr>
        <w:t>李恢</w:t>
      </w:r>
      <w:r>
        <w:t xml:space="preserve">=E, </w:t>
      </w:r>
    </w:p>
    <w:p w:rsidR="00863402" w:rsidRDefault="00863402" w:rsidP="001645D0">
      <w:r>
        <w:rPr>
          <w:rFonts w:hint="eastAsia"/>
        </w:rPr>
        <w:t>霍峻</w:t>
      </w:r>
      <w:r>
        <w:t xml:space="preserve">=E, </w:t>
      </w:r>
    </w:p>
    <w:p w:rsidR="00863402" w:rsidRDefault="00863402" w:rsidP="001645D0">
      <w:r>
        <w:rPr>
          <w:rFonts w:hint="eastAsia"/>
        </w:rPr>
        <w:t>董和</w:t>
      </w:r>
      <w:r>
        <w:t xml:space="preserve">=E, </w:t>
      </w:r>
      <w:r>
        <w:rPr>
          <w:rFonts w:hint="eastAsia"/>
        </w:rPr>
        <w:t>字串</w:t>
      </w:r>
      <w:r>
        <w:t xml:space="preserve">2 </w:t>
      </w:r>
    </w:p>
    <w:p w:rsidR="00863402" w:rsidRDefault="00863402" w:rsidP="001645D0">
      <w:r>
        <w:rPr>
          <w:rFonts w:hint="eastAsia"/>
        </w:rPr>
        <w:t>费诗</w:t>
      </w:r>
      <w:r>
        <w:t xml:space="preserve">=E, </w:t>
      </w:r>
    </w:p>
    <w:p w:rsidR="00863402" w:rsidRDefault="00863402" w:rsidP="001645D0">
      <w:r>
        <w:rPr>
          <w:rFonts w:hint="eastAsia"/>
        </w:rPr>
        <w:t>蒋琬</w:t>
      </w:r>
      <w:r>
        <w:t xml:space="preserve">=E, </w:t>
      </w:r>
    </w:p>
    <w:p w:rsidR="00863402" w:rsidRDefault="00863402" w:rsidP="001645D0">
      <w:r>
        <w:rPr>
          <w:rFonts w:hint="eastAsia"/>
        </w:rPr>
        <w:t>曹仁</w:t>
      </w:r>
      <w:r>
        <w:t xml:space="preserve">=E, </w:t>
      </w:r>
    </w:p>
    <w:p w:rsidR="00863402" w:rsidRDefault="00863402" w:rsidP="001645D0">
      <w:r>
        <w:rPr>
          <w:rFonts w:hint="eastAsia"/>
        </w:rPr>
        <w:t>曹仁</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黄忠</w:t>
      </w:r>
      <w:r>
        <w:t xml:space="preserve">=E,A </w:t>
      </w:r>
    </w:p>
    <w:p w:rsidR="00863402" w:rsidRDefault="00863402" w:rsidP="001645D0">
      <w:r>
        <w:t>B</w:t>
      </w:r>
      <w:r>
        <w:rPr>
          <w:rFonts w:hint="eastAsia"/>
        </w:rPr>
        <w:t>曹仁</w:t>
      </w:r>
      <w:r>
        <w:t xml:space="preserve">=E,B </w:t>
      </w:r>
    </w:p>
    <w:p w:rsidR="00863402" w:rsidRDefault="00863402" w:rsidP="001645D0">
      <w:r>
        <w:t>C</w:t>
      </w:r>
      <w:r>
        <w:rPr>
          <w:rFonts w:hint="eastAsia"/>
        </w:rPr>
        <w:t>夏侯敦</w:t>
      </w:r>
      <w:r>
        <w:t xml:space="preserve">=E,C </w:t>
      </w:r>
    </w:p>
    <w:p w:rsidR="00863402" w:rsidRDefault="00863402" w:rsidP="001645D0">
      <w:r>
        <w:rPr>
          <w:rFonts w:hint="eastAsia"/>
        </w:rPr>
        <w:t>张鲁</w:t>
      </w:r>
      <w:r>
        <w:t xml:space="preserve">=E, </w:t>
      </w:r>
    </w:p>
    <w:p w:rsidR="00863402" w:rsidRDefault="00863402" w:rsidP="001645D0">
      <w:r>
        <w:rPr>
          <w:rFonts w:hint="eastAsia"/>
        </w:rPr>
        <w:t>阎圃</w:t>
      </w:r>
      <w:r>
        <w:t xml:space="preserve">=E, </w:t>
      </w:r>
    </w:p>
    <w:p w:rsidR="00863402" w:rsidRDefault="00863402" w:rsidP="001645D0">
      <w:r>
        <w:rPr>
          <w:rFonts w:hint="eastAsia"/>
        </w:rPr>
        <w:t>张卫</w:t>
      </w:r>
      <w:r>
        <w:t xml:space="preserve">=E, </w:t>
      </w:r>
    </w:p>
    <w:p w:rsidR="00863402" w:rsidRDefault="00863402" w:rsidP="001645D0">
      <w:r>
        <w:t>A</w:t>
      </w:r>
      <w:r>
        <w:rPr>
          <w:rFonts w:hint="eastAsia"/>
        </w:rPr>
        <w:t>杨松</w:t>
      </w:r>
      <w:r>
        <w:t xml:space="preserve">=E,A </w:t>
      </w:r>
    </w:p>
    <w:p w:rsidR="00863402" w:rsidRDefault="00863402" w:rsidP="001645D0">
      <w:r>
        <w:t>B</w:t>
      </w:r>
      <w:r>
        <w:rPr>
          <w:rFonts w:hint="eastAsia"/>
        </w:rPr>
        <w:t>马超</w:t>
      </w:r>
      <w:r>
        <w:t xml:space="preserve">=E,B </w:t>
      </w:r>
    </w:p>
    <w:p w:rsidR="00863402" w:rsidRDefault="00863402" w:rsidP="001645D0">
      <w:r>
        <w:t>C</w:t>
      </w:r>
      <w:r>
        <w:rPr>
          <w:rFonts w:hint="eastAsia"/>
        </w:rPr>
        <w:t>马岱</w:t>
      </w:r>
      <w:r>
        <w:t xml:space="preserve">=E,C </w:t>
      </w:r>
    </w:p>
    <w:p w:rsidR="00863402" w:rsidRDefault="00863402" w:rsidP="001645D0">
      <w:r>
        <w:t>D</w:t>
      </w:r>
      <w:r>
        <w:rPr>
          <w:rFonts w:hint="eastAsia"/>
        </w:rPr>
        <w:t>杨昂</w:t>
      </w:r>
      <w:r>
        <w:t xml:space="preserve">=E,D </w:t>
      </w:r>
    </w:p>
    <w:p w:rsidR="00863402" w:rsidRDefault="00863402" w:rsidP="001645D0">
      <w:r>
        <w:t>E</w:t>
      </w:r>
      <w:r>
        <w:rPr>
          <w:rFonts w:hint="eastAsia"/>
        </w:rPr>
        <w:t>杨任</w:t>
      </w:r>
      <w:r>
        <w:t xml:space="preserve">=E,E </w:t>
      </w:r>
    </w:p>
    <w:p w:rsidR="00863402" w:rsidRDefault="00863402" w:rsidP="001645D0">
      <w:r>
        <w:t>F</w:t>
      </w:r>
      <w:r>
        <w:rPr>
          <w:rFonts w:hint="eastAsia"/>
        </w:rPr>
        <w:t>庞德</w:t>
      </w:r>
      <w:r>
        <w:t xml:space="preserve">=E,F </w:t>
      </w:r>
    </w:p>
    <w:p w:rsidR="00863402" w:rsidRDefault="00863402" w:rsidP="001645D0">
      <w:r>
        <w:t>0</w:t>
      </w:r>
      <w:r>
        <w:rPr>
          <w:rFonts w:hint="eastAsia"/>
        </w:rPr>
        <w:t>杨平</w:t>
      </w:r>
      <w:r>
        <w:t xml:space="preserve">=E,0 </w:t>
      </w:r>
    </w:p>
    <w:p w:rsidR="00863402" w:rsidRDefault="00863402" w:rsidP="001645D0">
      <w:r>
        <w:rPr>
          <w:rFonts w:hint="eastAsia"/>
        </w:rPr>
        <w:t>杨柏</w:t>
      </w:r>
      <w:r>
        <w:t xml:space="preserve">=E, </w:t>
      </w:r>
    </w:p>
    <w:p w:rsidR="00863402" w:rsidRDefault="00863402" w:rsidP="001645D0">
      <w:r>
        <w:rPr>
          <w:rFonts w:hint="eastAsia"/>
        </w:rPr>
        <w:t>程银</w:t>
      </w:r>
      <w:r>
        <w:t xml:space="preserve">=E, </w:t>
      </w:r>
    </w:p>
    <w:p w:rsidR="00863402" w:rsidRDefault="00863402" w:rsidP="001645D0">
      <w:r>
        <w:rPr>
          <w:rFonts w:hint="eastAsia"/>
        </w:rPr>
        <w:t>侯选</w:t>
      </w:r>
      <w:r>
        <w:t xml:space="preserve">=E, </w:t>
      </w:r>
    </w:p>
    <w:p w:rsidR="00863402" w:rsidRDefault="00863402" w:rsidP="001645D0">
      <w:r>
        <w:rPr>
          <w:rFonts w:hint="eastAsia"/>
        </w:rPr>
        <w:t>张横</w:t>
      </w:r>
      <w:r>
        <w:t xml:space="preserve">=E, </w:t>
      </w:r>
    </w:p>
    <w:p w:rsidR="00863402" w:rsidRDefault="00863402" w:rsidP="001645D0">
      <w:r>
        <w:rPr>
          <w:rFonts w:hint="eastAsia"/>
        </w:rPr>
        <w:t>李湛</w:t>
      </w:r>
      <w:r>
        <w:t xml:space="preserve">=E, </w:t>
      </w:r>
    </w:p>
    <w:p w:rsidR="00863402" w:rsidRDefault="00863402" w:rsidP="001645D0">
      <w:r>
        <w:rPr>
          <w:rFonts w:hint="eastAsia"/>
        </w:rPr>
        <w:t>成宜</w:t>
      </w:r>
      <w:r>
        <w:t xml:space="preserve">=E, </w:t>
      </w:r>
    </w:p>
    <w:p w:rsidR="00863402" w:rsidRDefault="00863402" w:rsidP="001645D0">
      <w:r>
        <w:rPr>
          <w:rFonts w:hint="eastAsia"/>
        </w:rPr>
        <w:t>曹操</w:t>
      </w:r>
      <w:r>
        <w:t xml:space="preserve">=E, </w:t>
      </w:r>
    </w:p>
    <w:p w:rsidR="00863402" w:rsidRDefault="00863402" w:rsidP="001645D0">
      <w:r>
        <w:rPr>
          <w:rFonts w:hint="eastAsia"/>
        </w:rPr>
        <w:t>夏侯敦</w:t>
      </w:r>
      <w:r>
        <w:t xml:space="preserve">=E, </w:t>
      </w:r>
    </w:p>
    <w:p w:rsidR="00863402" w:rsidRDefault="00863402" w:rsidP="001645D0">
      <w:r>
        <w:rPr>
          <w:rFonts w:hint="eastAsia"/>
        </w:rPr>
        <w:t>夏侯渊</w:t>
      </w:r>
      <w:r>
        <w:t xml:space="preserve">=E, </w:t>
      </w:r>
    </w:p>
    <w:p w:rsidR="00863402" w:rsidRDefault="00863402" w:rsidP="001645D0">
      <w:r>
        <w:t>A</w:t>
      </w:r>
      <w:r>
        <w:rPr>
          <w:rFonts w:hint="eastAsia"/>
        </w:rPr>
        <w:t>曹仁</w:t>
      </w:r>
      <w:r>
        <w:t xml:space="preserve">=E,A </w:t>
      </w:r>
    </w:p>
    <w:p w:rsidR="00863402" w:rsidRDefault="00863402" w:rsidP="001645D0">
      <w:r>
        <w:t>B</w:t>
      </w:r>
      <w:r>
        <w:rPr>
          <w:rFonts w:hint="eastAsia"/>
        </w:rPr>
        <w:t>曹洪</w:t>
      </w:r>
      <w:r>
        <w:t xml:space="preserve">=E,B </w:t>
      </w:r>
    </w:p>
    <w:p w:rsidR="00863402" w:rsidRDefault="00863402" w:rsidP="001645D0">
      <w:r>
        <w:t>C</w:t>
      </w:r>
      <w:r>
        <w:rPr>
          <w:rFonts w:hint="eastAsia"/>
        </w:rPr>
        <w:t>荀域</w:t>
      </w:r>
      <w:r>
        <w:t xml:space="preserve">=E,C </w:t>
      </w:r>
    </w:p>
    <w:p w:rsidR="00863402" w:rsidRDefault="00863402" w:rsidP="001645D0">
      <w:r>
        <w:t>D</w:t>
      </w:r>
      <w:r>
        <w:rPr>
          <w:rFonts w:hint="eastAsia"/>
        </w:rPr>
        <w:t>曹纯</w:t>
      </w:r>
      <w:r>
        <w:t xml:space="preserve">=E,D </w:t>
      </w:r>
    </w:p>
    <w:p w:rsidR="00863402" w:rsidRDefault="00863402" w:rsidP="001645D0">
      <w:r>
        <w:t>E</w:t>
      </w:r>
      <w:r>
        <w:rPr>
          <w:rFonts w:hint="eastAsia"/>
        </w:rPr>
        <w:t>程昱</w:t>
      </w:r>
      <w:r>
        <w:t xml:space="preserve">=E,E </w:t>
      </w:r>
    </w:p>
    <w:p w:rsidR="00863402" w:rsidRDefault="00863402" w:rsidP="001645D0">
      <w:r>
        <w:t>F</w:t>
      </w:r>
      <w:r>
        <w:rPr>
          <w:rFonts w:hint="eastAsia"/>
        </w:rPr>
        <w:t>刘晔</w:t>
      </w:r>
      <w:r>
        <w:t xml:space="preserve">=E,F </w:t>
      </w:r>
    </w:p>
    <w:p w:rsidR="00863402" w:rsidRDefault="00863402" w:rsidP="001645D0">
      <w:r>
        <w:t>0</w:t>
      </w:r>
      <w:r>
        <w:rPr>
          <w:rFonts w:hint="eastAsia"/>
        </w:rPr>
        <w:t>郭嘉</w:t>
      </w:r>
      <w:r>
        <w:t xml:space="preserve">=E,0 </w:t>
      </w:r>
    </w:p>
    <w:p w:rsidR="00863402" w:rsidRDefault="00863402" w:rsidP="001645D0">
      <w:r>
        <w:rPr>
          <w:rFonts w:hint="eastAsia"/>
        </w:rPr>
        <w:t>于禁</w:t>
      </w:r>
      <w:r>
        <w:t xml:space="preserve">=E, </w:t>
      </w:r>
    </w:p>
    <w:p w:rsidR="00863402" w:rsidRDefault="00863402" w:rsidP="001645D0">
      <w:r>
        <w:rPr>
          <w:rFonts w:hint="eastAsia"/>
        </w:rPr>
        <w:t>荀攸</w:t>
      </w:r>
      <w:r>
        <w:t xml:space="preserve">=E, </w:t>
      </w:r>
    </w:p>
    <w:p w:rsidR="00863402" w:rsidRDefault="00863402" w:rsidP="001645D0">
      <w:r>
        <w:rPr>
          <w:rFonts w:hint="eastAsia"/>
        </w:rPr>
        <w:t>乐进</w:t>
      </w:r>
      <w:r>
        <w:t xml:space="preserve">=E, </w:t>
      </w:r>
    </w:p>
    <w:p w:rsidR="00863402" w:rsidRDefault="00863402" w:rsidP="001645D0">
      <w:r>
        <w:rPr>
          <w:rFonts w:hint="eastAsia"/>
        </w:rPr>
        <w:t>王粲</w:t>
      </w:r>
      <w:r>
        <w:t xml:space="preserve">=E, </w:t>
      </w:r>
    </w:p>
    <w:p w:rsidR="00863402" w:rsidRDefault="00863402" w:rsidP="001645D0">
      <w:r>
        <w:rPr>
          <w:rFonts w:hint="eastAsia"/>
        </w:rPr>
        <w:t>陈矫</w:t>
      </w:r>
      <w:r>
        <w:t xml:space="preserve">=E, </w:t>
      </w:r>
    </w:p>
    <w:p w:rsidR="00863402" w:rsidRDefault="00863402" w:rsidP="001645D0">
      <w:r>
        <w:rPr>
          <w:rFonts w:hint="eastAsia"/>
        </w:rPr>
        <w:t>曹昂</w:t>
      </w:r>
      <w:r>
        <w:t xml:space="preserve">=E, </w:t>
      </w:r>
    </w:p>
    <w:p w:rsidR="00863402" w:rsidRDefault="00863402" w:rsidP="001645D0">
      <w:r>
        <w:rPr>
          <w:rFonts w:hint="eastAsia"/>
        </w:rPr>
        <w:t>典韦</w:t>
      </w:r>
      <w:r>
        <w:t xml:space="preserve">=E, </w:t>
      </w:r>
    </w:p>
    <w:p w:rsidR="00863402" w:rsidRDefault="00863402" w:rsidP="001645D0">
      <w:r>
        <w:rPr>
          <w:rFonts w:hint="eastAsia"/>
        </w:rPr>
        <w:t>梁兴</w:t>
      </w:r>
      <w:r>
        <w:t xml:space="preserve">=E, </w:t>
      </w:r>
    </w:p>
    <w:p w:rsidR="00863402" w:rsidRDefault="00863402" w:rsidP="001645D0">
      <w:r>
        <w:rPr>
          <w:rFonts w:hint="eastAsia"/>
        </w:rPr>
        <w:t>韩遂</w:t>
      </w:r>
      <w:r>
        <w:t xml:space="preserve">=E, </w:t>
      </w:r>
    </w:p>
    <w:p w:rsidR="00863402" w:rsidRDefault="00863402" w:rsidP="001645D0">
      <w:r>
        <w:t>A</w:t>
      </w:r>
      <w:r>
        <w:rPr>
          <w:rFonts w:hint="eastAsia"/>
        </w:rPr>
        <w:t>杨秋</w:t>
      </w:r>
      <w:r>
        <w:t xml:space="preserve">=E,A </w:t>
      </w:r>
    </w:p>
    <w:p w:rsidR="00863402" w:rsidRDefault="00863402" w:rsidP="001645D0">
      <w:r>
        <w:t>B</w:t>
      </w:r>
      <w:r>
        <w:rPr>
          <w:rFonts w:hint="eastAsia"/>
        </w:rPr>
        <w:t>马玩</w:t>
      </w:r>
      <w:r>
        <w:t xml:space="preserve">=E,B </w:t>
      </w:r>
    </w:p>
    <w:p w:rsidR="00863402" w:rsidRDefault="00863402" w:rsidP="001645D0">
      <w:r>
        <w:t>C</w:t>
      </w:r>
      <w:r>
        <w:rPr>
          <w:rFonts w:hint="eastAsia"/>
        </w:rPr>
        <w:t>孔秀</w:t>
      </w:r>
      <w:r>
        <w:t xml:space="preserve">=E,C </w:t>
      </w:r>
    </w:p>
    <w:p w:rsidR="00863402" w:rsidRDefault="00863402" w:rsidP="001645D0">
      <w:r>
        <w:t>D</w:t>
      </w:r>
      <w:r>
        <w:rPr>
          <w:rFonts w:hint="eastAsia"/>
        </w:rPr>
        <w:t>韩福</w:t>
      </w:r>
      <w:r>
        <w:t xml:space="preserve">=E,D </w:t>
      </w:r>
    </w:p>
    <w:p w:rsidR="00863402" w:rsidRDefault="00863402" w:rsidP="001645D0">
      <w:r>
        <w:rPr>
          <w:rFonts w:hint="eastAsia"/>
        </w:rPr>
        <w:t>字串</w:t>
      </w:r>
      <w:r>
        <w:t>3</w:t>
      </w:r>
    </w:p>
    <w:p w:rsidR="00863402" w:rsidRDefault="00863402" w:rsidP="001645D0"/>
    <w:p w:rsidR="00863402" w:rsidRDefault="00863402" w:rsidP="001645D0"/>
    <w:p w:rsidR="00863402" w:rsidRDefault="00863402" w:rsidP="001645D0">
      <w:r>
        <w:t>E</w:t>
      </w:r>
      <w:r>
        <w:rPr>
          <w:rFonts w:hint="eastAsia"/>
        </w:rPr>
        <w:t>卞喜</w:t>
      </w:r>
      <w:r>
        <w:t xml:space="preserve">=E,E </w:t>
      </w:r>
    </w:p>
    <w:p w:rsidR="00863402" w:rsidRDefault="00863402" w:rsidP="001645D0">
      <w:r>
        <w:t>F</w:t>
      </w:r>
      <w:r>
        <w:rPr>
          <w:rFonts w:hint="eastAsia"/>
        </w:rPr>
        <w:t>王植</w:t>
      </w:r>
      <w:r>
        <w:t xml:space="preserve">=E,F </w:t>
      </w:r>
    </w:p>
    <w:p w:rsidR="00863402" w:rsidRDefault="00863402" w:rsidP="001645D0">
      <w:r>
        <w:t>A0</w:t>
      </w:r>
      <w:r>
        <w:rPr>
          <w:rFonts w:hint="eastAsia"/>
        </w:rPr>
        <w:t>秦琪</w:t>
      </w:r>
      <w:r>
        <w:t xml:space="preserve">=E,A0 </w:t>
      </w:r>
    </w:p>
    <w:p w:rsidR="00863402" w:rsidRDefault="00863402" w:rsidP="001645D0">
      <w:r>
        <w:t>A</w:t>
      </w:r>
      <w:r>
        <w:rPr>
          <w:rFonts w:hint="eastAsia"/>
        </w:rPr>
        <w:t>钟瑶</w:t>
      </w:r>
      <w:r>
        <w:t xml:space="preserve">=E,A </w:t>
      </w:r>
    </w:p>
    <w:p w:rsidR="00863402" w:rsidRDefault="00863402" w:rsidP="001645D0">
      <w:r>
        <w:t>A</w:t>
      </w:r>
      <w:r>
        <w:rPr>
          <w:rFonts w:hint="eastAsia"/>
        </w:rPr>
        <w:t>丁斐</w:t>
      </w:r>
      <w:r>
        <w:t xml:space="preserve">=E,A </w:t>
      </w:r>
    </w:p>
    <w:p w:rsidR="00863402" w:rsidRDefault="00863402" w:rsidP="001645D0"/>
    <w:p w:rsidR="00863402" w:rsidRDefault="00863402" w:rsidP="001645D0">
      <w:r>
        <w:t>A</w:t>
      </w:r>
      <w:r>
        <w:rPr>
          <w:rFonts w:hint="eastAsia"/>
        </w:rPr>
        <w:t>王必</w:t>
      </w:r>
      <w:r>
        <w:t xml:space="preserve">=E,A </w:t>
      </w:r>
    </w:p>
    <w:p w:rsidR="00863402" w:rsidRDefault="00863402" w:rsidP="001645D0">
      <w:r>
        <w:t>A</w:t>
      </w:r>
      <w:r>
        <w:rPr>
          <w:rFonts w:hint="eastAsia"/>
        </w:rPr>
        <w:t>金惟</w:t>
      </w:r>
      <w:r>
        <w:t xml:space="preserve">=E,A </w:t>
      </w:r>
    </w:p>
    <w:p w:rsidR="00863402" w:rsidRDefault="00863402" w:rsidP="001645D0">
      <w:r>
        <w:t>A</w:t>
      </w:r>
      <w:r>
        <w:rPr>
          <w:rFonts w:hint="eastAsia"/>
        </w:rPr>
        <w:t>韦晃</w:t>
      </w:r>
      <w:r>
        <w:t xml:space="preserve">=E,A </w:t>
      </w:r>
    </w:p>
    <w:p w:rsidR="00863402" w:rsidRDefault="00863402" w:rsidP="001645D0">
      <w:r>
        <w:t>A</w:t>
      </w:r>
      <w:r>
        <w:rPr>
          <w:rFonts w:hint="eastAsia"/>
        </w:rPr>
        <w:t>耿纪</w:t>
      </w:r>
      <w:r>
        <w:t xml:space="preserve">=E,A </w:t>
      </w:r>
    </w:p>
    <w:p w:rsidR="00863402" w:rsidRDefault="00863402" w:rsidP="001645D0">
      <w:r>
        <w:t>A</w:t>
      </w:r>
      <w:r>
        <w:rPr>
          <w:rFonts w:hint="eastAsia"/>
        </w:rPr>
        <w:t>李典</w:t>
      </w:r>
      <w:r>
        <w:t xml:space="preserve">=E,A </w:t>
      </w:r>
    </w:p>
    <w:p w:rsidR="00863402" w:rsidRDefault="00863402" w:rsidP="001645D0">
      <w:r>
        <w:t>A</w:t>
      </w:r>
      <w:r>
        <w:rPr>
          <w:rFonts w:hint="eastAsia"/>
        </w:rPr>
        <w:t>吕虔</w:t>
      </w:r>
      <w:r>
        <w:t xml:space="preserve">=E,A </w:t>
      </w:r>
    </w:p>
    <w:p w:rsidR="00863402" w:rsidRDefault="00863402" w:rsidP="001645D0">
      <w:r>
        <w:t>A</w:t>
      </w:r>
      <w:r>
        <w:rPr>
          <w:rFonts w:hint="eastAsia"/>
        </w:rPr>
        <w:t>魏续</w:t>
      </w:r>
      <w:r>
        <w:t xml:space="preserve">=E,A </w:t>
      </w:r>
    </w:p>
    <w:p w:rsidR="00863402" w:rsidRDefault="00863402" w:rsidP="001645D0">
      <w:r>
        <w:t>AA</w:t>
      </w:r>
      <w:r>
        <w:rPr>
          <w:rFonts w:hint="eastAsia"/>
        </w:rPr>
        <w:t>侯成</w:t>
      </w:r>
      <w:r>
        <w:t xml:space="preserve">=E,AA </w:t>
      </w:r>
    </w:p>
    <w:p w:rsidR="00863402" w:rsidRDefault="00863402" w:rsidP="001645D0">
      <w:r>
        <w:t>AB</w:t>
      </w:r>
      <w:r>
        <w:rPr>
          <w:rFonts w:hint="eastAsia"/>
        </w:rPr>
        <w:t>张辽</w:t>
      </w:r>
      <w:r>
        <w:t xml:space="preserve">=E,AB </w:t>
      </w:r>
    </w:p>
    <w:p w:rsidR="00863402" w:rsidRDefault="00863402" w:rsidP="001645D0">
      <w:r>
        <w:t>AC</w:t>
      </w:r>
      <w:r>
        <w:rPr>
          <w:rFonts w:hint="eastAsia"/>
        </w:rPr>
        <w:t>徐晃</w:t>
      </w:r>
      <w:r>
        <w:t xml:space="preserve">=E,AC </w:t>
      </w:r>
    </w:p>
    <w:p w:rsidR="00863402" w:rsidRDefault="00863402" w:rsidP="001645D0">
      <w:r>
        <w:t>AD</w:t>
      </w:r>
      <w:r>
        <w:rPr>
          <w:rFonts w:hint="eastAsia"/>
        </w:rPr>
        <w:t>曹休</w:t>
      </w:r>
      <w:r>
        <w:t xml:space="preserve">=E,AD </w:t>
      </w:r>
    </w:p>
    <w:p w:rsidR="00863402" w:rsidRDefault="00863402" w:rsidP="001645D0">
      <w:r>
        <w:t>AE</w:t>
      </w:r>
      <w:r>
        <w:rPr>
          <w:rFonts w:hint="eastAsia"/>
        </w:rPr>
        <w:t>贾诩</w:t>
      </w:r>
      <w:r>
        <w:t xml:space="preserve">=E,AE </w:t>
      </w:r>
    </w:p>
    <w:p w:rsidR="00863402" w:rsidRDefault="00863402" w:rsidP="001645D0">
      <w:r>
        <w:t>AF</w:t>
      </w:r>
      <w:r>
        <w:rPr>
          <w:rFonts w:hint="eastAsia"/>
        </w:rPr>
        <w:t>许褚</w:t>
      </w:r>
      <w:r>
        <w:t xml:space="preserve">=E,AF </w:t>
      </w:r>
    </w:p>
    <w:p w:rsidR="00863402" w:rsidRDefault="00863402" w:rsidP="001645D0">
      <w:r>
        <w:t>B0</w:t>
      </w:r>
      <w:r>
        <w:rPr>
          <w:rFonts w:hint="eastAsia"/>
        </w:rPr>
        <w:t>成宜</w:t>
      </w:r>
      <w:r>
        <w:t xml:space="preserve">=E,B0 </w:t>
      </w:r>
    </w:p>
    <w:p w:rsidR="00863402" w:rsidRDefault="00863402" w:rsidP="001645D0">
      <w:r>
        <w:t>B</w:t>
      </w:r>
      <w:r>
        <w:rPr>
          <w:rFonts w:hint="eastAsia"/>
        </w:rPr>
        <w:t>司马懿</w:t>
      </w:r>
      <w:r>
        <w:t xml:space="preserve">=E,B </w:t>
      </w:r>
    </w:p>
    <w:p w:rsidR="00863402" w:rsidRDefault="00863402" w:rsidP="001645D0">
      <w:r>
        <w:t>B</w:t>
      </w:r>
      <w:r>
        <w:rPr>
          <w:rFonts w:hint="eastAsia"/>
        </w:rPr>
        <w:t>毛疥</w:t>
      </w:r>
      <w:r>
        <w:t xml:space="preserve">=E,B </w:t>
      </w:r>
    </w:p>
    <w:p w:rsidR="00863402" w:rsidRDefault="00863402" w:rsidP="001645D0">
      <w:r>
        <w:t>B</w:t>
      </w:r>
      <w:r>
        <w:rPr>
          <w:rFonts w:hint="eastAsia"/>
        </w:rPr>
        <w:t>曹真</w:t>
      </w:r>
      <w:r>
        <w:t xml:space="preserve">=E,B </w:t>
      </w:r>
    </w:p>
    <w:p w:rsidR="00863402" w:rsidRDefault="00863402" w:rsidP="001645D0">
      <w:r>
        <w:t>B</w:t>
      </w:r>
      <w:r>
        <w:rPr>
          <w:rFonts w:hint="eastAsia"/>
        </w:rPr>
        <w:t>牛金</w:t>
      </w:r>
      <w:r>
        <w:t xml:space="preserve">=E,B </w:t>
      </w:r>
    </w:p>
    <w:p w:rsidR="00863402" w:rsidRDefault="00863402" w:rsidP="001645D0">
      <w:r>
        <w:t>B</w:t>
      </w:r>
      <w:r>
        <w:rPr>
          <w:rFonts w:hint="eastAsia"/>
        </w:rPr>
        <w:t>刘瑶</w:t>
      </w:r>
      <w:r>
        <w:t xml:space="preserve">=E,B </w:t>
      </w:r>
    </w:p>
    <w:p w:rsidR="00863402" w:rsidRDefault="00863402" w:rsidP="001645D0">
      <w:r>
        <w:t>B</w:t>
      </w:r>
      <w:r>
        <w:rPr>
          <w:rFonts w:hint="eastAsia"/>
        </w:rPr>
        <w:t>吕翔</w:t>
      </w:r>
      <w:r>
        <w:t xml:space="preserve">=E,B </w:t>
      </w:r>
    </w:p>
    <w:p w:rsidR="00863402" w:rsidRDefault="00863402" w:rsidP="001645D0">
      <w:r>
        <w:t>B</w:t>
      </w:r>
      <w:r>
        <w:rPr>
          <w:rFonts w:hint="eastAsia"/>
        </w:rPr>
        <w:t>吕旷</w:t>
      </w:r>
      <w:r>
        <w:t xml:space="preserve">=E,B </w:t>
      </w:r>
    </w:p>
    <w:p w:rsidR="00863402" w:rsidRDefault="00863402" w:rsidP="001645D0">
      <w:r>
        <w:t>B</w:t>
      </w:r>
      <w:r>
        <w:rPr>
          <w:rFonts w:hint="eastAsia"/>
        </w:rPr>
        <w:t>马延</w:t>
      </w:r>
      <w:r>
        <w:t xml:space="preserve">=E,B </w:t>
      </w:r>
    </w:p>
    <w:p w:rsidR="00863402" w:rsidRDefault="00863402" w:rsidP="001645D0">
      <w:r>
        <w:t>B</w:t>
      </w:r>
      <w:r>
        <w:rPr>
          <w:rFonts w:hint="eastAsia"/>
        </w:rPr>
        <w:t>张凯</w:t>
      </w:r>
      <w:r>
        <w:t xml:space="preserve">=E,B </w:t>
      </w:r>
    </w:p>
    <w:p w:rsidR="00863402" w:rsidRDefault="00863402" w:rsidP="001645D0">
      <w:r>
        <w:t>BA</w:t>
      </w:r>
      <w:r>
        <w:rPr>
          <w:rFonts w:hint="eastAsia"/>
        </w:rPr>
        <w:t>王朗</w:t>
      </w:r>
      <w:r>
        <w:t xml:space="preserve">=E,BA </w:t>
      </w:r>
    </w:p>
    <w:p w:rsidR="00863402" w:rsidRDefault="00863402" w:rsidP="001645D0">
      <w:r>
        <w:t>BB</w:t>
      </w:r>
      <w:r>
        <w:rPr>
          <w:rFonts w:hint="eastAsia"/>
        </w:rPr>
        <w:t>曹丕</w:t>
      </w:r>
      <w:r>
        <w:t xml:space="preserve">=E,BB </w:t>
      </w:r>
    </w:p>
    <w:p w:rsidR="00863402" w:rsidRDefault="00863402" w:rsidP="001645D0">
      <w:r>
        <w:t>BC</w:t>
      </w:r>
      <w:r>
        <w:rPr>
          <w:rFonts w:hint="eastAsia"/>
        </w:rPr>
        <w:t>高览</w:t>
      </w:r>
      <w:r>
        <w:t xml:space="preserve">=E,BC </w:t>
      </w:r>
    </w:p>
    <w:p w:rsidR="00863402" w:rsidRDefault="00863402" w:rsidP="001645D0">
      <w:r>
        <w:t>BD</w:t>
      </w:r>
      <w:r>
        <w:rPr>
          <w:rFonts w:hint="eastAsia"/>
        </w:rPr>
        <w:t>许攸</w:t>
      </w:r>
      <w:r>
        <w:t xml:space="preserve">=E,BD </w:t>
      </w:r>
    </w:p>
    <w:p w:rsidR="00863402" w:rsidRDefault="00863402" w:rsidP="001645D0">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rPr>
          <w:rFonts w:hint="eastAsia"/>
        </w:rPr>
        <w:t>字串</w:t>
      </w:r>
      <w:r>
        <w:t>6</w:t>
      </w:r>
    </w:p>
    <w:p w:rsidR="00863402" w:rsidRDefault="00863402" w:rsidP="001645D0"/>
    <w:p w:rsidR="00863402" w:rsidRDefault="00863402" w:rsidP="001645D0"/>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t>F</w:t>
      </w:r>
      <w:r>
        <w:rPr>
          <w:rFonts w:hint="eastAsia"/>
        </w:rPr>
        <w:t>刘辟</w:t>
      </w:r>
      <w:r>
        <w:t xml:space="preserve">=E,F </w:t>
      </w:r>
    </w:p>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r>
        <w:rPr>
          <w:rFonts w:hint="eastAsia"/>
        </w:rPr>
        <w:t>字串</w:t>
      </w:r>
      <w:r>
        <w:t xml:space="preserve">7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p w:rsidR="00863402" w:rsidRDefault="00863402" w:rsidP="001645D0">
      <w:r>
        <w:t>[</w:t>
      </w:r>
      <w:r>
        <w:rPr>
          <w:rFonts w:hint="eastAsia"/>
        </w:rPr>
        <w:t>我方角色</w:t>
      </w:r>
      <w:r>
        <w:t xml:space="preserve">] </w:t>
      </w:r>
    </w:p>
    <w:p w:rsidR="00863402" w:rsidRDefault="00863402" w:rsidP="001645D0">
      <w:r>
        <w:rPr>
          <w:rFonts w:hint="eastAsia"/>
        </w:rPr>
        <w:t>刘备</w:t>
      </w:r>
      <w:r>
        <w:t xml:space="preserve">=E, </w:t>
      </w:r>
    </w:p>
    <w:p w:rsidR="00863402" w:rsidRDefault="00863402" w:rsidP="001645D0">
      <w:r>
        <w:rPr>
          <w:rFonts w:hint="eastAsia"/>
        </w:rPr>
        <w:t>关羽</w:t>
      </w:r>
      <w:r>
        <w:t xml:space="preserve">=E, </w:t>
      </w:r>
    </w:p>
    <w:p w:rsidR="00863402" w:rsidRDefault="00863402" w:rsidP="001645D0">
      <w:r>
        <w:rPr>
          <w:rFonts w:hint="eastAsia"/>
        </w:rPr>
        <w:t>张飞</w:t>
      </w:r>
      <w:r>
        <w:t xml:space="preserve">=E, </w:t>
      </w:r>
    </w:p>
    <w:p w:rsidR="00863402" w:rsidRDefault="00863402" w:rsidP="001645D0">
      <w:r>
        <w:rPr>
          <w:rFonts w:hint="eastAsia"/>
        </w:rPr>
        <w:t>关兴</w:t>
      </w:r>
      <w:r>
        <w:t xml:space="preserve">=E, </w:t>
      </w:r>
    </w:p>
    <w:p w:rsidR="00863402" w:rsidRDefault="00863402" w:rsidP="001645D0">
      <w:r>
        <w:rPr>
          <w:rFonts w:hint="eastAsia"/>
        </w:rPr>
        <w:t>关索</w:t>
      </w:r>
      <w:r>
        <w:t xml:space="preserve">=E, </w:t>
      </w:r>
    </w:p>
    <w:p w:rsidR="00863402" w:rsidRDefault="00863402" w:rsidP="001645D0">
      <w:r>
        <w:rPr>
          <w:rFonts w:hint="eastAsia"/>
        </w:rPr>
        <w:t>张苞</w:t>
      </w:r>
      <w:r>
        <w:t xml:space="preserve">=E, </w:t>
      </w:r>
    </w:p>
    <w:p w:rsidR="00863402" w:rsidRDefault="00863402" w:rsidP="001645D0">
      <w:r>
        <w:rPr>
          <w:rFonts w:hint="eastAsia"/>
        </w:rPr>
        <w:t>陈登</w:t>
      </w:r>
      <w:r>
        <w:t xml:space="preserve">=E, </w:t>
      </w:r>
    </w:p>
    <w:p w:rsidR="00863402" w:rsidRDefault="00863402" w:rsidP="001645D0">
      <w:r>
        <w:rPr>
          <w:rFonts w:hint="eastAsia"/>
        </w:rPr>
        <w:t>诸葛亮</w:t>
      </w:r>
      <w:r>
        <w:t xml:space="preserve">=E, </w:t>
      </w:r>
    </w:p>
    <w:p w:rsidR="00863402" w:rsidRDefault="00863402" w:rsidP="001645D0">
      <w:r>
        <w:rPr>
          <w:rFonts w:hint="eastAsia"/>
        </w:rPr>
        <w:t>关平</w:t>
      </w:r>
      <w:r>
        <w:t xml:space="preserve">=E, </w:t>
      </w:r>
    </w:p>
    <w:p w:rsidR="00863402" w:rsidRDefault="00863402" w:rsidP="001645D0">
      <w:r>
        <w:t>0A</w:t>
      </w:r>
      <w:r>
        <w:rPr>
          <w:rFonts w:hint="eastAsia"/>
        </w:rPr>
        <w:t>刘封</w:t>
      </w:r>
      <w:r>
        <w:t xml:space="preserve">=E,0A </w:t>
      </w:r>
    </w:p>
    <w:p w:rsidR="00863402" w:rsidRDefault="00863402" w:rsidP="001645D0">
      <w:r>
        <w:t>0B</w:t>
      </w:r>
      <w:r>
        <w:rPr>
          <w:rFonts w:hint="eastAsia"/>
        </w:rPr>
        <w:t>赵云</w:t>
      </w:r>
      <w:r>
        <w:t xml:space="preserve">=E,0B </w:t>
      </w:r>
    </w:p>
    <w:p w:rsidR="00863402" w:rsidRDefault="00863402" w:rsidP="001645D0">
      <w:r>
        <w:t>0C</w:t>
      </w:r>
      <w:r>
        <w:rPr>
          <w:rFonts w:hint="eastAsia"/>
        </w:rPr>
        <w:t>神谜武将（关羽）</w:t>
      </w:r>
      <w:r>
        <w:t xml:space="preserve">=E,0C </w:t>
      </w:r>
    </w:p>
    <w:p w:rsidR="00863402" w:rsidRDefault="00863402" w:rsidP="001645D0">
      <w:r>
        <w:t>0D</w:t>
      </w:r>
      <w:r>
        <w:rPr>
          <w:rFonts w:hint="eastAsia"/>
        </w:rPr>
        <w:t>伊籍</w:t>
      </w:r>
      <w:r>
        <w:t xml:space="preserve">=E,0D </w:t>
      </w:r>
    </w:p>
    <w:p w:rsidR="00863402" w:rsidRDefault="00863402" w:rsidP="001645D0">
      <w:r>
        <w:t>0E</w:t>
      </w:r>
      <w:r>
        <w:rPr>
          <w:rFonts w:hint="eastAsia"/>
        </w:rPr>
        <w:t>周仓</w:t>
      </w:r>
      <w:r>
        <w:t xml:space="preserve">=E,0E </w:t>
      </w:r>
    </w:p>
    <w:p w:rsidR="00863402" w:rsidRDefault="00863402" w:rsidP="001645D0">
      <w:r>
        <w:t>0F</w:t>
      </w:r>
      <w:r>
        <w:rPr>
          <w:rFonts w:hint="eastAsia"/>
        </w:rPr>
        <w:t>庞统</w:t>
      </w:r>
      <w:r>
        <w:t xml:space="preserve">=E,0F </w:t>
      </w:r>
    </w:p>
    <w:p w:rsidR="00863402" w:rsidRDefault="00863402" w:rsidP="001645D0">
      <w:r>
        <w:rPr>
          <w:rFonts w:hint="eastAsia"/>
        </w:rPr>
        <w:t>马良</w:t>
      </w:r>
      <w:r>
        <w:t xml:space="preserve">=E, </w:t>
      </w:r>
    </w:p>
    <w:p w:rsidR="00863402" w:rsidRDefault="00863402" w:rsidP="001645D0">
      <w:r>
        <w:rPr>
          <w:rFonts w:hint="eastAsia"/>
        </w:rPr>
        <w:t>马谡</w:t>
      </w:r>
      <w:r>
        <w:t xml:space="preserve">=E, </w:t>
      </w:r>
    </w:p>
    <w:p w:rsidR="00863402" w:rsidRDefault="00863402" w:rsidP="001645D0">
      <w:r>
        <w:rPr>
          <w:rFonts w:hint="eastAsia"/>
        </w:rPr>
        <w:t>姜维</w:t>
      </w:r>
      <w:r>
        <w:t xml:space="preserve">=E, </w:t>
      </w:r>
    </w:p>
    <w:p w:rsidR="00863402" w:rsidRDefault="00863402" w:rsidP="001645D0">
      <w:r>
        <w:rPr>
          <w:rFonts w:hint="eastAsia"/>
        </w:rPr>
        <w:t>袁术</w:t>
      </w:r>
      <w:r>
        <w:t xml:space="preserve">=E, </w:t>
      </w:r>
    </w:p>
    <w:p w:rsidR="00863402" w:rsidRDefault="00863402" w:rsidP="001645D0">
      <w:r>
        <w:rPr>
          <w:rFonts w:hint="eastAsia"/>
        </w:rPr>
        <w:t>雷薄</w:t>
      </w:r>
      <w:r>
        <w:t xml:space="preserve">=E, </w:t>
      </w:r>
    </w:p>
    <w:p w:rsidR="00863402" w:rsidRDefault="00863402" w:rsidP="001645D0">
      <w:r>
        <w:rPr>
          <w:rFonts w:hint="eastAsia"/>
        </w:rPr>
        <w:t>李丰</w:t>
      </w:r>
      <w:r>
        <w:t xml:space="preserve">=E, </w:t>
      </w:r>
    </w:p>
    <w:p w:rsidR="00863402" w:rsidRDefault="00863402" w:rsidP="001645D0">
      <w:r>
        <w:rPr>
          <w:rFonts w:hint="eastAsia"/>
        </w:rPr>
        <w:t>陈兰</w:t>
      </w:r>
      <w:r>
        <w:t xml:space="preserve">=E, </w:t>
      </w:r>
    </w:p>
    <w:p w:rsidR="00863402" w:rsidRDefault="00863402" w:rsidP="001645D0">
      <w:r>
        <w:rPr>
          <w:rFonts w:hint="eastAsia"/>
        </w:rPr>
        <w:t>袁胤</w:t>
      </w:r>
      <w:r>
        <w:t xml:space="preserve">=E, </w:t>
      </w:r>
    </w:p>
    <w:p w:rsidR="00863402" w:rsidRDefault="00863402" w:rsidP="001645D0">
      <w:r>
        <w:rPr>
          <w:rFonts w:hint="eastAsia"/>
        </w:rPr>
        <w:t>张勋</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梁刚</w:t>
      </w:r>
      <w:r>
        <w:t xml:space="preserve">=E,A </w:t>
      </w:r>
    </w:p>
    <w:p w:rsidR="00863402" w:rsidRDefault="00863402" w:rsidP="001645D0">
      <w:r>
        <w:t>B</w:t>
      </w:r>
      <w:r>
        <w:rPr>
          <w:rFonts w:hint="eastAsia"/>
        </w:rPr>
        <w:t>梁纪</w:t>
      </w:r>
      <w:r>
        <w:t xml:space="preserve">=E,B </w:t>
      </w:r>
    </w:p>
    <w:p w:rsidR="00863402" w:rsidRDefault="00863402" w:rsidP="001645D0">
      <w:r>
        <w:t>C</w:t>
      </w:r>
      <w:r>
        <w:rPr>
          <w:rFonts w:hint="eastAsia"/>
        </w:rPr>
        <w:t>乐就</w:t>
      </w:r>
      <w:r>
        <w:t xml:space="preserve">=E,C </w:t>
      </w:r>
    </w:p>
    <w:p w:rsidR="00863402" w:rsidRDefault="00863402" w:rsidP="001645D0">
      <w:r>
        <w:t>D</w:t>
      </w:r>
      <w:r>
        <w:rPr>
          <w:rFonts w:hint="eastAsia"/>
        </w:rPr>
        <w:t>大蛇</w:t>
      </w:r>
      <w:r>
        <w:t xml:space="preserve">=E,D </w:t>
      </w:r>
    </w:p>
    <w:p w:rsidR="00863402" w:rsidRDefault="00863402" w:rsidP="001645D0">
      <w:r>
        <w:t>E</w:t>
      </w:r>
      <w:r>
        <w:rPr>
          <w:rFonts w:hint="eastAsia"/>
        </w:rPr>
        <w:t>沮授</w:t>
      </w:r>
      <w:r>
        <w:t xml:space="preserve">=E,E </w:t>
      </w:r>
    </w:p>
    <w:p w:rsidR="00863402" w:rsidRDefault="00863402" w:rsidP="001645D0">
      <w:r>
        <w:t>F</w:t>
      </w:r>
      <w:r>
        <w:rPr>
          <w:rFonts w:hint="eastAsia"/>
        </w:rPr>
        <w:t>郭图</w:t>
      </w:r>
      <w:r>
        <w:t xml:space="preserve">=E,F </w:t>
      </w:r>
    </w:p>
    <w:p w:rsidR="00863402" w:rsidRDefault="00863402" w:rsidP="001645D0">
      <w:r>
        <w:t>0</w:t>
      </w:r>
      <w:r>
        <w:rPr>
          <w:rFonts w:hint="eastAsia"/>
        </w:rPr>
        <w:t>颜良</w:t>
      </w:r>
      <w:r>
        <w:t xml:space="preserve">=E,0 </w:t>
      </w:r>
    </w:p>
    <w:p w:rsidR="00863402" w:rsidRDefault="00863402" w:rsidP="001645D0">
      <w:r>
        <w:rPr>
          <w:rFonts w:hint="eastAsia"/>
        </w:rPr>
        <w:t>文丑</w:t>
      </w:r>
      <w:r>
        <w:t xml:space="preserve">=E, </w:t>
      </w:r>
    </w:p>
    <w:p w:rsidR="00863402" w:rsidRDefault="00863402" w:rsidP="001645D0">
      <w:r>
        <w:rPr>
          <w:rFonts w:hint="eastAsia"/>
        </w:rPr>
        <w:t>田丰</w:t>
      </w:r>
      <w:r>
        <w:t xml:space="preserve">=E, </w:t>
      </w:r>
    </w:p>
    <w:p w:rsidR="00863402" w:rsidRDefault="00863402" w:rsidP="001645D0">
      <w:r>
        <w:rPr>
          <w:rFonts w:hint="eastAsia"/>
        </w:rPr>
        <w:t>蛇</w:t>
      </w:r>
      <w:r>
        <w:t xml:space="preserve">=E, </w:t>
      </w:r>
    </w:p>
    <w:p w:rsidR="00863402" w:rsidRDefault="00863402" w:rsidP="001645D0">
      <w:r>
        <w:rPr>
          <w:rFonts w:hint="eastAsia"/>
        </w:rPr>
        <w:t>韩遂</w:t>
      </w:r>
      <w:r>
        <w:t xml:space="preserve">=E, </w:t>
      </w:r>
    </w:p>
    <w:p w:rsidR="00863402" w:rsidRDefault="00863402" w:rsidP="001645D0">
      <w:r>
        <w:rPr>
          <w:rFonts w:hint="eastAsia"/>
        </w:rPr>
        <w:t>吕公</w:t>
      </w:r>
      <w:r>
        <w:t xml:space="preserve">=E, </w:t>
      </w:r>
    </w:p>
    <w:p w:rsidR="00863402" w:rsidRDefault="00863402" w:rsidP="001645D0">
      <w:r>
        <w:rPr>
          <w:rFonts w:hint="eastAsia"/>
        </w:rPr>
        <w:t>黄祖</w:t>
      </w:r>
      <w:r>
        <w:t xml:space="preserve">=E, </w:t>
      </w:r>
    </w:p>
    <w:p w:rsidR="00863402" w:rsidRDefault="00863402" w:rsidP="001645D0">
      <w:r>
        <w:rPr>
          <w:rFonts w:hint="eastAsia"/>
        </w:rPr>
        <w:t>蒯越</w:t>
      </w:r>
      <w:r>
        <w:t xml:space="preserve">=E, </w:t>
      </w:r>
    </w:p>
    <w:p w:rsidR="00863402" w:rsidRDefault="00863402" w:rsidP="001645D0">
      <w:r>
        <w:rPr>
          <w:rFonts w:hint="eastAsia"/>
        </w:rPr>
        <w:t>蔡瑁</w:t>
      </w:r>
      <w:r>
        <w:t xml:space="preserve">=E, </w:t>
      </w:r>
    </w:p>
    <w:p w:rsidR="00863402" w:rsidRDefault="00863402" w:rsidP="001645D0">
      <w:r>
        <w:rPr>
          <w:rFonts w:hint="eastAsia"/>
        </w:rPr>
        <w:t>王粲</w:t>
      </w:r>
      <w:r>
        <w:t xml:space="preserve">=E, </w:t>
      </w:r>
    </w:p>
    <w:p w:rsidR="00863402" w:rsidRDefault="00863402" w:rsidP="001645D0">
      <w:r>
        <w:t>A</w:t>
      </w:r>
      <w:r>
        <w:rPr>
          <w:rFonts w:hint="eastAsia"/>
        </w:rPr>
        <w:t>张允</w:t>
      </w:r>
      <w:r>
        <w:t xml:space="preserve">=E,A </w:t>
      </w:r>
    </w:p>
    <w:p w:rsidR="00863402" w:rsidRDefault="00863402" w:rsidP="001645D0">
      <w:r>
        <w:rPr>
          <w:rFonts w:hint="eastAsia"/>
        </w:rPr>
        <w:t>字串</w:t>
      </w:r>
      <w:r>
        <w:t>1</w:t>
      </w:r>
    </w:p>
    <w:p w:rsidR="00863402" w:rsidRDefault="00863402" w:rsidP="001645D0"/>
    <w:p w:rsidR="00863402" w:rsidRDefault="00863402" w:rsidP="001645D0"/>
    <w:p w:rsidR="00863402" w:rsidRDefault="00863402" w:rsidP="001645D0">
      <w:r>
        <w:t>B</w:t>
      </w:r>
      <w:r>
        <w:rPr>
          <w:rFonts w:hint="eastAsia"/>
        </w:rPr>
        <w:t>甘宁</w:t>
      </w:r>
      <w:r>
        <w:t xml:space="preserve">=E,B </w:t>
      </w:r>
    </w:p>
    <w:p w:rsidR="00863402" w:rsidRDefault="00863402" w:rsidP="001645D0">
      <w:r>
        <w:t>C</w:t>
      </w:r>
      <w:r>
        <w:rPr>
          <w:rFonts w:hint="eastAsia"/>
        </w:rPr>
        <w:t>魏延</w:t>
      </w:r>
      <w:r>
        <w:t xml:space="preserve">=E,C </w:t>
      </w:r>
    </w:p>
    <w:p w:rsidR="00863402" w:rsidRDefault="00863402" w:rsidP="001645D0">
      <w:r>
        <w:t>D</w:t>
      </w:r>
      <w:r>
        <w:rPr>
          <w:rFonts w:hint="eastAsia"/>
        </w:rPr>
        <w:t>刘琦</w:t>
      </w:r>
      <w:r>
        <w:t xml:space="preserve">=E,D </w:t>
      </w:r>
    </w:p>
    <w:p w:rsidR="00863402" w:rsidRDefault="00863402" w:rsidP="001645D0">
      <w:r>
        <w:t>E</w:t>
      </w:r>
      <w:r>
        <w:rPr>
          <w:rFonts w:hint="eastAsia"/>
        </w:rPr>
        <w:t>文聘</w:t>
      </w:r>
      <w:r>
        <w:t xml:space="preserve">=E,E </w:t>
      </w:r>
    </w:p>
    <w:p w:rsidR="00863402" w:rsidRDefault="00863402" w:rsidP="001645D0">
      <w:r>
        <w:t>F</w:t>
      </w:r>
      <w:r>
        <w:rPr>
          <w:rFonts w:hint="eastAsia"/>
        </w:rPr>
        <w:t>蔡和</w:t>
      </w:r>
      <w:r>
        <w:t xml:space="preserve">=E,F </w:t>
      </w:r>
    </w:p>
    <w:p w:rsidR="00863402" w:rsidRDefault="00863402" w:rsidP="001645D0">
      <w:r>
        <w:rPr>
          <w:rFonts w:hint="eastAsia"/>
        </w:rPr>
        <w:t>蔡中</w:t>
      </w:r>
      <w:r>
        <w:t xml:space="preserve">=E, </w:t>
      </w:r>
    </w:p>
    <w:p w:rsidR="00863402" w:rsidRDefault="00863402" w:rsidP="001645D0">
      <w:r>
        <w:rPr>
          <w:rFonts w:hint="eastAsia"/>
        </w:rPr>
        <w:t>蔡勋</w:t>
      </w:r>
      <w:r>
        <w:t xml:space="preserve">=E, </w:t>
      </w:r>
    </w:p>
    <w:p w:rsidR="00863402" w:rsidRDefault="00863402" w:rsidP="001645D0">
      <w:r>
        <w:rPr>
          <w:rFonts w:hint="eastAsia"/>
        </w:rPr>
        <w:t>焦触</w:t>
      </w:r>
      <w:r>
        <w:t xml:space="preserve">=E, </w:t>
      </w:r>
    </w:p>
    <w:p w:rsidR="00863402" w:rsidRDefault="00863402" w:rsidP="001645D0">
      <w:r>
        <w:rPr>
          <w:rFonts w:hint="eastAsia"/>
        </w:rPr>
        <w:t>张南</w:t>
      </w:r>
      <w:r>
        <w:t xml:space="preserve">=E, </w:t>
      </w:r>
    </w:p>
    <w:p w:rsidR="00863402" w:rsidRDefault="00863402" w:rsidP="001645D0">
      <w:r>
        <w:rPr>
          <w:rFonts w:hint="eastAsia"/>
        </w:rPr>
        <w:t>赵范</w:t>
      </w:r>
      <w:r>
        <w:t xml:space="preserve">=E, </w:t>
      </w:r>
    </w:p>
    <w:p w:rsidR="00863402" w:rsidRDefault="00863402" w:rsidP="001645D0">
      <w:r>
        <w:rPr>
          <w:rFonts w:hint="eastAsia"/>
        </w:rPr>
        <w:t>鲍隆</w:t>
      </w:r>
      <w:r>
        <w:t xml:space="preserve">=E, </w:t>
      </w:r>
    </w:p>
    <w:p w:rsidR="00863402" w:rsidRDefault="00863402" w:rsidP="001645D0">
      <w:r>
        <w:rPr>
          <w:rFonts w:hint="eastAsia"/>
        </w:rPr>
        <w:t>陈应</w:t>
      </w:r>
      <w:r>
        <w:t xml:space="preserve">=E, </w:t>
      </w:r>
    </w:p>
    <w:p w:rsidR="00863402" w:rsidRDefault="00863402" w:rsidP="001645D0">
      <w:r>
        <w:rPr>
          <w:rFonts w:hint="eastAsia"/>
        </w:rPr>
        <w:t>金旋</w:t>
      </w:r>
      <w:r>
        <w:t xml:space="preserve">=E, </w:t>
      </w:r>
    </w:p>
    <w:p w:rsidR="00863402" w:rsidRDefault="00863402" w:rsidP="001645D0">
      <w:r>
        <w:rPr>
          <w:rFonts w:hint="eastAsia"/>
        </w:rPr>
        <w:t>巩志</w:t>
      </w:r>
      <w:r>
        <w:t xml:space="preserve">=E, </w:t>
      </w:r>
    </w:p>
    <w:p w:rsidR="00863402" w:rsidRDefault="00863402" w:rsidP="001645D0">
      <w:r>
        <w:rPr>
          <w:rFonts w:hint="eastAsia"/>
        </w:rPr>
        <w:t>李摧</w:t>
      </w:r>
      <w:r>
        <w:t xml:space="preserve">=E, </w:t>
      </w:r>
    </w:p>
    <w:p w:rsidR="00863402" w:rsidRDefault="00863402" w:rsidP="001645D0">
      <w:r>
        <w:t>A</w:t>
      </w:r>
      <w:r>
        <w:rPr>
          <w:rFonts w:hint="eastAsia"/>
        </w:rPr>
        <w:t>郭汜</w:t>
      </w:r>
      <w:r>
        <w:t xml:space="preserve">=E,A </w:t>
      </w:r>
    </w:p>
    <w:p w:rsidR="00863402" w:rsidRDefault="00863402" w:rsidP="001645D0">
      <w:r>
        <w:t>B</w:t>
      </w:r>
      <w:r>
        <w:rPr>
          <w:rFonts w:hint="eastAsia"/>
        </w:rPr>
        <w:t>张济</w:t>
      </w:r>
      <w:r>
        <w:t xml:space="preserve">=E,B </w:t>
      </w:r>
    </w:p>
    <w:p w:rsidR="00863402" w:rsidRDefault="00863402" w:rsidP="001645D0">
      <w:r>
        <w:t>C</w:t>
      </w:r>
      <w:r>
        <w:rPr>
          <w:rFonts w:hint="eastAsia"/>
        </w:rPr>
        <w:t>贾诩</w:t>
      </w:r>
      <w:r>
        <w:t xml:space="preserve">=E,C </w:t>
      </w:r>
    </w:p>
    <w:p w:rsidR="00863402" w:rsidRDefault="00863402" w:rsidP="001645D0">
      <w:r>
        <w:t>D</w:t>
      </w:r>
      <w:r>
        <w:rPr>
          <w:rFonts w:hint="eastAsia"/>
        </w:rPr>
        <w:t>李肃</w:t>
      </w:r>
      <w:r>
        <w:t xml:space="preserve">=E,D </w:t>
      </w:r>
    </w:p>
    <w:p w:rsidR="00863402" w:rsidRDefault="00863402" w:rsidP="001645D0">
      <w:r>
        <w:t>E</w:t>
      </w:r>
      <w:r>
        <w:rPr>
          <w:rFonts w:hint="eastAsia"/>
        </w:rPr>
        <w:t>刘度</w:t>
      </w:r>
      <w:r>
        <w:t xml:space="preserve">=E,E </w:t>
      </w:r>
    </w:p>
    <w:p w:rsidR="00863402" w:rsidRDefault="00863402" w:rsidP="001645D0">
      <w:r>
        <w:t>F</w:t>
      </w:r>
      <w:r>
        <w:rPr>
          <w:rFonts w:hint="eastAsia"/>
        </w:rPr>
        <w:t>刘延</w:t>
      </w:r>
      <w:r>
        <w:t xml:space="preserve">=E,F </w:t>
      </w:r>
    </w:p>
    <w:p w:rsidR="00863402" w:rsidRDefault="00863402" w:rsidP="001645D0">
      <w:r>
        <w:t>0</w:t>
      </w:r>
      <w:r>
        <w:rPr>
          <w:rFonts w:hint="eastAsia"/>
        </w:rPr>
        <w:t>刑道荣</w:t>
      </w:r>
      <w:r>
        <w:t xml:space="preserve">=E,0 </w:t>
      </w:r>
    </w:p>
    <w:p w:rsidR="00863402" w:rsidRDefault="00863402" w:rsidP="001645D0">
      <w:r>
        <w:rPr>
          <w:rFonts w:hint="eastAsia"/>
        </w:rPr>
        <w:t>吕虔</w:t>
      </w:r>
      <w:r>
        <w:t xml:space="preserve">=E, </w:t>
      </w:r>
    </w:p>
    <w:p w:rsidR="00863402" w:rsidRDefault="00863402" w:rsidP="001645D0">
      <w:r>
        <w:rPr>
          <w:rFonts w:hint="eastAsia"/>
        </w:rPr>
        <w:t>魏续</w:t>
      </w:r>
      <w:r>
        <w:t xml:space="preserve">=E, </w:t>
      </w:r>
    </w:p>
    <w:p w:rsidR="00863402" w:rsidRDefault="00863402" w:rsidP="001645D0">
      <w:r>
        <w:rPr>
          <w:rFonts w:hint="eastAsia"/>
        </w:rPr>
        <w:t>吕布</w:t>
      </w:r>
      <w:r>
        <w:t xml:space="preserve">=E, </w:t>
      </w:r>
    </w:p>
    <w:p w:rsidR="00863402" w:rsidRDefault="00863402" w:rsidP="001645D0">
      <w:r>
        <w:rPr>
          <w:rFonts w:hint="eastAsia"/>
        </w:rPr>
        <w:t>韩玄</w:t>
      </w:r>
      <w:r>
        <w:t xml:space="preserve">=E, </w:t>
      </w:r>
    </w:p>
    <w:p w:rsidR="00863402" w:rsidRDefault="00863402" w:rsidP="001645D0">
      <w:r>
        <w:rPr>
          <w:rFonts w:hint="eastAsia"/>
        </w:rPr>
        <w:t>魏延</w:t>
      </w:r>
      <w:r>
        <w:t xml:space="preserve">=E, </w:t>
      </w:r>
    </w:p>
    <w:p w:rsidR="00863402" w:rsidRDefault="00863402" w:rsidP="001645D0">
      <w:r>
        <w:rPr>
          <w:rFonts w:hint="eastAsia"/>
        </w:rPr>
        <w:t>黄忠</w:t>
      </w:r>
      <w:r>
        <w:t xml:space="preserve">=E, </w:t>
      </w:r>
    </w:p>
    <w:p w:rsidR="00863402" w:rsidRDefault="00863402" w:rsidP="001645D0">
      <w:r>
        <w:rPr>
          <w:rFonts w:hint="eastAsia"/>
        </w:rPr>
        <w:t>杨龄</w:t>
      </w:r>
      <w:r>
        <w:t xml:space="preserve">=E, </w:t>
      </w:r>
    </w:p>
    <w:p w:rsidR="00863402" w:rsidRDefault="00863402" w:rsidP="001645D0">
      <w:r>
        <w:rPr>
          <w:rFonts w:hint="eastAsia"/>
        </w:rPr>
        <w:t>韩浩</w:t>
      </w:r>
      <w:r>
        <w:t xml:space="preserve">=E, </w:t>
      </w:r>
    </w:p>
    <w:p w:rsidR="00863402" w:rsidRDefault="00863402" w:rsidP="001645D0">
      <w:r>
        <w:rPr>
          <w:rFonts w:hint="eastAsia"/>
        </w:rPr>
        <w:t>刘焉</w:t>
      </w:r>
      <w:r>
        <w:t xml:space="preserve">=E, </w:t>
      </w:r>
    </w:p>
    <w:p w:rsidR="00863402" w:rsidRDefault="00863402" w:rsidP="001645D0">
      <w:r>
        <w:t>A</w:t>
      </w:r>
      <w:r>
        <w:rPr>
          <w:rFonts w:hint="eastAsia"/>
        </w:rPr>
        <w:t>张松</w:t>
      </w:r>
      <w:r>
        <w:t xml:space="preserve">=E,A </w:t>
      </w:r>
    </w:p>
    <w:p w:rsidR="00863402" w:rsidRDefault="00863402" w:rsidP="001645D0">
      <w:r>
        <w:t>B</w:t>
      </w:r>
      <w:r>
        <w:rPr>
          <w:rFonts w:hint="eastAsia"/>
        </w:rPr>
        <w:t>孟达</w:t>
      </w:r>
      <w:r>
        <w:t xml:space="preserve">=E,B </w:t>
      </w:r>
    </w:p>
    <w:p w:rsidR="00863402" w:rsidRDefault="00863402" w:rsidP="001645D0">
      <w:r>
        <w:t>C</w:t>
      </w:r>
      <w:r>
        <w:rPr>
          <w:rFonts w:hint="eastAsia"/>
        </w:rPr>
        <w:t>黄权</w:t>
      </w:r>
      <w:r>
        <w:t xml:space="preserve">=E,C </w:t>
      </w:r>
    </w:p>
    <w:p w:rsidR="00863402" w:rsidRDefault="00863402" w:rsidP="001645D0">
      <w:r>
        <w:t>D</w:t>
      </w:r>
      <w:r>
        <w:rPr>
          <w:rFonts w:hint="eastAsia"/>
        </w:rPr>
        <w:t>王累</w:t>
      </w:r>
      <w:r>
        <w:t xml:space="preserve">=E,D </w:t>
      </w:r>
    </w:p>
    <w:p w:rsidR="00863402" w:rsidRDefault="00863402" w:rsidP="001645D0">
      <w:r>
        <w:t>E</w:t>
      </w:r>
      <w:r>
        <w:rPr>
          <w:rFonts w:hint="eastAsia"/>
        </w:rPr>
        <w:t>刘璋</w:t>
      </w:r>
      <w:r>
        <w:t xml:space="preserve">=E,E </w:t>
      </w:r>
    </w:p>
    <w:p w:rsidR="00863402" w:rsidRDefault="00863402" w:rsidP="001645D0">
      <w:r>
        <w:t>F</w:t>
      </w:r>
      <w:r>
        <w:rPr>
          <w:rFonts w:hint="eastAsia"/>
        </w:rPr>
        <w:t>吴懿</w:t>
      </w:r>
      <w:r>
        <w:t xml:space="preserve">=E,F </w:t>
      </w:r>
    </w:p>
    <w:p w:rsidR="00863402" w:rsidRDefault="00863402" w:rsidP="001645D0">
      <w:r>
        <w:t>0</w:t>
      </w:r>
      <w:r>
        <w:rPr>
          <w:rFonts w:hint="eastAsia"/>
        </w:rPr>
        <w:t>邓贤</w:t>
      </w:r>
      <w:r>
        <w:t xml:space="preserve">=E,0 </w:t>
      </w:r>
    </w:p>
    <w:p w:rsidR="00863402" w:rsidRDefault="00863402" w:rsidP="001645D0">
      <w:r>
        <w:rPr>
          <w:rFonts w:hint="eastAsia"/>
        </w:rPr>
        <w:t>张任</w:t>
      </w:r>
      <w:r>
        <w:t xml:space="preserve">=E, </w:t>
      </w:r>
    </w:p>
    <w:p w:rsidR="00863402" w:rsidRDefault="00863402" w:rsidP="001645D0">
      <w:r>
        <w:rPr>
          <w:rFonts w:hint="eastAsia"/>
        </w:rPr>
        <w:t>吴兰</w:t>
      </w:r>
      <w:r>
        <w:t xml:space="preserve">=E, </w:t>
      </w:r>
    </w:p>
    <w:p w:rsidR="00863402" w:rsidRDefault="00863402" w:rsidP="001645D0">
      <w:r>
        <w:rPr>
          <w:rFonts w:hint="eastAsia"/>
        </w:rPr>
        <w:t>雷同</w:t>
      </w:r>
      <w:r>
        <w:t xml:space="preserve">=E, </w:t>
      </w:r>
    </w:p>
    <w:p w:rsidR="00863402" w:rsidRDefault="00863402" w:rsidP="001645D0">
      <w:r>
        <w:rPr>
          <w:rFonts w:hint="eastAsia"/>
        </w:rPr>
        <w:t>杨怀</w:t>
      </w:r>
      <w:r>
        <w:t xml:space="preserve">=E, </w:t>
      </w:r>
    </w:p>
    <w:p w:rsidR="00863402" w:rsidRDefault="00863402" w:rsidP="001645D0">
      <w:r>
        <w:rPr>
          <w:rFonts w:hint="eastAsia"/>
        </w:rPr>
        <w:t>高沛</w:t>
      </w:r>
      <w:r>
        <w:t xml:space="preserve">=E, </w:t>
      </w:r>
    </w:p>
    <w:p w:rsidR="00863402" w:rsidRDefault="00863402" w:rsidP="001645D0">
      <w:r>
        <w:rPr>
          <w:rFonts w:hint="eastAsia"/>
        </w:rPr>
        <w:t>严颜</w:t>
      </w:r>
      <w:r>
        <w:t xml:space="preserve">=E, </w:t>
      </w:r>
    </w:p>
    <w:p w:rsidR="00863402" w:rsidRDefault="00863402" w:rsidP="001645D0">
      <w:r>
        <w:rPr>
          <w:rFonts w:hint="eastAsia"/>
        </w:rPr>
        <w:t>法正</w:t>
      </w:r>
      <w:r>
        <w:t xml:space="preserve">=E, </w:t>
      </w:r>
    </w:p>
    <w:p w:rsidR="00863402" w:rsidRDefault="00863402" w:rsidP="001645D0">
      <w:r>
        <w:rPr>
          <w:rFonts w:hint="eastAsia"/>
        </w:rPr>
        <w:t>刘溃</w:t>
      </w:r>
      <w:r>
        <w:t xml:space="preserve">=E, </w:t>
      </w:r>
    </w:p>
    <w:p w:rsidR="00863402" w:rsidRDefault="00863402" w:rsidP="001645D0">
      <w:r>
        <w:rPr>
          <w:rFonts w:hint="eastAsia"/>
        </w:rPr>
        <w:t>刘巴</w:t>
      </w:r>
      <w:r>
        <w:t xml:space="preserve">=E, </w:t>
      </w:r>
      <w:r>
        <w:rPr>
          <w:rFonts w:hint="eastAsia"/>
        </w:rPr>
        <w:t>字串</w:t>
      </w:r>
      <w:r>
        <w:t xml:space="preserve">3 </w:t>
      </w:r>
    </w:p>
    <w:p w:rsidR="00863402" w:rsidRDefault="00863402" w:rsidP="001645D0">
      <w:r>
        <w:t>A</w:t>
      </w:r>
      <w:r>
        <w:rPr>
          <w:rFonts w:hint="eastAsia"/>
        </w:rPr>
        <w:t>刘循</w:t>
      </w:r>
      <w:r>
        <w:t xml:space="preserve">=E,A </w:t>
      </w:r>
    </w:p>
    <w:p w:rsidR="00863402" w:rsidRDefault="00863402" w:rsidP="001645D0">
      <w:r>
        <w:t>B</w:t>
      </w:r>
      <w:r>
        <w:rPr>
          <w:rFonts w:hint="eastAsia"/>
        </w:rPr>
        <w:t>吕凯</w:t>
      </w:r>
      <w:r>
        <w:t xml:space="preserve">=E,B </w:t>
      </w:r>
    </w:p>
    <w:p w:rsidR="00863402" w:rsidRDefault="00863402" w:rsidP="001645D0">
      <w:r>
        <w:t>C</w:t>
      </w:r>
      <w:r>
        <w:rPr>
          <w:rFonts w:hint="eastAsia"/>
        </w:rPr>
        <w:t>王伉</w:t>
      </w:r>
      <w:r>
        <w:t xml:space="preserve">=E,C </w:t>
      </w:r>
    </w:p>
    <w:p w:rsidR="00863402" w:rsidRDefault="00863402" w:rsidP="001645D0">
      <w:r>
        <w:t>D</w:t>
      </w:r>
      <w:r>
        <w:rPr>
          <w:rFonts w:hint="eastAsia"/>
        </w:rPr>
        <w:t>张肃</w:t>
      </w:r>
      <w:r>
        <w:t xml:space="preserve">=E,D </w:t>
      </w:r>
    </w:p>
    <w:p w:rsidR="00863402" w:rsidRDefault="00863402" w:rsidP="001645D0">
      <w:r>
        <w:t>E</w:t>
      </w:r>
      <w:r>
        <w:rPr>
          <w:rFonts w:hint="eastAsia"/>
        </w:rPr>
        <w:t>冷苞</w:t>
      </w:r>
      <w:r>
        <w:t xml:space="preserve">=E,E </w:t>
      </w:r>
    </w:p>
    <w:p w:rsidR="00863402" w:rsidRDefault="00863402" w:rsidP="001645D0">
      <w:r>
        <w:t>F</w:t>
      </w:r>
      <w:r>
        <w:rPr>
          <w:rFonts w:hint="eastAsia"/>
        </w:rPr>
        <w:t>彭义</w:t>
      </w:r>
      <w:r>
        <w:t xml:space="preserve">=E,F </w:t>
      </w:r>
    </w:p>
    <w:p w:rsidR="00863402" w:rsidRDefault="00863402" w:rsidP="001645D0">
      <w:r>
        <w:t>0</w:t>
      </w:r>
      <w:r>
        <w:rPr>
          <w:rFonts w:hint="eastAsia"/>
        </w:rPr>
        <w:t>李严</w:t>
      </w:r>
      <w:r>
        <w:t xml:space="preserve">=E,0 </w:t>
      </w:r>
    </w:p>
    <w:p w:rsidR="00863402" w:rsidRDefault="00863402" w:rsidP="001645D0">
      <w:r>
        <w:rPr>
          <w:rFonts w:hint="eastAsia"/>
        </w:rPr>
        <w:t>费观</w:t>
      </w:r>
      <w:r>
        <w:t xml:space="preserve">=E, </w:t>
      </w:r>
    </w:p>
    <w:p w:rsidR="00863402" w:rsidRDefault="00863402" w:rsidP="001645D0">
      <w:r>
        <w:rPr>
          <w:rFonts w:hint="eastAsia"/>
        </w:rPr>
        <w:t>李恢</w:t>
      </w:r>
      <w:r>
        <w:t xml:space="preserve">=E, </w:t>
      </w:r>
    </w:p>
    <w:p w:rsidR="00863402" w:rsidRDefault="00863402" w:rsidP="001645D0">
      <w:r>
        <w:t>-</w:t>
      </w:r>
    </w:p>
    <w:p w:rsidR="00863402" w:rsidRDefault="00863402" w:rsidP="001645D0"/>
    <w:p w:rsidR="00863402" w:rsidRDefault="00863402" w:rsidP="001645D0">
      <w:r>
        <w:rPr>
          <w:rFonts w:hint="eastAsia"/>
        </w:rPr>
        <w:t>霍峻</w:t>
      </w:r>
      <w:r>
        <w:t xml:space="preserve">=E, </w:t>
      </w:r>
    </w:p>
    <w:p w:rsidR="00863402" w:rsidRDefault="00863402" w:rsidP="001645D0">
      <w:r>
        <w:rPr>
          <w:rFonts w:hint="eastAsia"/>
        </w:rPr>
        <w:t>董和</w:t>
      </w:r>
      <w:r>
        <w:t xml:space="preserve">=E, </w:t>
      </w:r>
    </w:p>
    <w:p w:rsidR="00863402" w:rsidRDefault="00863402" w:rsidP="001645D0">
      <w:r>
        <w:rPr>
          <w:rFonts w:hint="eastAsia"/>
        </w:rPr>
        <w:t>费诗</w:t>
      </w:r>
      <w:r>
        <w:t xml:space="preserve">=E, </w:t>
      </w:r>
    </w:p>
    <w:p w:rsidR="00863402" w:rsidRDefault="00863402" w:rsidP="001645D0">
      <w:r>
        <w:rPr>
          <w:rFonts w:hint="eastAsia"/>
        </w:rPr>
        <w:t>蒋琬</w:t>
      </w:r>
      <w:r>
        <w:t xml:space="preserve">=E, </w:t>
      </w:r>
    </w:p>
    <w:p w:rsidR="00863402" w:rsidRDefault="00863402" w:rsidP="001645D0">
      <w:r>
        <w:rPr>
          <w:rFonts w:hint="eastAsia"/>
        </w:rPr>
        <w:t>曹仁</w:t>
      </w:r>
      <w:r>
        <w:t xml:space="preserve">=E, </w:t>
      </w:r>
    </w:p>
    <w:p w:rsidR="00863402" w:rsidRDefault="00863402" w:rsidP="001645D0">
      <w:r>
        <w:rPr>
          <w:rFonts w:hint="eastAsia"/>
        </w:rPr>
        <w:t>曹仁</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黄忠</w:t>
      </w:r>
      <w:r>
        <w:t xml:space="preserve">=E,A </w:t>
      </w:r>
    </w:p>
    <w:p w:rsidR="00863402" w:rsidRDefault="00863402" w:rsidP="001645D0">
      <w:r>
        <w:t>B</w:t>
      </w:r>
      <w:r>
        <w:rPr>
          <w:rFonts w:hint="eastAsia"/>
        </w:rPr>
        <w:t>曹仁</w:t>
      </w:r>
      <w:r>
        <w:t xml:space="preserve">=E,B </w:t>
      </w:r>
    </w:p>
    <w:p w:rsidR="00863402" w:rsidRDefault="00863402" w:rsidP="001645D0">
      <w:r>
        <w:t>C</w:t>
      </w:r>
      <w:r>
        <w:rPr>
          <w:rFonts w:hint="eastAsia"/>
        </w:rPr>
        <w:t>夏侯敦</w:t>
      </w:r>
      <w:r>
        <w:t xml:space="preserve">=E,C </w:t>
      </w:r>
    </w:p>
    <w:p w:rsidR="00863402" w:rsidRDefault="00863402" w:rsidP="001645D0">
      <w:r>
        <w:rPr>
          <w:rFonts w:hint="eastAsia"/>
        </w:rPr>
        <w:t>张鲁</w:t>
      </w:r>
      <w:r>
        <w:t xml:space="preserve">=E, </w:t>
      </w:r>
    </w:p>
    <w:p w:rsidR="00863402" w:rsidRDefault="00863402" w:rsidP="001645D0">
      <w:r>
        <w:rPr>
          <w:rFonts w:hint="eastAsia"/>
        </w:rPr>
        <w:t>阎圃</w:t>
      </w:r>
      <w:r>
        <w:t xml:space="preserve">=E, </w:t>
      </w:r>
    </w:p>
    <w:p w:rsidR="00863402" w:rsidRDefault="00863402" w:rsidP="001645D0">
      <w:r>
        <w:rPr>
          <w:rFonts w:hint="eastAsia"/>
        </w:rPr>
        <w:t>张卫</w:t>
      </w:r>
      <w:r>
        <w:t xml:space="preserve">=E, </w:t>
      </w:r>
    </w:p>
    <w:p w:rsidR="00863402" w:rsidRDefault="00863402" w:rsidP="001645D0">
      <w:r>
        <w:t>A</w:t>
      </w:r>
      <w:r>
        <w:rPr>
          <w:rFonts w:hint="eastAsia"/>
        </w:rPr>
        <w:t>杨松</w:t>
      </w:r>
      <w:r>
        <w:t xml:space="preserve">=E,A </w:t>
      </w:r>
    </w:p>
    <w:p w:rsidR="00863402" w:rsidRDefault="00863402" w:rsidP="001645D0">
      <w:r>
        <w:t>B</w:t>
      </w:r>
      <w:r>
        <w:rPr>
          <w:rFonts w:hint="eastAsia"/>
        </w:rPr>
        <w:t>马超</w:t>
      </w:r>
      <w:r>
        <w:t xml:space="preserve">=E,B </w:t>
      </w:r>
    </w:p>
    <w:p w:rsidR="00863402" w:rsidRDefault="00863402" w:rsidP="001645D0">
      <w:r>
        <w:t>C</w:t>
      </w:r>
      <w:r>
        <w:rPr>
          <w:rFonts w:hint="eastAsia"/>
        </w:rPr>
        <w:t>马岱</w:t>
      </w:r>
      <w:r>
        <w:t xml:space="preserve">=E,C </w:t>
      </w:r>
    </w:p>
    <w:p w:rsidR="00863402" w:rsidRDefault="00863402" w:rsidP="001645D0">
      <w:r>
        <w:t>D</w:t>
      </w:r>
      <w:r>
        <w:rPr>
          <w:rFonts w:hint="eastAsia"/>
        </w:rPr>
        <w:t>杨昂</w:t>
      </w:r>
      <w:r>
        <w:t xml:space="preserve">=E,D </w:t>
      </w:r>
    </w:p>
    <w:p w:rsidR="00863402" w:rsidRDefault="00863402" w:rsidP="001645D0">
      <w:r>
        <w:t>E</w:t>
      </w:r>
      <w:r>
        <w:rPr>
          <w:rFonts w:hint="eastAsia"/>
        </w:rPr>
        <w:t>杨任</w:t>
      </w:r>
      <w:r>
        <w:t xml:space="preserve">=E,E </w:t>
      </w:r>
    </w:p>
    <w:p w:rsidR="00863402" w:rsidRDefault="00863402" w:rsidP="001645D0">
      <w:r>
        <w:t>F</w:t>
      </w:r>
      <w:r>
        <w:rPr>
          <w:rFonts w:hint="eastAsia"/>
        </w:rPr>
        <w:t>庞德</w:t>
      </w:r>
      <w:r>
        <w:t xml:space="preserve">=E,F </w:t>
      </w:r>
    </w:p>
    <w:p w:rsidR="00863402" w:rsidRDefault="00863402" w:rsidP="001645D0">
      <w:r>
        <w:t>0</w:t>
      </w:r>
      <w:r>
        <w:rPr>
          <w:rFonts w:hint="eastAsia"/>
        </w:rPr>
        <w:t>杨平</w:t>
      </w:r>
      <w:r>
        <w:t xml:space="preserve">=E,0 </w:t>
      </w:r>
    </w:p>
    <w:p w:rsidR="00863402" w:rsidRDefault="00863402" w:rsidP="001645D0">
      <w:r>
        <w:rPr>
          <w:rFonts w:hint="eastAsia"/>
        </w:rPr>
        <w:t>杨柏</w:t>
      </w:r>
      <w:r>
        <w:t xml:space="preserve">=E, </w:t>
      </w:r>
    </w:p>
    <w:p w:rsidR="00863402" w:rsidRDefault="00863402" w:rsidP="001645D0">
      <w:r>
        <w:rPr>
          <w:rFonts w:hint="eastAsia"/>
        </w:rPr>
        <w:t>程银</w:t>
      </w:r>
      <w:r>
        <w:t xml:space="preserve">=E, </w:t>
      </w:r>
    </w:p>
    <w:p w:rsidR="00863402" w:rsidRDefault="00863402" w:rsidP="001645D0">
      <w:r>
        <w:rPr>
          <w:rFonts w:hint="eastAsia"/>
        </w:rPr>
        <w:t>侯选</w:t>
      </w:r>
      <w:r>
        <w:t xml:space="preserve">=E, </w:t>
      </w:r>
    </w:p>
    <w:p w:rsidR="00863402" w:rsidRDefault="00863402" w:rsidP="001645D0">
      <w:r>
        <w:rPr>
          <w:rFonts w:hint="eastAsia"/>
        </w:rPr>
        <w:t>张横</w:t>
      </w:r>
      <w:r>
        <w:t xml:space="preserve">=E, </w:t>
      </w:r>
    </w:p>
    <w:p w:rsidR="00863402" w:rsidRDefault="00863402" w:rsidP="001645D0">
      <w:r>
        <w:rPr>
          <w:rFonts w:hint="eastAsia"/>
        </w:rPr>
        <w:t>李湛</w:t>
      </w:r>
      <w:r>
        <w:t xml:space="preserve">=E, </w:t>
      </w:r>
    </w:p>
    <w:p w:rsidR="00863402" w:rsidRDefault="00863402" w:rsidP="001645D0">
      <w:r>
        <w:rPr>
          <w:rFonts w:hint="eastAsia"/>
        </w:rPr>
        <w:t>成宜</w:t>
      </w:r>
      <w:r>
        <w:t xml:space="preserve">=E, </w:t>
      </w:r>
    </w:p>
    <w:p w:rsidR="00863402" w:rsidRDefault="00863402" w:rsidP="001645D0">
      <w:r>
        <w:rPr>
          <w:rFonts w:hint="eastAsia"/>
        </w:rPr>
        <w:t>曹操</w:t>
      </w:r>
      <w:r>
        <w:t xml:space="preserve">=E, </w:t>
      </w:r>
    </w:p>
    <w:p w:rsidR="00863402" w:rsidRDefault="00863402" w:rsidP="001645D0">
      <w:r>
        <w:rPr>
          <w:rFonts w:hint="eastAsia"/>
        </w:rPr>
        <w:t>夏侯敦</w:t>
      </w:r>
      <w:r>
        <w:t xml:space="preserve">=E, </w:t>
      </w:r>
    </w:p>
    <w:p w:rsidR="00863402" w:rsidRDefault="00863402" w:rsidP="001645D0">
      <w:r>
        <w:rPr>
          <w:rFonts w:hint="eastAsia"/>
        </w:rPr>
        <w:t>夏侯渊</w:t>
      </w:r>
      <w:r>
        <w:t xml:space="preserve">=E, </w:t>
      </w:r>
    </w:p>
    <w:p w:rsidR="00863402" w:rsidRDefault="00863402" w:rsidP="001645D0">
      <w:r>
        <w:t>A</w:t>
      </w:r>
      <w:r>
        <w:rPr>
          <w:rFonts w:hint="eastAsia"/>
        </w:rPr>
        <w:t>曹仁</w:t>
      </w:r>
      <w:r>
        <w:t xml:space="preserve">=E,A </w:t>
      </w:r>
    </w:p>
    <w:p w:rsidR="00863402" w:rsidRDefault="00863402" w:rsidP="001645D0">
      <w:r>
        <w:t>B</w:t>
      </w:r>
      <w:r>
        <w:rPr>
          <w:rFonts w:hint="eastAsia"/>
        </w:rPr>
        <w:t>曹洪</w:t>
      </w:r>
      <w:r>
        <w:t xml:space="preserve">=E,B </w:t>
      </w:r>
    </w:p>
    <w:p w:rsidR="00863402" w:rsidRDefault="00863402" w:rsidP="001645D0">
      <w:r>
        <w:t>C</w:t>
      </w:r>
      <w:r>
        <w:rPr>
          <w:rFonts w:hint="eastAsia"/>
        </w:rPr>
        <w:t>荀域</w:t>
      </w:r>
      <w:r>
        <w:t xml:space="preserve">=E,C </w:t>
      </w:r>
    </w:p>
    <w:p w:rsidR="00863402" w:rsidRDefault="00863402" w:rsidP="001645D0">
      <w:r>
        <w:t>D</w:t>
      </w:r>
      <w:r>
        <w:rPr>
          <w:rFonts w:hint="eastAsia"/>
        </w:rPr>
        <w:t>曹纯</w:t>
      </w:r>
      <w:r>
        <w:t xml:space="preserve">=E,D </w:t>
      </w:r>
    </w:p>
    <w:p w:rsidR="00863402" w:rsidRDefault="00863402" w:rsidP="001645D0">
      <w:r>
        <w:t>E</w:t>
      </w:r>
      <w:r>
        <w:rPr>
          <w:rFonts w:hint="eastAsia"/>
        </w:rPr>
        <w:t>程昱</w:t>
      </w:r>
      <w:r>
        <w:t xml:space="preserve">=E,E </w:t>
      </w:r>
    </w:p>
    <w:p w:rsidR="00863402" w:rsidRDefault="00863402" w:rsidP="001645D0">
      <w:r>
        <w:t>F</w:t>
      </w:r>
      <w:r>
        <w:rPr>
          <w:rFonts w:hint="eastAsia"/>
        </w:rPr>
        <w:t>刘晔</w:t>
      </w:r>
      <w:r>
        <w:t xml:space="preserve">=E,F </w:t>
      </w:r>
    </w:p>
    <w:p w:rsidR="00863402" w:rsidRDefault="00863402" w:rsidP="001645D0">
      <w:r>
        <w:t>0</w:t>
      </w:r>
      <w:r>
        <w:rPr>
          <w:rFonts w:hint="eastAsia"/>
        </w:rPr>
        <w:t>郭嘉</w:t>
      </w:r>
      <w:r>
        <w:t xml:space="preserve">=E,0 </w:t>
      </w:r>
    </w:p>
    <w:p w:rsidR="00863402" w:rsidRDefault="00863402" w:rsidP="001645D0">
      <w:r>
        <w:rPr>
          <w:rFonts w:hint="eastAsia"/>
        </w:rPr>
        <w:t>于禁</w:t>
      </w:r>
      <w:r>
        <w:t xml:space="preserve">=E, </w:t>
      </w:r>
    </w:p>
    <w:p w:rsidR="00863402" w:rsidRDefault="00863402" w:rsidP="001645D0">
      <w:r>
        <w:rPr>
          <w:rFonts w:hint="eastAsia"/>
        </w:rPr>
        <w:t>荀攸</w:t>
      </w:r>
      <w:r>
        <w:t xml:space="preserve">=E, </w:t>
      </w:r>
    </w:p>
    <w:p w:rsidR="00863402" w:rsidRDefault="00863402" w:rsidP="001645D0">
      <w:r>
        <w:rPr>
          <w:rFonts w:hint="eastAsia"/>
        </w:rPr>
        <w:t>乐进</w:t>
      </w:r>
      <w:r>
        <w:t xml:space="preserve">=E, </w:t>
      </w:r>
    </w:p>
    <w:p w:rsidR="00863402" w:rsidRDefault="00863402" w:rsidP="001645D0">
      <w:r>
        <w:rPr>
          <w:rFonts w:hint="eastAsia"/>
        </w:rPr>
        <w:t>王粲</w:t>
      </w:r>
      <w:r>
        <w:t xml:space="preserve">=E, </w:t>
      </w:r>
    </w:p>
    <w:p w:rsidR="00863402" w:rsidRDefault="00863402" w:rsidP="001645D0">
      <w:r>
        <w:rPr>
          <w:rFonts w:hint="eastAsia"/>
        </w:rPr>
        <w:t>陈矫</w:t>
      </w:r>
      <w:r>
        <w:t xml:space="preserve">=E, </w:t>
      </w:r>
    </w:p>
    <w:p w:rsidR="00863402" w:rsidRDefault="00863402" w:rsidP="001645D0">
      <w:r>
        <w:rPr>
          <w:rFonts w:hint="eastAsia"/>
        </w:rPr>
        <w:t>曹昂</w:t>
      </w:r>
      <w:r>
        <w:t xml:space="preserve">=E, </w:t>
      </w:r>
    </w:p>
    <w:p w:rsidR="00863402" w:rsidRDefault="00863402" w:rsidP="001645D0">
      <w:r>
        <w:rPr>
          <w:rFonts w:hint="eastAsia"/>
        </w:rPr>
        <w:t>典韦</w:t>
      </w:r>
      <w:r>
        <w:t xml:space="preserve">=E, </w:t>
      </w:r>
    </w:p>
    <w:p w:rsidR="00863402" w:rsidRDefault="00863402" w:rsidP="001645D0">
      <w:r>
        <w:rPr>
          <w:rFonts w:hint="eastAsia"/>
        </w:rPr>
        <w:t>梁兴</w:t>
      </w:r>
      <w:r>
        <w:t xml:space="preserve">=E, </w:t>
      </w:r>
    </w:p>
    <w:p w:rsidR="00863402" w:rsidRDefault="00863402" w:rsidP="001645D0">
      <w:r>
        <w:rPr>
          <w:rFonts w:hint="eastAsia"/>
        </w:rPr>
        <w:t>韩遂</w:t>
      </w:r>
      <w:r>
        <w:t xml:space="preserve">=E, </w:t>
      </w:r>
    </w:p>
    <w:p w:rsidR="00863402" w:rsidRDefault="00863402" w:rsidP="001645D0">
      <w:r>
        <w:t>A</w:t>
      </w:r>
      <w:r>
        <w:rPr>
          <w:rFonts w:hint="eastAsia"/>
        </w:rPr>
        <w:t>杨秋</w:t>
      </w:r>
      <w:r>
        <w:t xml:space="preserve">=E,A </w:t>
      </w:r>
    </w:p>
    <w:p w:rsidR="00863402" w:rsidRDefault="00863402" w:rsidP="001645D0">
      <w:r>
        <w:t>B</w:t>
      </w:r>
      <w:r>
        <w:rPr>
          <w:rFonts w:hint="eastAsia"/>
        </w:rPr>
        <w:t>马玩</w:t>
      </w:r>
      <w:r>
        <w:t xml:space="preserve">=E,B </w:t>
      </w:r>
    </w:p>
    <w:p w:rsidR="00863402" w:rsidRDefault="00863402" w:rsidP="001645D0">
      <w:r>
        <w:rPr>
          <w:rFonts w:hint="eastAsia"/>
        </w:rPr>
        <w:t>字串</w:t>
      </w:r>
      <w:r>
        <w:t>5</w:t>
      </w:r>
    </w:p>
    <w:p w:rsidR="00863402" w:rsidRDefault="00863402" w:rsidP="001645D0"/>
    <w:p w:rsidR="00863402" w:rsidRDefault="00863402" w:rsidP="001645D0"/>
    <w:p w:rsidR="00863402" w:rsidRDefault="00863402" w:rsidP="001645D0">
      <w:r>
        <w:t>C</w:t>
      </w:r>
      <w:r>
        <w:rPr>
          <w:rFonts w:hint="eastAsia"/>
        </w:rPr>
        <w:t>孔秀</w:t>
      </w:r>
      <w:r>
        <w:t xml:space="preserve">=E,C </w:t>
      </w:r>
    </w:p>
    <w:p w:rsidR="00863402" w:rsidRDefault="00863402" w:rsidP="001645D0">
      <w:r>
        <w:t>D</w:t>
      </w:r>
      <w:r>
        <w:rPr>
          <w:rFonts w:hint="eastAsia"/>
        </w:rPr>
        <w:t>韩福</w:t>
      </w:r>
      <w:r>
        <w:t xml:space="preserve">=E,D </w:t>
      </w:r>
    </w:p>
    <w:p w:rsidR="00863402" w:rsidRDefault="00863402" w:rsidP="001645D0">
      <w:r>
        <w:t>E</w:t>
      </w:r>
      <w:r>
        <w:rPr>
          <w:rFonts w:hint="eastAsia"/>
        </w:rPr>
        <w:t>卞喜</w:t>
      </w:r>
      <w:r>
        <w:t xml:space="preserve">=E,E </w:t>
      </w:r>
    </w:p>
    <w:p w:rsidR="00863402" w:rsidRDefault="00863402" w:rsidP="001645D0">
      <w:r>
        <w:t>F</w:t>
      </w:r>
      <w:r>
        <w:rPr>
          <w:rFonts w:hint="eastAsia"/>
        </w:rPr>
        <w:t>王植</w:t>
      </w:r>
      <w:r>
        <w:t xml:space="preserve">=E,F </w:t>
      </w:r>
    </w:p>
    <w:p w:rsidR="00863402" w:rsidRDefault="00863402" w:rsidP="001645D0">
      <w:r>
        <w:t>A0</w:t>
      </w:r>
      <w:r>
        <w:rPr>
          <w:rFonts w:hint="eastAsia"/>
        </w:rPr>
        <w:t>秦琪</w:t>
      </w:r>
      <w:r>
        <w:t xml:space="preserve">=E,A0 </w:t>
      </w:r>
    </w:p>
    <w:p w:rsidR="00863402" w:rsidRDefault="00863402" w:rsidP="001645D0">
      <w:r>
        <w:t>A</w:t>
      </w:r>
      <w:r>
        <w:rPr>
          <w:rFonts w:hint="eastAsia"/>
        </w:rPr>
        <w:t>钟瑶</w:t>
      </w:r>
      <w:r>
        <w:t xml:space="preserve">=E,A </w:t>
      </w:r>
    </w:p>
    <w:p w:rsidR="00863402" w:rsidRDefault="00863402" w:rsidP="001645D0">
      <w:r>
        <w:t>A</w:t>
      </w:r>
      <w:r>
        <w:rPr>
          <w:rFonts w:hint="eastAsia"/>
        </w:rPr>
        <w:t>丁斐</w:t>
      </w:r>
      <w:r>
        <w:t xml:space="preserve">=E,A </w:t>
      </w:r>
    </w:p>
    <w:p w:rsidR="00863402" w:rsidRDefault="00863402" w:rsidP="001645D0">
      <w:r>
        <w:t>A</w:t>
      </w:r>
      <w:r>
        <w:rPr>
          <w:rFonts w:hint="eastAsia"/>
        </w:rPr>
        <w:t>王必</w:t>
      </w:r>
      <w:r>
        <w:t xml:space="preserve">=E,A </w:t>
      </w:r>
    </w:p>
    <w:p w:rsidR="00863402" w:rsidRDefault="00863402" w:rsidP="001645D0">
      <w:r>
        <w:t>A</w:t>
      </w:r>
      <w:r>
        <w:rPr>
          <w:rFonts w:hint="eastAsia"/>
        </w:rPr>
        <w:t>金惟</w:t>
      </w:r>
      <w:r>
        <w:t xml:space="preserve">=E,A </w:t>
      </w:r>
    </w:p>
    <w:p w:rsidR="00863402" w:rsidRDefault="00863402" w:rsidP="001645D0">
      <w:r>
        <w:t>A</w:t>
      </w:r>
      <w:r>
        <w:rPr>
          <w:rFonts w:hint="eastAsia"/>
        </w:rPr>
        <w:t>韦晃</w:t>
      </w:r>
      <w:r>
        <w:t xml:space="preserve">=E,A </w:t>
      </w:r>
    </w:p>
    <w:p w:rsidR="00863402" w:rsidRDefault="00863402" w:rsidP="001645D0">
      <w:r>
        <w:t>A</w:t>
      </w:r>
      <w:r>
        <w:rPr>
          <w:rFonts w:hint="eastAsia"/>
        </w:rPr>
        <w:t>耿纪</w:t>
      </w:r>
      <w:r>
        <w:t xml:space="preserve">=E,A </w:t>
      </w:r>
    </w:p>
    <w:p w:rsidR="00863402" w:rsidRDefault="00863402" w:rsidP="001645D0">
      <w:r>
        <w:t>A</w:t>
      </w:r>
      <w:r>
        <w:rPr>
          <w:rFonts w:hint="eastAsia"/>
        </w:rPr>
        <w:t>李典</w:t>
      </w:r>
      <w:r>
        <w:t xml:space="preserve">=E,A </w:t>
      </w:r>
    </w:p>
    <w:p w:rsidR="00863402" w:rsidRDefault="00863402" w:rsidP="001645D0">
      <w:r>
        <w:t>A</w:t>
      </w:r>
      <w:r>
        <w:rPr>
          <w:rFonts w:hint="eastAsia"/>
        </w:rPr>
        <w:t>吕虔</w:t>
      </w:r>
      <w:r>
        <w:t xml:space="preserve">=E,A </w:t>
      </w:r>
    </w:p>
    <w:p w:rsidR="00863402" w:rsidRDefault="00863402" w:rsidP="001645D0">
      <w:r>
        <w:t>A</w:t>
      </w:r>
      <w:r>
        <w:rPr>
          <w:rFonts w:hint="eastAsia"/>
        </w:rPr>
        <w:t>魏续</w:t>
      </w:r>
      <w:r>
        <w:t xml:space="preserve">=E,A </w:t>
      </w:r>
    </w:p>
    <w:p w:rsidR="00863402" w:rsidRDefault="00863402" w:rsidP="001645D0">
      <w:r>
        <w:t>AA</w:t>
      </w:r>
      <w:r>
        <w:rPr>
          <w:rFonts w:hint="eastAsia"/>
        </w:rPr>
        <w:t>侯成</w:t>
      </w:r>
      <w:r>
        <w:t xml:space="preserve">=E,AA </w:t>
      </w:r>
    </w:p>
    <w:p w:rsidR="00863402" w:rsidRDefault="00863402" w:rsidP="001645D0">
      <w:r>
        <w:t>AB</w:t>
      </w:r>
      <w:r>
        <w:rPr>
          <w:rFonts w:hint="eastAsia"/>
        </w:rPr>
        <w:t>张辽</w:t>
      </w:r>
      <w:r>
        <w:t xml:space="preserve">=E,AB </w:t>
      </w:r>
    </w:p>
    <w:p w:rsidR="00863402" w:rsidRDefault="00863402" w:rsidP="001645D0">
      <w:r>
        <w:t>AC</w:t>
      </w:r>
      <w:r>
        <w:rPr>
          <w:rFonts w:hint="eastAsia"/>
        </w:rPr>
        <w:t>徐晃</w:t>
      </w:r>
      <w:r>
        <w:t xml:space="preserve">=E,AC </w:t>
      </w:r>
    </w:p>
    <w:p w:rsidR="00863402" w:rsidRDefault="00863402" w:rsidP="001645D0">
      <w:r>
        <w:t>AD</w:t>
      </w:r>
      <w:r>
        <w:rPr>
          <w:rFonts w:hint="eastAsia"/>
        </w:rPr>
        <w:t>曹休</w:t>
      </w:r>
      <w:r>
        <w:t xml:space="preserve">=E,AD </w:t>
      </w:r>
    </w:p>
    <w:p w:rsidR="00863402" w:rsidRDefault="00863402" w:rsidP="001645D0">
      <w:r>
        <w:t>AE</w:t>
      </w:r>
      <w:r>
        <w:rPr>
          <w:rFonts w:hint="eastAsia"/>
        </w:rPr>
        <w:t>贾诩</w:t>
      </w:r>
      <w:r>
        <w:t xml:space="preserve">=E,AE </w:t>
      </w:r>
    </w:p>
    <w:p w:rsidR="00863402" w:rsidRDefault="00863402" w:rsidP="001645D0">
      <w:r>
        <w:t>AF</w:t>
      </w:r>
      <w:r>
        <w:rPr>
          <w:rFonts w:hint="eastAsia"/>
        </w:rPr>
        <w:t>许褚</w:t>
      </w:r>
      <w:r>
        <w:t xml:space="preserve">=E,AF </w:t>
      </w:r>
    </w:p>
    <w:p w:rsidR="00863402" w:rsidRDefault="00863402" w:rsidP="001645D0">
      <w:r>
        <w:t>B0</w:t>
      </w:r>
      <w:r>
        <w:rPr>
          <w:rFonts w:hint="eastAsia"/>
        </w:rPr>
        <w:t>成宜</w:t>
      </w:r>
      <w:r>
        <w:t xml:space="preserve">=E,B0 </w:t>
      </w:r>
    </w:p>
    <w:p w:rsidR="00863402" w:rsidRDefault="00863402" w:rsidP="001645D0">
      <w:r>
        <w:t>B</w:t>
      </w:r>
      <w:r>
        <w:rPr>
          <w:rFonts w:hint="eastAsia"/>
        </w:rPr>
        <w:t>司马懿</w:t>
      </w:r>
      <w:r>
        <w:t xml:space="preserve">=E,B </w:t>
      </w:r>
    </w:p>
    <w:p w:rsidR="00863402" w:rsidRDefault="00863402" w:rsidP="001645D0">
      <w:r>
        <w:t>B</w:t>
      </w:r>
      <w:r>
        <w:rPr>
          <w:rFonts w:hint="eastAsia"/>
        </w:rPr>
        <w:t>毛疥</w:t>
      </w:r>
      <w:r>
        <w:t xml:space="preserve">=E,B </w:t>
      </w:r>
    </w:p>
    <w:p w:rsidR="00863402" w:rsidRDefault="00863402" w:rsidP="001645D0">
      <w:r>
        <w:t>B</w:t>
      </w:r>
      <w:r>
        <w:rPr>
          <w:rFonts w:hint="eastAsia"/>
        </w:rPr>
        <w:t>曹真</w:t>
      </w:r>
      <w:r>
        <w:t xml:space="preserve">=E,B </w:t>
      </w:r>
    </w:p>
    <w:p w:rsidR="00863402" w:rsidRDefault="00863402" w:rsidP="001645D0">
      <w:r>
        <w:t>B</w:t>
      </w:r>
      <w:r>
        <w:rPr>
          <w:rFonts w:hint="eastAsia"/>
        </w:rPr>
        <w:t>牛金</w:t>
      </w:r>
      <w:r>
        <w:t xml:space="preserve">=E,B </w:t>
      </w:r>
    </w:p>
    <w:p w:rsidR="00863402" w:rsidRDefault="00863402" w:rsidP="001645D0">
      <w:r>
        <w:t>B</w:t>
      </w:r>
      <w:r>
        <w:rPr>
          <w:rFonts w:hint="eastAsia"/>
        </w:rPr>
        <w:t>刘瑶</w:t>
      </w:r>
      <w:r>
        <w:t xml:space="preserve">=E,B </w:t>
      </w:r>
    </w:p>
    <w:p w:rsidR="00863402" w:rsidRDefault="00863402" w:rsidP="001645D0">
      <w:r>
        <w:t>B</w:t>
      </w:r>
      <w:r>
        <w:rPr>
          <w:rFonts w:hint="eastAsia"/>
        </w:rPr>
        <w:t>吕翔</w:t>
      </w:r>
      <w:r>
        <w:t xml:space="preserve">=E,B </w:t>
      </w:r>
    </w:p>
    <w:p w:rsidR="00863402" w:rsidRDefault="00863402" w:rsidP="001645D0">
      <w:r>
        <w:t>B</w:t>
      </w:r>
      <w:r>
        <w:rPr>
          <w:rFonts w:hint="eastAsia"/>
        </w:rPr>
        <w:t>吕旷</w:t>
      </w:r>
      <w:r>
        <w:t xml:space="preserve">=E,B </w:t>
      </w:r>
    </w:p>
    <w:p w:rsidR="00863402" w:rsidRDefault="00863402" w:rsidP="001645D0">
      <w:r>
        <w:t>B</w:t>
      </w:r>
      <w:r>
        <w:rPr>
          <w:rFonts w:hint="eastAsia"/>
        </w:rPr>
        <w:t>马延</w:t>
      </w:r>
      <w:r>
        <w:t xml:space="preserve">=E,B </w:t>
      </w:r>
    </w:p>
    <w:p w:rsidR="00863402" w:rsidRDefault="00863402" w:rsidP="001645D0">
      <w:r>
        <w:t>B</w:t>
      </w:r>
      <w:r>
        <w:rPr>
          <w:rFonts w:hint="eastAsia"/>
        </w:rPr>
        <w:t>张凯</w:t>
      </w:r>
      <w:r>
        <w:t xml:space="preserve">=E,B </w:t>
      </w:r>
    </w:p>
    <w:p w:rsidR="00863402" w:rsidRDefault="00863402" w:rsidP="001645D0">
      <w:r>
        <w:t>BA</w:t>
      </w:r>
      <w:r>
        <w:rPr>
          <w:rFonts w:hint="eastAsia"/>
        </w:rPr>
        <w:t>王朗</w:t>
      </w:r>
      <w:r>
        <w:t xml:space="preserve">=E,BA </w:t>
      </w:r>
    </w:p>
    <w:p w:rsidR="00863402" w:rsidRDefault="00863402" w:rsidP="001645D0">
      <w:r>
        <w:t>BB</w:t>
      </w:r>
      <w:r>
        <w:rPr>
          <w:rFonts w:hint="eastAsia"/>
        </w:rPr>
        <w:t>曹丕</w:t>
      </w:r>
      <w:r>
        <w:t xml:space="preserve">=E,BB </w:t>
      </w:r>
    </w:p>
    <w:p w:rsidR="00863402" w:rsidRDefault="00863402" w:rsidP="001645D0">
      <w:r>
        <w:t>BC</w:t>
      </w:r>
      <w:r>
        <w:rPr>
          <w:rFonts w:hint="eastAsia"/>
        </w:rPr>
        <w:t>高览</w:t>
      </w:r>
      <w:r>
        <w:t xml:space="preserve">=E,BC </w:t>
      </w:r>
    </w:p>
    <w:p w:rsidR="00863402" w:rsidRDefault="00863402" w:rsidP="001645D0">
      <w:r>
        <w:t>BD</w:t>
      </w:r>
      <w:r>
        <w:rPr>
          <w:rFonts w:hint="eastAsia"/>
        </w:rPr>
        <w:t>许攸</w:t>
      </w:r>
      <w:r>
        <w:t xml:space="preserve">=E,BD </w:t>
      </w:r>
    </w:p>
    <w:p w:rsidR="00863402" w:rsidRDefault="00863402" w:rsidP="001645D0">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r>
        <w:rPr>
          <w:rFonts w:hint="eastAsia"/>
        </w:rPr>
        <w:t>字串</w:t>
      </w:r>
      <w:r>
        <w:t xml:space="preserve">2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rPr>
          <w:rFonts w:hint="eastAsia"/>
        </w:rPr>
        <w:t>字串</w:t>
      </w:r>
      <w:r>
        <w:t>2</w:t>
      </w:r>
    </w:p>
    <w:p w:rsidR="00863402" w:rsidRDefault="00863402" w:rsidP="001645D0"/>
    <w:p w:rsidR="00863402" w:rsidRDefault="00863402" w:rsidP="001645D0">
      <w:r>
        <w:t>F</w:t>
      </w:r>
      <w:r>
        <w:rPr>
          <w:rFonts w:hint="eastAsia"/>
        </w:rPr>
        <w:t>刘辟</w:t>
      </w:r>
      <w:r>
        <w:t xml:space="preserve">=E,F </w:t>
      </w:r>
    </w:p>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p w:rsidR="00863402" w:rsidRDefault="00863402" w:rsidP="001645D0">
      <w:r>
        <w:t>[</w:t>
      </w:r>
      <w:r>
        <w:rPr>
          <w:rFonts w:hint="eastAsia"/>
        </w:rPr>
        <w:t>我方角色</w:t>
      </w:r>
      <w:r>
        <w:t xml:space="preserve">] </w:t>
      </w:r>
    </w:p>
    <w:p w:rsidR="00863402" w:rsidRDefault="00863402" w:rsidP="001645D0">
      <w:r>
        <w:rPr>
          <w:rFonts w:hint="eastAsia"/>
        </w:rPr>
        <w:t>刘备</w:t>
      </w:r>
      <w:r>
        <w:t xml:space="preserve">=E, </w:t>
      </w:r>
    </w:p>
    <w:p w:rsidR="00863402" w:rsidRDefault="00863402" w:rsidP="001645D0">
      <w:r>
        <w:rPr>
          <w:rFonts w:hint="eastAsia"/>
        </w:rPr>
        <w:t>关羽</w:t>
      </w:r>
      <w:r>
        <w:t xml:space="preserve">=E, </w:t>
      </w:r>
    </w:p>
    <w:p w:rsidR="00863402" w:rsidRDefault="00863402" w:rsidP="001645D0">
      <w:r>
        <w:rPr>
          <w:rFonts w:hint="eastAsia"/>
        </w:rPr>
        <w:t>张飞</w:t>
      </w:r>
      <w:r>
        <w:t xml:space="preserve">=E, </w:t>
      </w:r>
    </w:p>
    <w:p w:rsidR="00863402" w:rsidRDefault="00863402" w:rsidP="001645D0">
      <w:r>
        <w:rPr>
          <w:rFonts w:hint="eastAsia"/>
        </w:rPr>
        <w:t>关兴</w:t>
      </w:r>
      <w:r>
        <w:t xml:space="preserve">=E, </w:t>
      </w:r>
    </w:p>
    <w:p w:rsidR="00863402" w:rsidRDefault="00863402" w:rsidP="001645D0">
      <w:r>
        <w:rPr>
          <w:rFonts w:hint="eastAsia"/>
        </w:rPr>
        <w:t>关索</w:t>
      </w:r>
      <w:r>
        <w:t xml:space="preserve">=E, </w:t>
      </w:r>
    </w:p>
    <w:p w:rsidR="00863402" w:rsidRDefault="00863402" w:rsidP="001645D0">
      <w:r>
        <w:rPr>
          <w:rFonts w:hint="eastAsia"/>
        </w:rPr>
        <w:t>张苞</w:t>
      </w:r>
      <w:r>
        <w:t xml:space="preserve">=E, </w:t>
      </w:r>
    </w:p>
    <w:p w:rsidR="00863402" w:rsidRDefault="00863402" w:rsidP="001645D0">
      <w:r>
        <w:rPr>
          <w:rFonts w:hint="eastAsia"/>
        </w:rPr>
        <w:t>陈登</w:t>
      </w:r>
      <w:r>
        <w:t xml:space="preserve">=E, </w:t>
      </w:r>
    </w:p>
    <w:p w:rsidR="00863402" w:rsidRDefault="00863402" w:rsidP="001645D0">
      <w:r>
        <w:rPr>
          <w:rFonts w:hint="eastAsia"/>
        </w:rPr>
        <w:t>诸葛亮</w:t>
      </w:r>
      <w:r>
        <w:t xml:space="preserve">=E, </w:t>
      </w:r>
    </w:p>
    <w:p w:rsidR="00863402" w:rsidRDefault="00863402" w:rsidP="001645D0">
      <w:r>
        <w:rPr>
          <w:rFonts w:hint="eastAsia"/>
        </w:rPr>
        <w:t>关平</w:t>
      </w:r>
      <w:r>
        <w:t xml:space="preserve">=E, </w:t>
      </w:r>
    </w:p>
    <w:p w:rsidR="00863402" w:rsidRDefault="00863402" w:rsidP="001645D0">
      <w:r>
        <w:t>0A</w:t>
      </w:r>
      <w:r>
        <w:rPr>
          <w:rFonts w:hint="eastAsia"/>
        </w:rPr>
        <w:t>刘封</w:t>
      </w:r>
      <w:r>
        <w:t xml:space="preserve">=E,0A </w:t>
      </w:r>
    </w:p>
    <w:p w:rsidR="00863402" w:rsidRDefault="00863402" w:rsidP="001645D0">
      <w:r>
        <w:t>0B</w:t>
      </w:r>
      <w:r>
        <w:rPr>
          <w:rFonts w:hint="eastAsia"/>
        </w:rPr>
        <w:t>赵云</w:t>
      </w:r>
      <w:r>
        <w:t xml:space="preserve">=E,0B </w:t>
      </w:r>
    </w:p>
    <w:p w:rsidR="00863402" w:rsidRDefault="00863402" w:rsidP="001645D0">
      <w:r>
        <w:t>0C</w:t>
      </w:r>
      <w:r>
        <w:rPr>
          <w:rFonts w:hint="eastAsia"/>
        </w:rPr>
        <w:t>神谜武将（关羽）</w:t>
      </w:r>
      <w:r>
        <w:t xml:space="preserve">=E,0C </w:t>
      </w:r>
    </w:p>
    <w:p w:rsidR="00863402" w:rsidRDefault="00863402" w:rsidP="001645D0">
      <w:r>
        <w:t>0D</w:t>
      </w:r>
      <w:r>
        <w:rPr>
          <w:rFonts w:hint="eastAsia"/>
        </w:rPr>
        <w:t>伊籍</w:t>
      </w:r>
      <w:r>
        <w:t xml:space="preserve">=E,0D </w:t>
      </w:r>
    </w:p>
    <w:p w:rsidR="00863402" w:rsidRDefault="00863402" w:rsidP="001645D0">
      <w:r>
        <w:t>0E</w:t>
      </w:r>
      <w:r>
        <w:rPr>
          <w:rFonts w:hint="eastAsia"/>
        </w:rPr>
        <w:t>周仓</w:t>
      </w:r>
      <w:r>
        <w:t xml:space="preserve">=E,0E </w:t>
      </w:r>
    </w:p>
    <w:p w:rsidR="00863402" w:rsidRDefault="00863402" w:rsidP="001645D0">
      <w:r>
        <w:t>0F</w:t>
      </w:r>
      <w:r>
        <w:rPr>
          <w:rFonts w:hint="eastAsia"/>
        </w:rPr>
        <w:t>庞统</w:t>
      </w:r>
      <w:r>
        <w:t xml:space="preserve">=E,0F </w:t>
      </w:r>
    </w:p>
    <w:p w:rsidR="00863402" w:rsidRDefault="00863402" w:rsidP="001645D0">
      <w:r>
        <w:rPr>
          <w:rFonts w:hint="eastAsia"/>
        </w:rPr>
        <w:t>马良</w:t>
      </w:r>
      <w:r>
        <w:t xml:space="preserve">=E, </w:t>
      </w:r>
    </w:p>
    <w:p w:rsidR="00863402" w:rsidRDefault="00863402" w:rsidP="001645D0">
      <w:r>
        <w:rPr>
          <w:rFonts w:hint="eastAsia"/>
        </w:rPr>
        <w:t>马谡</w:t>
      </w:r>
      <w:r>
        <w:t xml:space="preserve">=E, </w:t>
      </w:r>
    </w:p>
    <w:p w:rsidR="00863402" w:rsidRDefault="00863402" w:rsidP="001645D0">
      <w:r>
        <w:rPr>
          <w:rFonts w:hint="eastAsia"/>
        </w:rPr>
        <w:t>姜维</w:t>
      </w:r>
      <w:r>
        <w:t xml:space="preserve">=E, </w:t>
      </w:r>
    </w:p>
    <w:p w:rsidR="00863402" w:rsidRDefault="00863402" w:rsidP="001645D0">
      <w:r>
        <w:rPr>
          <w:rFonts w:hint="eastAsia"/>
        </w:rPr>
        <w:t>袁术</w:t>
      </w:r>
      <w:r>
        <w:t xml:space="preserve">=E, </w:t>
      </w:r>
    </w:p>
    <w:p w:rsidR="00863402" w:rsidRDefault="00863402" w:rsidP="001645D0">
      <w:r>
        <w:rPr>
          <w:rFonts w:hint="eastAsia"/>
        </w:rPr>
        <w:t>雷薄</w:t>
      </w:r>
      <w:r>
        <w:t xml:space="preserve">=E, </w:t>
      </w:r>
    </w:p>
    <w:p w:rsidR="00863402" w:rsidRDefault="00863402" w:rsidP="001645D0">
      <w:r>
        <w:rPr>
          <w:rFonts w:hint="eastAsia"/>
        </w:rPr>
        <w:t>李丰</w:t>
      </w:r>
      <w:r>
        <w:t xml:space="preserve">=E, </w:t>
      </w:r>
    </w:p>
    <w:p w:rsidR="00863402" w:rsidRDefault="00863402" w:rsidP="001645D0">
      <w:r>
        <w:rPr>
          <w:rFonts w:hint="eastAsia"/>
        </w:rPr>
        <w:t>陈兰</w:t>
      </w:r>
      <w:r>
        <w:t xml:space="preserve">=E, </w:t>
      </w:r>
    </w:p>
    <w:p w:rsidR="00863402" w:rsidRDefault="00863402" w:rsidP="001645D0">
      <w:r>
        <w:rPr>
          <w:rFonts w:hint="eastAsia"/>
        </w:rPr>
        <w:t>袁胤</w:t>
      </w:r>
      <w:r>
        <w:t xml:space="preserve">=E, </w:t>
      </w:r>
    </w:p>
    <w:p w:rsidR="00863402" w:rsidRDefault="00863402" w:rsidP="001645D0">
      <w:r>
        <w:rPr>
          <w:rFonts w:hint="eastAsia"/>
        </w:rPr>
        <w:t>张勋</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梁刚</w:t>
      </w:r>
      <w:r>
        <w:t xml:space="preserve">=E,A </w:t>
      </w:r>
    </w:p>
    <w:p w:rsidR="00863402" w:rsidRDefault="00863402" w:rsidP="001645D0">
      <w:r>
        <w:t>B</w:t>
      </w:r>
      <w:r>
        <w:rPr>
          <w:rFonts w:hint="eastAsia"/>
        </w:rPr>
        <w:t>梁纪</w:t>
      </w:r>
      <w:r>
        <w:t xml:space="preserve">=E,B </w:t>
      </w:r>
    </w:p>
    <w:p w:rsidR="00863402" w:rsidRDefault="00863402" w:rsidP="001645D0">
      <w:r>
        <w:t>C</w:t>
      </w:r>
      <w:r>
        <w:rPr>
          <w:rFonts w:hint="eastAsia"/>
        </w:rPr>
        <w:t>乐就</w:t>
      </w:r>
      <w:r>
        <w:t xml:space="preserve">=E,C </w:t>
      </w:r>
    </w:p>
    <w:p w:rsidR="00863402" w:rsidRDefault="00863402" w:rsidP="001645D0">
      <w:r>
        <w:t>D</w:t>
      </w:r>
      <w:r>
        <w:rPr>
          <w:rFonts w:hint="eastAsia"/>
        </w:rPr>
        <w:t>大蛇</w:t>
      </w:r>
      <w:r>
        <w:t xml:space="preserve">=E,D </w:t>
      </w:r>
    </w:p>
    <w:p w:rsidR="00863402" w:rsidRDefault="00863402" w:rsidP="001645D0">
      <w:r>
        <w:t>E</w:t>
      </w:r>
      <w:r>
        <w:rPr>
          <w:rFonts w:hint="eastAsia"/>
        </w:rPr>
        <w:t>沮授</w:t>
      </w:r>
      <w:r>
        <w:t xml:space="preserve">=E,E </w:t>
      </w:r>
    </w:p>
    <w:p w:rsidR="00863402" w:rsidRDefault="00863402" w:rsidP="001645D0">
      <w:r>
        <w:t>F</w:t>
      </w:r>
      <w:r>
        <w:rPr>
          <w:rFonts w:hint="eastAsia"/>
        </w:rPr>
        <w:t>郭图</w:t>
      </w:r>
      <w:r>
        <w:t xml:space="preserve">=E,F </w:t>
      </w:r>
    </w:p>
    <w:p w:rsidR="00863402" w:rsidRDefault="00863402" w:rsidP="001645D0">
      <w:r>
        <w:t>0</w:t>
      </w:r>
      <w:r>
        <w:rPr>
          <w:rFonts w:hint="eastAsia"/>
        </w:rPr>
        <w:t>颜良</w:t>
      </w:r>
      <w:r>
        <w:t xml:space="preserve">=E,0 </w:t>
      </w:r>
    </w:p>
    <w:p w:rsidR="00863402" w:rsidRDefault="00863402" w:rsidP="001645D0">
      <w:r>
        <w:rPr>
          <w:rFonts w:hint="eastAsia"/>
        </w:rPr>
        <w:t>文丑</w:t>
      </w:r>
      <w:r>
        <w:t xml:space="preserve">=E, </w:t>
      </w:r>
    </w:p>
    <w:p w:rsidR="00863402" w:rsidRDefault="00863402" w:rsidP="001645D0">
      <w:r>
        <w:rPr>
          <w:rFonts w:hint="eastAsia"/>
        </w:rPr>
        <w:t>田丰</w:t>
      </w:r>
      <w:r>
        <w:t xml:space="preserve">=E, </w:t>
      </w:r>
    </w:p>
    <w:p w:rsidR="00863402" w:rsidRDefault="00863402" w:rsidP="001645D0">
      <w:r>
        <w:rPr>
          <w:rFonts w:hint="eastAsia"/>
        </w:rPr>
        <w:t>字串</w:t>
      </w:r>
      <w:r>
        <w:t>4</w:t>
      </w:r>
    </w:p>
    <w:p w:rsidR="00863402" w:rsidRDefault="00863402" w:rsidP="001645D0"/>
    <w:p w:rsidR="00863402" w:rsidRDefault="00863402" w:rsidP="001645D0"/>
    <w:p w:rsidR="00863402" w:rsidRDefault="00863402" w:rsidP="001645D0">
      <w:r>
        <w:rPr>
          <w:rFonts w:hint="eastAsia"/>
        </w:rPr>
        <w:t>蛇</w:t>
      </w:r>
      <w:r>
        <w:t xml:space="preserve">=E, </w:t>
      </w:r>
    </w:p>
    <w:p w:rsidR="00863402" w:rsidRDefault="00863402" w:rsidP="001645D0">
      <w:r>
        <w:rPr>
          <w:rFonts w:hint="eastAsia"/>
        </w:rPr>
        <w:t>韩遂</w:t>
      </w:r>
      <w:r>
        <w:t xml:space="preserve">=E, </w:t>
      </w:r>
    </w:p>
    <w:p w:rsidR="00863402" w:rsidRDefault="00863402" w:rsidP="001645D0">
      <w:r>
        <w:rPr>
          <w:rFonts w:hint="eastAsia"/>
        </w:rPr>
        <w:t>吕公</w:t>
      </w:r>
      <w:r>
        <w:t xml:space="preserve">=E, </w:t>
      </w:r>
    </w:p>
    <w:p w:rsidR="00863402" w:rsidRDefault="00863402" w:rsidP="001645D0">
      <w:r>
        <w:rPr>
          <w:rFonts w:hint="eastAsia"/>
        </w:rPr>
        <w:t>黄祖</w:t>
      </w:r>
      <w:r>
        <w:t xml:space="preserve">=E, </w:t>
      </w:r>
    </w:p>
    <w:p w:rsidR="00863402" w:rsidRDefault="00863402" w:rsidP="001645D0">
      <w:r>
        <w:rPr>
          <w:rFonts w:hint="eastAsia"/>
        </w:rPr>
        <w:t>蒯越</w:t>
      </w:r>
      <w:r>
        <w:t xml:space="preserve">=E, </w:t>
      </w:r>
    </w:p>
    <w:p w:rsidR="00863402" w:rsidRDefault="00863402" w:rsidP="001645D0">
      <w:r>
        <w:rPr>
          <w:rFonts w:hint="eastAsia"/>
        </w:rPr>
        <w:t>蔡瑁</w:t>
      </w:r>
      <w:r>
        <w:t xml:space="preserve">=E, </w:t>
      </w:r>
    </w:p>
    <w:p w:rsidR="00863402" w:rsidRDefault="00863402" w:rsidP="001645D0">
      <w:r>
        <w:rPr>
          <w:rFonts w:hint="eastAsia"/>
        </w:rPr>
        <w:t>王粲</w:t>
      </w:r>
      <w:r>
        <w:t xml:space="preserve">=E, </w:t>
      </w:r>
    </w:p>
    <w:p w:rsidR="00863402" w:rsidRDefault="00863402" w:rsidP="001645D0">
      <w:r>
        <w:t>A</w:t>
      </w:r>
      <w:r>
        <w:rPr>
          <w:rFonts w:hint="eastAsia"/>
        </w:rPr>
        <w:t>张允</w:t>
      </w:r>
      <w:r>
        <w:t xml:space="preserve">=E,A </w:t>
      </w:r>
    </w:p>
    <w:p w:rsidR="00863402" w:rsidRDefault="00863402" w:rsidP="001645D0">
      <w:r>
        <w:t>B</w:t>
      </w:r>
      <w:r>
        <w:rPr>
          <w:rFonts w:hint="eastAsia"/>
        </w:rPr>
        <w:t>甘宁</w:t>
      </w:r>
      <w:r>
        <w:t xml:space="preserve">=E,B </w:t>
      </w:r>
    </w:p>
    <w:p w:rsidR="00863402" w:rsidRDefault="00863402" w:rsidP="001645D0">
      <w:r>
        <w:t>C</w:t>
      </w:r>
      <w:r>
        <w:rPr>
          <w:rFonts w:hint="eastAsia"/>
        </w:rPr>
        <w:t>魏延</w:t>
      </w:r>
      <w:r>
        <w:t xml:space="preserve">=E,C </w:t>
      </w:r>
    </w:p>
    <w:p w:rsidR="00863402" w:rsidRDefault="00863402" w:rsidP="001645D0">
      <w:r>
        <w:t>-</w:t>
      </w:r>
    </w:p>
    <w:p w:rsidR="00863402" w:rsidRDefault="00863402" w:rsidP="001645D0"/>
    <w:p w:rsidR="00863402" w:rsidRDefault="00863402" w:rsidP="001645D0">
      <w:r>
        <w:t>D</w:t>
      </w:r>
      <w:r>
        <w:rPr>
          <w:rFonts w:hint="eastAsia"/>
        </w:rPr>
        <w:t>刘琦</w:t>
      </w:r>
      <w:r>
        <w:t xml:space="preserve">=E,D </w:t>
      </w:r>
    </w:p>
    <w:p w:rsidR="00863402" w:rsidRDefault="00863402" w:rsidP="001645D0">
      <w:r>
        <w:t>E</w:t>
      </w:r>
      <w:r>
        <w:rPr>
          <w:rFonts w:hint="eastAsia"/>
        </w:rPr>
        <w:t>文聘</w:t>
      </w:r>
      <w:r>
        <w:t xml:space="preserve">=E,E </w:t>
      </w:r>
    </w:p>
    <w:p w:rsidR="00863402" w:rsidRDefault="00863402" w:rsidP="001645D0">
      <w:r>
        <w:t>F</w:t>
      </w:r>
      <w:r>
        <w:rPr>
          <w:rFonts w:hint="eastAsia"/>
        </w:rPr>
        <w:t>蔡和</w:t>
      </w:r>
      <w:r>
        <w:t xml:space="preserve">=E,F </w:t>
      </w:r>
    </w:p>
    <w:p w:rsidR="00863402" w:rsidRDefault="00863402" w:rsidP="001645D0">
      <w:r>
        <w:rPr>
          <w:rFonts w:hint="eastAsia"/>
        </w:rPr>
        <w:t>蔡中</w:t>
      </w:r>
      <w:r>
        <w:t xml:space="preserve">=E, </w:t>
      </w:r>
    </w:p>
    <w:p w:rsidR="00863402" w:rsidRDefault="00863402" w:rsidP="001645D0">
      <w:r>
        <w:rPr>
          <w:rFonts w:hint="eastAsia"/>
        </w:rPr>
        <w:t>蔡勋</w:t>
      </w:r>
      <w:r>
        <w:t xml:space="preserve">=E, </w:t>
      </w:r>
    </w:p>
    <w:p w:rsidR="00863402" w:rsidRDefault="00863402" w:rsidP="001645D0">
      <w:r>
        <w:rPr>
          <w:rFonts w:hint="eastAsia"/>
        </w:rPr>
        <w:t>焦触</w:t>
      </w:r>
      <w:r>
        <w:t xml:space="preserve">=E, </w:t>
      </w:r>
    </w:p>
    <w:p w:rsidR="00863402" w:rsidRDefault="00863402" w:rsidP="001645D0">
      <w:r>
        <w:rPr>
          <w:rFonts w:hint="eastAsia"/>
        </w:rPr>
        <w:t>张南</w:t>
      </w:r>
      <w:r>
        <w:t xml:space="preserve">=E, </w:t>
      </w:r>
    </w:p>
    <w:p w:rsidR="00863402" w:rsidRDefault="00863402" w:rsidP="001645D0">
      <w:r>
        <w:rPr>
          <w:rFonts w:hint="eastAsia"/>
        </w:rPr>
        <w:t>赵范</w:t>
      </w:r>
      <w:r>
        <w:t xml:space="preserve">=E, </w:t>
      </w:r>
    </w:p>
    <w:p w:rsidR="00863402" w:rsidRDefault="00863402" w:rsidP="001645D0">
      <w:r>
        <w:rPr>
          <w:rFonts w:hint="eastAsia"/>
        </w:rPr>
        <w:t>鲍隆</w:t>
      </w:r>
      <w:r>
        <w:t xml:space="preserve">=E, </w:t>
      </w:r>
    </w:p>
    <w:p w:rsidR="00863402" w:rsidRDefault="00863402" w:rsidP="001645D0">
      <w:r>
        <w:rPr>
          <w:rFonts w:hint="eastAsia"/>
        </w:rPr>
        <w:t>陈应</w:t>
      </w:r>
      <w:r>
        <w:t xml:space="preserve">=E, </w:t>
      </w:r>
    </w:p>
    <w:p w:rsidR="00863402" w:rsidRDefault="00863402" w:rsidP="001645D0">
      <w:r>
        <w:rPr>
          <w:rFonts w:hint="eastAsia"/>
        </w:rPr>
        <w:t>金旋</w:t>
      </w:r>
      <w:r>
        <w:t xml:space="preserve">=E, </w:t>
      </w:r>
    </w:p>
    <w:p w:rsidR="00863402" w:rsidRDefault="00863402" w:rsidP="001645D0">
      <w:r>
        <w:rPr>
          <w:rFonts w:hint="eastAsia"/>
        </w:rPr>
        <w:t>巩志</w:t>
      </w:r>
      <w:r>
        <w:t xml:space="preserve">=E, </w:t>
      </w:r>
    </w:p>
    <w:p w:rsidR="00863402" w:rsidRDefault="00863402" w:rsidP="001645D0">
      <w:r>
        <w:rPr>
          <w:rFonts w:hint="eastAsia"/>
        </w:rPr>
        <w:t>李摧</w:t>
      </w:r>
      <w:r>
        <w:t xml:space="preserve">=E, </w:t>
      </w:r>
    </w:p>
    <w:p w:rsidR="00863402" w:rsidRDefault="00863402" w:rsidP="001645D0">
      <w:r>
        <w:t>A</w:t>
      </w:r>
      <w:r>
        <w:rPr>
          <w:rFonts w:hint="eastAsia"/>
        </w:rPr>
        <w:t>郭汜</w:t>
      </w:r>
      <w:r>
        <w:t xml:space="preserve">=E,A </w:t>
      </w:r>
    </w:p>
    <w:p w:rsidR="00863402" w:rsidRDefault="00863402" w:rsidP="001645D0">
      <w:r>
        <w:t>B</w:t>
      </w:r>
      <w:r>
        <w:rPr>
          <w:rFonts w:hint="eastAsia"/>
        </w:rPr>
        <w:t>张济</w:t>
      </w:r>
      <w:r>
        <w:t xml:space="preserve">=E,B </w:t>
      </w:r>
    </w:p>
    <w:p w:rsidR="00863402" w:rsidRDefault="00863402" w:rsidP="001645D0">
      <w:r>
        <w:t>C</w:t>
      </w:r>
      <w:r>
        <w:rPr>
          <w:rFonts w:hint="eastAsia"/>
        </w:rPr>
        <w:t>贾诩</w:t>
      </w:r>
      <w:r>
        <w:t xml:space="preserve">=E,C </w:t>
      </w:r>
    </w:p>
    <w:p w:rsidR="00863402" w:rsidRDefault="00863402" w:rsidP="001645D0">
      <w:r>
        <w:t>D</w:t>
      </w:r>
      <w:r>
        <w:rPr>
          <w:rFonts w:hint="eastAsia"/>
        </w:rPr>
        <w:t>李肃</w:t>
      </w:r>
      <w:r>
        <w:t xml:space="preserve">=E,D </w:t>
      </w:r>
    </w:p>
    <w:p w:rsidR="00863402" w:rsidRDefault="00863402" w:rsidP="001645D0">
      <w:r>
        <w:t>E</w:t>
      </w:r>
      <w:r>
        <w:rPr>
          <w:rFonts w:hint="eastAsia"/>
        </w:rPr>
        <w:t>刘度</w:t>
      </w:r>
      <w:r>
        <w:t xml:space="preserve">=E,E </w:t>
      </w:r>
    </w:p>
    <w:p w:rsidR="00863402" w:rsidRDefault="00863402" w:rsidP="001645D0">
      <w:r>
        <w:t>F</w:t>
      </w:r>
      <w:r>
        <w:rPr>
          <w:rFonts w:hint="eastAsia"/>
        </w:rPr>
        <w:t>刘延</w:t>
      </w:r>
      <w:r>
        <w:t xml:space="preserve">=E,F </w:t>
      </w:r>
    </w:p>
    <w:p w:rsidR="00863402" w:rsidRDefault="00863402" w:rsidP="001645D0">
      <w:r>
        <w:t>0</w:t>
      </w:r>
      <w:r>
        <w:rPr>
          <w:rFonts w:hint="eastAsia"/>
        </w:rPr>
        <w:t>刑道荣</w:t>
      </w:r>
      <w:r>
        <w:t xml:space="preserve">=E,0 </w:t>
      </w:r>
    </w:p>
    <w:p w:rsidR="00863402" w:rsidRDefault="00863402" w:rsidP="001645D0">
      <w:r>
        <w:rPr>
          <w:rFonts w:hint="eastAsia"/>
        </w:rPr>
        <w:t>吕虔</w:t>
      </w:r>
      <w:r>
        <w:t xml:space="preserve">=E, </w:t>
      </w:r>
    </w:p>
    <w:p w:rsidR="00863402" w:rsidRDefault="00863402" w:rsidP="001645D0">
      <w:r>
        <w:rPr>
          <w:rFonts w:hint="eastAsia"/>
        </w:rPr>
        <w:t>魏续</w:t>
      </w:r>
      <w:r>
        <w:t xml:space="preserve">=E, </w:t>
      </w:r>
    </w:p>
    <w:p w:rsidR="00863402" w:rsidRDefault="00863402" w:rsidP="001645D0">
      <w:r>
        <w:rPr>
          <w:rFonts w:hint="eastAsia"/>
        </w:rPr>
        <w:t>吕布</w:t>
      </w:r>
      <w:r>
        <w:t xml:space="preserve">=E, </w:t>
      </w:r>
    </w:p>
    <w:p w:rsidR="00863402" w:rsidRDefault="00863402" w:rsidP="001645D0">
      <w:r>
        <w:rPr>
          <w:rFonts w:hint="eastAsia"/>
        </w:rPr>
        <w:t>韩玄</w:t>
      </w:r>
      <w:r>
        <w:t xml:space="preserve">=E, </w:t>
      </w:r>
    </w:p>
    <w:p w:rsidR="00863402" w:rsidRDefault="00863402" w:rsidP="001645D0">
      <w:r>
        <w:rPr>
          <w:rFonts w:hint="eastAsia"/>
        </w:rPr>
        <w:t>魏延</w:t>
      </w:r>
      <w:r>
        <w:t xml:space="preserve">=E, </w:t>
      </w:r>
    </w:p>
    <w:p w:rsidR="00863402" w:rsidRDefault="00863402" w:rsidP="001645D0">
      <w:r>
        <w:rPr>
          <w:rFonts w:hint="eastAsia"/>
        </w:rPr>
        <w:t>黄忠</w:t>
      </w:r>
      <w:r>
        <w:t xml:space="preserve">=E, </w:t>
      </w:r>
    </w:p>
    <w:p w:rsidR="00863402" w:rsidRDefault="00863402" w:rsidP="001645D0">
      <w:r>
        <w:rPr>
          <w:rFonts w:hint="eastAsia"/>
        </w:rPr>
        <w:t>杨龄</w:t>
      </w:r>
      <w:r>
        <w:t xml:space="preserve">=E, </w:t>
      </w:r>
    </w:p>
    <w:p w:rsidR="00863402" w:rsidRDefault="00863402" w:rsidP="001645D0">
      <w:r>
        <w:rPr>
          <w:rFonts w:hint="eastAsia"/>
        </w:rPr>
        <w:t>韩浩</w:t>
      </w:r>
      <w:r>
        <w:t xml:space="preserve">=E, </w:t>
      </w:r>
    </w:p>
    <w:p w:rsidR="00863402" w:rsidRDefault="00863402" w:rsidP="001645D0">
      <w:r>
        <w:rPr>
          <w:rFonts w:hint="eastAsia"/>
        </w:rPr>
        <w:t>刘焉</w:t>
      </w:r>
      <w:r>
        <w:t xml:space="preserve">=E, </w:t>
      </w:r>
    </w:p>
    <w:p w:rsidR="00863402" w:rsidRDefault="00863402" w:rsidP="001645D0">
      <w:r>
        <w:t>A</w:t>
      </w:r>
      <w:r>
        <w:rPr>
          <w:rFonts w:hint="eastAsia"/>
        </w:rPr>
        <w:t>张松</w:t>
      </w:r>
      <w:r>
        <w:t xml:space="preserve">=E,A </w:t>
      </w:r>
    </w:p>
    <w:p w:rsidR="00863402" w:rsidRDefault="00863402" w:rsidP="001645D0">
      <w:r>
        <w:t>B</w:t>
      </w:r>
      <w:r>
        <w:rPr>
          <w:rFonts w:hint="eastAsia"/>
        </w:rPr>
        <w:t>孟达</w:t>
      </w:r>
      <w:r>
        <w:t xml:space="preserve">=E,B </w:t>
      </w:r>
    </w:p>
    <w:p w:rsidR="00863402" w:rsidRDefault="00863402" w:rsidP="001645D0">
      <w:r>
        <w:t>C</w:t>
      </w:r>
      <w:r>
        <w:rPr>
          <w:rFonts w:hint="eastAsia"/>
        </w:rPr>
        <w:t>黄权</w:t>
      </w:r>
      <w:r>
        <w:t xml:space="preserve">=E,C </w:t>
      </w:r>
    </w:p>
    <w:p w:rsidR="00863402" w:rsidRDefault="00863402" w:rsidP="001645D0">
      <w:r>
        <w:t>D</w:t>
      </w:r>
      <w:r>
        <w:rPr>
          <w:rFonts w:hint="eastAsia"/>
        </w:rPr>
        <w:t>王累</w:t>
      </w:r>
      <w:r>
        <w:t xml:space="preserve">=E,D </w:t>
      </w:r>
    </w:p>
    <w:p w:rsidR="00863402" w:rsidRDefault="00863402" w:rsidP="001645D0">
      <w:r>
        <w:t>E</w:t>
      </w:r>
      <w:r>
        <w:rPr>
          <w:rFonts w:hint="eastAsia"/>
        </w:rPr>
        <w:t>刘璋</w:t>
      </w:r>
      <w:r>
        <w:t xml:space="preserve">=E,E </w:t>
      </w:r>
    </w:p>
    <w:p w:rsidR="00863402" w:rsidRDefault="00863402" w:rsidP="001645D0">
      <w:r>
        <w:t>F</w:t>
      </w:r>
      <w:r>
        <w:rPr>
          <w:rFonts w:hint="eastAsia"/>
        </w:rPr>
        <w:t>吴懿</w:t>
      </w:r>
      <w:r>
        <w:t xml:space="preserve">=E,F </w:t>
      </w:r>
    </w:p>
    <w:p w:rsidR="00863402" w:rsidRDefault="00863402" w:rsidP="001645D0">
      <w:r>
        <w:t>0</w:t>
      </w:r>
      <w:r>
        <w:rPr>
          <w:rFonts w:hint="eastAsia"/>
        </w:rPr>
        <w:t>邓贤</w:t>
      </w:r>
      <w:r>
        <w:t xml:space="preserve">=E,0 </w:t>
      </w:r>
    </w:p>
    <w:p w:rsidR="00863402" w:rsidRDefault="00863402" w:rsidP="001645D0">
      <w:r>
        <w:rPr>
          <w:rFonts w:hint="eastAsia"/>
        </w:rPr>
        <w:t>张任</w:t>
      </w:r>
      <w:r>
        <w:t xml:space="preserve">=E, </w:t>
      </w:r>
    </w:p>
    <w:p w:rsidR="00863402" w:rsidRDefault="00863402" w:rsidP="001645D0">
      <w:r>
        <w:rPr>
          <w:rFonts w:hint="eastAsia"/>
        </w:rPr>
        <w:t>吴兰</w:t>
      </w:r>
      <w:r>
        <w:t xml:space="preserve">=E, </w:t>
      </w:r>
    </w:p>
    <w:p w:rsidR="00863402" w:rsidRDefault="00863402" w:rsidP="001645D0">
      <w:r>
        <w:rPr>
          <w:rFonts w:hint="eastAsia"/>
        </w:rPr>
        <w:t>雷同</w:t>
      </w:r>
      <w:r>
        <w:t xml:space="preserve">=E, </w:t>
      </w:r>
    </w:p>
    <w:p w:rsidR="00863402" w:rsidRDefault="00863402" w:rsidP="001645D0">
      <w:r>
        <w:rPr>
          <w:rFonts w:hint="eastAsia"/>
        </w:rPr>
        <w:t>杨怀</w:t>
      </w:r>
      <w:r>
        <w:t xml:space="preserve">=E, </w:t>
      </w:r>
    </w:p>
    <w:p w:rsidR="00863402" w:rsidRDefault="00863402" w:rsidP="001645D0">
      <w:r>
        <w:rPr>
          <w:rFonts w:hint="eastAsia"/>
        </w:rPr>
        <w:t>高沛</w:t>
      </w:r>
      <w:r>
        <w:t xml:space="preserve">=E, </w:t>
      </w:r>
    </w:p>
    <w:p w:rsidR="00863402" w:rsidRDefault="00863402" w:rsidP="001645D0">
      <w:r>
        <w:rPr>
          <w:rFonts w:hint="eastAsia"/>
        </w:rPr>
        <w:t>严颜</w:t>
      </w:r>
      <w:r>
        <w:t xml:space="preserve">=E, </w:t>
      </w:r>
    </w:p>
    <w:p w:rsidR="00863402" w:rsidRDefault="00863402" w:rsidP="001645D0">
      <w:r>
        <w:rPr>
          <w:rFonts w:hint="eastAsia"/>
        </w:rPr>
        <w:t>法正</w:t>
      </w:r>
      <w:r>
        <w:t xml:space="preserve">=E, </w:t>
      </w:r>
    </w:p>
    <w:p w:rsidR="00863402" w:rsidRDefault="00863402" w:rsidP="001645D0">
      <w:r>
        <w:rPr>
          <w:rFonts w:hint="eastAsia"/>
        </w:rPr>
        <w:t>刘溃</w:t>
      </w:r>
      <w:r>
        <w:t xml:space="preserve">=E, </w:t>
      </w:r>
    </w:p>
    <w:p w:rsidR="00863402" w:rsidRDefault="00863402" w:rsidP="001645D0">
      <w:r>
        <w:rPr>
          <w:rFonts w:hint="eastAsia"/>
        </w:rPr>
        <w:t>刘巴</w:t>
      </w:r>
      <w:r>
        <w:t xml:space="preserve">=E, </w:t>
      </w:r>
    </w:p>
    <w:p w:rsidR="00863402" w:rsidRDefault="00863402" w:rsidP="001645D0">
      <w:r>
        <w:t>A</w:t>
      </w:r>
      <w:r>
        <w:rPr>
          <w:rFonts w:hint="eastAsia"/>
        </w:rPr>
        <w:t>刘循</w:t>
      </w:r>
      <w:r>
        <w:t xml:space="preserve">=E,A </w:t>
      </w:r>
    </w:p>
    <w:p w:rsidR="00863402" w:rsidRDefault="00863402" w:rsidP="001645D0">
      <w:r>
        <w:t>B</w:t>
      </w:r>
      <w:r>
        <w:rPr>
          <w:rFonts w:hint="eastAsia"/>
        </w:rPr>
        <w:t>吕凯</w:t>
      </w:r>
      <w:r>
        <w:t xml:space="preserve">=E,B </w:t>
      </w:r>
      <w:r>
        <w:rPr>
          <w:rFonts w:hint="eastAsia"/>
        </w:rPr>
        <w:t>字串</w:t>
      </w:r>
      <w:r>
        <w:t xml:space="preserve">1 </w:t>
      </w:r>
    </w:p>
    <w:p w:rsidR="00863402" w:rsidRDefault="00863402" w:rsidP="001645D0">
      <w:r>
        <w:t>C</w:t>
      </w:r>
      <w:r>
        <w:rPr>
          <w:rFonts w:hint="eastAsia"/>
        </w:rPr>
        <w:t>王伉</w:t>
      </w:r>
      <w:r>
        <w:t xml:space="preserve">=E,C </w:t>
      </w:r>
    </w:p>
    <w:p w:rsidR="00863402" w:rsidRDefault="00863402" w:rsidP="001645D0">
      <w:r>
        <w:t>D</w:t>
      </w:r>
      <w:r>
        <w:rPr>
          <w:rFonts w:hint="eastAsia"/>
        </w:rPr>
        <w:t>张肃</w:t>
      </w:r>
      <w:r>
        <w:t xml:space="preserve">=E,D </w:t>
      </w:r>
    </w:p>
    <w:p w:rsidR="00863402" w:rsidRDefault="00863402" w:rsidP="001645D0">
      <w:r>
        <w:t>E</w:t>
      </w:r>
      <w:r>
        <w:rPr>
          <w:rFonts w:hint="eastAsia"/>
        </w:rPr>
        <w:t>冷苞</w:t>
      </w:r>
      <w:r>
        <w:t xml:space="preserve">=E,E </w:t>
      </w:r>
    </w:p>
    <w:p w:rsidR="00863402" w:rsidRDefault="00863402" w:rsidP="001645D0">
      <w:r>
        <w:t>F</w:t>
      </w:r>
      <w:r>
        <w:rPr>
          <w:rFonts w:hint="eastAsia"/>
        </w:rPr>
        <w:t>彭义</w:t>
      </w:r>
      <w:r>
        <w:t xml:space="preserve">=E,F </w:t>
      </w:r>
    </w:p>
    <w:p w:rsidR="00863402" w:rsidRDefault="00863402" w:rsidP="001645D0">
      <w:r>
        <w:t>0</w:t>
      </w:r>
      <w:r>
        <w:rPr>
          <w:rFonts w:hint="eastAsia"/>
        </w:rPr>
        <w:t>李严</w:t>
      </w:r>
      <w:r>
        <w:t xml:space="preserve">=E,0 </w:t>
      </w:r>
    </w:p>
    <w:p w:rsidR="00863402" w:rsidRDefault="00863402" w:rsidP="001645D0">
      <w:r>
        <w:rPr>
          <w:rFonts w:hint="eastAsia"/>
        </w:rPr>
        <w:t>费观</w:t>
      </w:r>
      <w:r>
        <w:t xml:space="preserve">=E, </w:t>
      </w:r>
    </w:p>
    <w:p w:rsidR="00863402" w:rsidRDefault="00863402" w:rsidP="001645D0">
      <w:r>
        <w:rPr>
          <w:rFonts w:hint="eastAsia"/>
        </w:rPr>
        <w:t>李恢</w:t>
      </w:r>
      <w:r>
        <w:t xml:space="preserve">=E, </w:t>
      </w:r>
    </w:p>
    <w:p w:rsidR="00863402" w:rsidRDefault="00863402" w:rsidP="001645D0">
      <w:r>
        <w:rPr>
          <w:rFonts w:hint="eastAsia"/>
        </w:rPr>
        <w:t>霍峻</w:t>
      </w:r>
      <w:r>
        <w:t xml:space="preserve">=E, </w:t>
      </w:r>
    </w:p>
    <w:p w:rsidR="00863402" w:rsidRDefault="00863402" w:rsidP="001645D0">
      <w:r>
        <w:rPr>
          <w:rFonts w:hint="eastAsia"/>
        </w:rPr>
        <w:t>董和</w:t>
      </w:r>
      <w:r>
        <w:t xml:space="preserve">=E, </w:t>
      </w:r>
    </w:p>
    <w:p w:rsidR="00863402" w:rsidRDefault="00863402" w:rsidP="001645D0">
      <w:r>
        <w:rPr>
          <w:rFonts w:hint="eastAsia"/>
        </w:rPr>
        <w:t>费诗</w:t>
      </w:r>
      <w:r>
        <w:t xml:space="preserve">=E, </w:t>
      </w:r>
    </w:p>
    <w:p w:rsidR="00863402" w:rsidRDefault="00863402" w:rsidP="001645D0">
      <w:r>
        <w:rPr>
          <w:rFonts w:hint="eastAsia"/>
        </w:rPr>
        <w:t>蒋琬</w:t>
      </w:r>
      <w:r>
        <w:t xml:space="preserve">=E, </w:t>
      </w:r>
    </w:p>
    <w:p w:rsidR="00863402" w:rsidRDefault="00863402" w:rsidP="001645D0">
      <w:r>
        <w:rPr>
          <w:rFonts w:hint="eastAsia"/>
        </w:rPr>
        <w:t>曹仁</w:t>
      </w:r>
      <w:r>
        <w:t xml:space="preserve">=E, </w:t>
      </w:r>
    </w:p>
    <w:p w:rsidR="00863402" w:rsidRDefault="00863402" w:rsidP="001645D0">
      <w:r>
        <w:rPr>
          <w:rFonts w:hint="eastAsia"/>
        </w:rPr>
        <w:t>曹仁</w:t>
      </w:r>
      <w:r>
        <w:t xml:space="preserve">=E, </w:t>
      </w:r>
    </w:p>
    <w:p w:rsidR="00863402" w:rsidRDefault="00863402" w:rsidP="001645D0">
      <w:r>
        <w:rPr>
          <w:rFonts w:hint="eastAsia"/>
        </w:rPr>
        <w:t>纪灵</w:t>
      </w:r>
      <w:r>
        <w:t xml:space="preserve">=E, </w:t>
      </w:r>
    </w:p>
    <w:p w:rsidR="00863402" w:rsidRDefault="00863402" w:rsidP="001645D0">
      <w:r>
        <w:t>A</w:t>
      </w:r>
      <w:r>
        <w:rPr>
          <w:rFonts w:hint="eastAsia"/>
        </w:rPr>
        <w:t>黄忠</w:t>
      </w:r>
      <w:r>
        <w:t xml:space="preserve">=E,A </w:t>
      </w:r>
    </w:p>
    <w:p w:rsidR="00863402" w:rsidRDefault="00863402" w:rsidP="001645D0">
      <w:r>
        <w:t>B</w:t>
      </w:r>
      <w:r>
        <w:rPr>
          <w:rFonts w:hint="eastAsia"/>
        </w:rPr>
        <w:t>曹仁</w:t>
      </w:r>
      <w:r>
        <w:t xml:space="preserve">=E,B </w:t>
      </w:r>
    </w:p>
    <w:p w:rsidR="00863402" w:rsidRDefault="00863402" w:rsidP="001645D0">
      <w:r>
        <w:t>C</w:t>
      </w:r>
      <w:r>
        <w:rPr>
          <w:rFonts w:hint="eastAsia"/>
        </w:rPr>
        <w:t>夏侯敦</w:t>
      </w:r>
      <w:r>
        <w:t xml:space="preserve">=E,C </w:t>
      </w:r>
    </w:p>
    <w:p w:rsidR="00863402" w:rsidRDefault="00863402" w:rsidP="001645D0">
      <w:r>
        <w:rPr>
          <w:rFonts w:hint="eastAsia"/>
        </w:rPr>
        <w:t>张鲁</w:t>
      </w:r>
      <w:r>
        <w:t xml:space="preserve">=E, </w:t>
      </w:r>
    </w:p>
    <w:p w:rsidR="00863402" w:rsidRDefault="00863402" w:rsidP="001645D0">
      <w:r>
        <w:rPr>
          <w:rFonts w:hint="eastAsia"/>
        </w:rPr>
        <w:t>阎圃</w:t>
      </w:r>
      <w:r>
        <w:t xml:space="preserve">=E, </w:t>
      </w:r>
    </w:p>
    <w:p w:rsidR="00863402" w:rsidRDefault="00863402" w:rsidP="001645D0">
      <w:r>
        <w:rPr>
          <w:rFonts w:hint="eastAsia"/>
        </w:rPr>
        <w:t>张卫</w:t>
      </w:r>
      <w:r>
        <w:t xml:space="preserve">=E, </w:t>
      </w:r>
    </w:p>
    <w:p w:rsidR="00863402" w:rsidRDefault="00863402" w:rsidP="001645D0">
      <w:r>
        <w:t>A</w:t>
      </w:r>
      <w:r>
        <w:rPr>
          <w:rFonts w:hint="eastAsia"/>
        </w:rPr>
        <w:t>杨松</w:t>
      </w:r>
      <w:r>
        <w:t xml:space="preserve">=E,A </w:t>
      </w:r>
    </w:p>
    <w:p w:rsidR="00863402" w:rsidRDefault="00863402" w:rsidP="001645D0">
      <w:r>
        <w:t>B</w:t>
      </w:r>
      <w:r>
        <w:rPr>
          <w:rFonts w:hint="eastAsia"/>
        </w:rPr>
        <w:t>马超</w:t>
      </w:r>
      <w:r>
        <w:t xml:space="preserve">=E,B </w:t>
      </w:r>
    </w:p>
    <w:p w:rsidR="00863402" w:rsidRDefault="00863402" w:rsidP="001645D0">
      <w:r>
        <w:t>C</w:t>
      </w:r>
      <w:r>
        <w:rPr>
          <w:rFonts w:hint="eastAsia"/>
        </w:rPr>
        <w:t>马岱</w:t>
      </w:r>
      <w:r>
        <w:t xml:space="preserve">=E,C </w:t>
      </w:r>
    </w:p>
    <w:p w:rsidR="00863402" w:rsidRDefault="00863402" w:rsidP="001645D0">
      <w:r>
        <w:t>D</w:t>
      </w:r>
      <w:r>
        <w:rPr>
          <w:rFonts w:hint="eastAsia"/>
        </w:rPr>
        <w:t>杨昂</w:t>
      </w:r>
      <w:r>
        <w:t xml:space="preserve">=E,D </w:t>
      </w:r>
    </w:p>
    <w:p w:rsidR="00863402" w:rsidRDefault="00863402" w:rsidP="001645D0">
      <w:r>
        <w:t>E</w:t>
      </w:r>
      <w:r>
        <w:rPr>
          <w:rFonts w:hint="eastAsia"/>
        </w:rPr>
        <w:t>杨任</w:t>
      </w:r>
      <w:r>
        <w:t xml:space="preserve">=E,E </w:t>
      </w:r>
    </w:p>
    <w:p w:rsidR="00863402" w:rsidRDefault="00863402" w:rsidP="001645D0">
      <w:r>
        <w:t>F</w:t>
      </w:r>
      <w:r>
        <w:rPr>
          <w:rFonts w:hint="eastAsia"/>
        </w:rPr>
        <w:t>庞德</w:t>
      </w:r>
      <w:r>
        <w:t xml:space="preserve">=E,F </w:t>
      </w:r>
    </w:p>
    <w:p w:rsidR="00863402" w:rsidRDefault="00863402" w:rsidP="001645D0">
      <w:r>
        <w:t>0</w:t>
      </w:r>
      <w:r>
        <w:rPr>
          <w:rFonts w:hint="eastAsia"/>
        </w:rPr>
        <w:t>杨平</w:t>
      </w:r>
      <w:r>
        <w:t xml:space="preserve">=E,0 </w:t>
      </w:r>
    </w:p>
    <w:p w:rsidR="00863402" w:rsidRDefault="00863402" w:rsidP="001645D0">
      <w:r>
        <w:rPr>
          <w:rFonts w:hint="eastAsia"/>
        </w:rPr>
        <w:t>杨柏</w:t>
      </w:r>
      <w:r>
        <w:t xml:space="preserve">=E, </w:t>
      </w:r>
    </w:p>
    <w:p w:rsidR="00863402" w:rsidRDefault="00863402" w:rsidP="001645D0">
      <w:r>
        <w:rPr>
          <w:rFonts w:hint="eastAsia"/>
        </w:rPr>
        <w:t>程银</w:t>
      </w:r>
      <w:r>
        <w:t xml:space="preserve">=E, </w:t>
      </w:r>
    </w:p>
    <w:p w:rsidR="00863402" w:rsidRDefault="00863402" w:rsidP="001645D0">
      <w:r>
        <w:rPr>
          <w:rFonts w:hint="eastAsia"/>
        </w:rPr>
        <w:t>侯选</w:t>
      </w:r>
      <w:r>
        <w:t xml:space="preserve">=E, </w:t>
      </w:r>
    </w:p>
    <w:p w:rsidR="00863402" w:rsidRDefault="00863402" w:rsidP="001645D0">
      <w:r>
        <w:rPr>
          <w:rFonts w:hint="eastAsia"/>
        </w:rPr>
        <w:t>张横</w:t>
      </w:r>
      <w:r>
        <w:t xml:space="preserve">=E, </w:t>
      </w:r>
    </w:p>
    <w:p w:rsidR="00863402" w:rsidRDefault="00863402" w:rsidP="001645D0">
      <w:r>
        <w:rPr>
          <w:rFonts w:hint="eastAsia"/>
        </w:rPr>
        <w:t>李湛</w:t>
      </w:r>
      <w:r>
        <w:t xml:space="preserve">=E, </w:t>
      </w:r>
    </w:p>
    <w:p w:rsidR="00863402" w:rsidRDefault="00863402" w:rsidP="001645D0">
      <w:r>
        <w:rPr>
          <w:rFonts w:hint="eastAsia"/>
        </w:rPr>
        <w:t>成宜</w:t>
      </w:r>
      <w:r>
        <w:t xml:space="preserve">=E, </w:t>
      </w:r>
    </w:p>
    <w:p w:rsidR="00863402" w:rsidRDefault="00863402" w:rsidP="001645D0">
      <w:r>
        <w:rPr>
          <w:rFonts w:hint="eastAsia"/>
        </w:rPr>
        <w:t>曹操</w:t>
      </w:r>
      <w:r>
        <w:t xml:space="preserve">=E, </w:t>
      </w:r>
    </w:p>
    <w:p w:rsidR="00863402" w:rsidRDefault="00863402" w:rsidP="001645D0">
      <w:r>
        <w:rPr>
          <w:rFonts w:hint="eastAsia"/>
        </w:rPr>
        <w:t>夏侯敦</w:t>
      </w:r>
      <w:r>
        <w:t xml:space="preserve">=E, </w:t>
      </w:r>
    </w:p>
    <w:p w:rsidR="00863402" w:rsidRDefault="00863402" w:rsidP="001645D0">
      <w:r>
        <w:rPr>
          <w:rFonts w:hint="eastAsia"/>
        </w:rPr>
        <w:t>夏侯渊</w:t>
      </w:r>
      <w:r>
        <w:t xml:space="preserve">=E, </w:t>
      </w:r>
    </w:p>
    <w:p w:rsidR="00863402" w:rsidRDefault="00863402" w:rsidP="001645D0">
      <w:r>
        <w:t>A</w:t>
      </w:r>
      <w:r>
        <w:rPr>
          <w:rFonts w:hint="eastAsia"/>
        </w:rPr>
        <w:t>曹仁</w:t>
      </w:r>
      <w:r>
        <w:t xml:space="preserve">=E,A </w:t>
      </w:r>
    </w:p>
    <w:p w:rsidR="00863402" w:rsidRDefault="00863402" w:rsidP="001645D0">
      <w:r>
        <w:t>B</w:t>
      </w:r>
      <w:r>
        <w:rPr>
          <w:rFonts w:hint="eastAsia"/>
        </w:rPr>
        <w:t>曹洪</w:t>
      </w:r>
      <w:r>
        <w:t xml:space="preserve">=E,B </w:t>
      </w:r>
    </w:p>
    <w:p w:rsidR="00863402" w:rsidRDefault="00863402" w:rsidP="001645D0">
      <w:r>
        <w:t>C</w:t>
      </w:r>
      <w:r>
        <w:rPr>
          <w:rFonts w:hint="eastAsia"/>
        </w:rPr>
        <w:t>荀域</w:t>
      </w:r>
      <w:r>
        <w:t xml:space="preserve">=E,C </w:t>
      </w:r>
    </w:p>
    <w:p w:rsidR="00863402" w:rsidRDefault="00863402" w:rsidP="001645D0">
      <w:r>
        <w:t>D</w:t>
      </w:r>
      <w:r>
        <w:rPr>
          <w:rFonts w:hint="eastAsia"/>
        </w:rPr>
        <w:t>曹纯</w:t>
      </w:r>
      <w:r>
        <w:t xml:space="preserve">=E,D </w:t>
      </w:r>
    </w:p>
    <w:p w:rsidR="00863402" w:rsidRDefault="00863402" w:rsidP="001645D0">
      <w:r>
        <w:t>E</w:t>
      </w:r>
      <w:r>
        <w:rPr>
          <w:rFonts w:hint="eastAsia"/>
        </w:rPr>
        <w:t>程昱</w:t>
      </w:r>
      <w:r>
        <w:t xml:space="preserve">=E,E </w:t>
      </w:r>
    </w:p>
    <w:p w:rsidR="00863402" w:rsidRDefault="00863402" w:rsidP="001645D0">
      <w:r>
        <w:t>F</w:t>
      </w:r>
      <w:r>
        <w:rPr>
          <w:rFonts w:hint="eastAsia"/>
        </w:rPr>
        <w:t>刘晔</w:t>
      </w:r>
      <w:r>
        <w:t xml:space="preserve">=E,F </w:t>
      </w:r>
    </w:p>
    <w:p w:rsidR="00863402" w:rsidRDefault="00863402" w:rsidP="001645D0">
      <w:r>
        <w:t>0</w:t>
      </w:r>
      <w:r>
        <w:rPr>
          <w:rFonts w:hint="eastAsia"/>
        </w:rPr>
        <w:t>郭嘉</w:t>
      </w:r>
      <w:r>
        <w:t xml:space="preserve">=E,0 </w:t>
      </w:r>
    </w:p>
    <w:p w:rsidR="00863402" w:rsidRDefault="00863402" w:rsidP="001645D0">
      <w:r>
        <w:rPr>
          <w:rFonts w:hint="eastAsia"/>
        </w:rPr>
        <w:t>于禁</w:t>
      </w:r>
      <w:r>
        <w:t xml:space="preserve">=E, </w:t>
      </w:r>
    </w:p>
    <w:p w:rsidR="00863402" w:rsidRDefault="00863402" w:rsidP="001645D0">
      <w:r>
        <w:rPr>
          <w:rFonts w:hint="eastAsia"/>
        </w:rPr>
        <w:t>荀攸</w:t>
      </w:r>
      <w:r>
        <w:t xml:space="preserve">=E, </w:t>
      </w:r>
    </w:p>
    <w:p w:rsidR="00863402" w:rsidRDefault="00863402" w:rsidP="001645D0">
      <w:r>
        <w:rPr>
          <w:rFonts w:hint="eastAsia"/>
        </w:rPr>
        <w:t>乐进</w:t>
      </w:r>
      <w:r>
        <w:t xml:space="preserve">=E, </w:t>
      </w:r>
    </w:p>
    <w:p w:rsidR="00863402" w:rsidRDefault="00863402" w:rsidP="001645D0">
      <w:r>
        <w:rPr>
          <w:rFonts w:hint="eastAsia"/>
        </w:rPr>
        <w:t>王粲</w:t>
      </w:r>
      <w:r>
        <w:t xml:space="preserve">=E, </w:t>
      </w:r>
      <w:r>
        <w:rPr>
          <w:rFonts w:hint="eastAsia"/>
        </w:rPr>
        <w:t>字串</w:t>
      </w:r>
      <w:r>
        <w:t xml:space="preserve">4 </w:t>
      </w:r>
    </w:p>
    <w:p w:rsidR="00863402" w:rsidRDefault="00863402" w:rsidP="001645D0">
      <w:r>
        <w:rPr>
          <w:rFonts w:hint="eastAsia"/>
        </w:rPr>
        <w:t>陈矫</w:t>
      </w:r>
      <w:r>
        <w:t xml:space="preserve">=E, </w:t>
      </w:r>
    </w:p>
    <w:p w:rsidR="00863402" w:rsidRDefault="00863402" w:rsidP="001645D0">
      <w:r>
        <w:rPr>
          <w:rFonts w:hint="eastAsia"/>
        </w:rPr>
        <w:t>曹昂</w:t>
      </w:r>
      <w:r>
        <w:t xml:space="preserve">=E, </w:t>
      </w:r>
    </w:p>
    <w:p w:rsidR="00863402" w:rsidRDefault="00863402" w:rsidP="001645D0">
      <w:r>
        <w:rPr>
          <w:rFonts w:hint="eastAsia"/>
        </w:rPr>
        <w:t>典韦</w:t>
      </w:r>
      <w:r>
        <w:t xml:space="preserve">=E, </w:t>
      </w:r>
    </w:p>
    <w:p w:rsidR="00863402" w:rsidRDefault="00863402" w:rsidP="001645D0">
      <w:r>
        <w:rPr>
          <w:rFonts w:hint="eastAsia"/>
        </w:rPr>
        <w:t>梁兴</w:t>
      </w:r>
      <w:r>
        <w:t xml:space="preserve">=E, </w:t>
      </w:r>
    </w:p>
    <w:p w:rsidR="00863402" w:rsidRDefault="00863402" w:rsidP="001645D0">
      <w:r>
        <w:rPr>
          <w:rFonts w:hint="eastAsia"/>
        </w:rPr>
        <w:t>韩遂</w:t>
      </w:r>
      <w:r>
        <w:t xml:space="preserve">=E, </w:t>
      </w:r>
    </w:p>
    <w:p w:rsidR="00863402" w:rsidRDefault="00863402" w:rsidP="001645D0">
      <w:r>
        <w:t>A</w:t>
      </w:r>
      <w:r>
        <w:rPr>
          <w:rFonts w:hint="eastAsia"/>
        </w:rPr>
        <w:t>杨秋</w:t>
      </w:r>
      <w:r>
        <w:t xml:space="preserve">=E,A </w:t>
      </w:r>
    </w:p>
    <w:p w:rsidR="00863402" w:rsidRDefault="00863402" w:rsidP="001645D0">
      <w:r>
        <w:t>B</w:t>
      </w:r>
      <w:r>
        <w:rPr>
          <w:rFonts w:hint="eastAsia"/>
        </w:rPr>
        <w:t>马玩</w:t>
      </w:r>
      <w:r>
        <w:t xml:space="preserve">=E,B </w:t>
      </w:r>
    </w:p>
    <w:p w:rsidR="00863402" w:rsidRDefault="00863402" w:rsidP="001645D0">
      <w:r>
        <w:t>C</w:t>
      </w:r>
      <w:r>
        <w:rPr>
          <w:rFonts w:hint="eastAsia"/>
        </w:rPr>
        <w:t>孔秀</w:t>
      </w:r>
      <w:r>
        <w:t xml:space="preserve">=E,C </w:t>
      </w:r>
    </w:p>
    <w:p w:rsidR="00863402" w:rsidRDefault="00863402" w:rsidP="001645D0">
      <w:r>
        <w:t>D</w:t>
      </w:r>
      <w:r>
        <w:rPr>
          <w:rFonts w:hint="eastAsia"/>
        </w:rPr>
        <w:t>韩福</w:t>
      </w:r>
      <w:r>
        <w:t xml:space="preserve">=E,D </w:t>
      </w:r>
    </w:p>
    <w:p w:rsidR="00863402" w:rsidRDefault="00863402" w:rsidP="001645D0">
      <w:r>
        <w:t>E</w:t>
      </w:r>
      <w:r>
        <w:rPr>
          <w:rFonts w:hint="eastAsia"/>
        </w:rPr>
        <w:t>卞喜</w:t>
      </w:r>
      <w:r>
        <w:t xml:space="preserve">=E,E </w:t>
      </w:r>
    </w:p>
    <w:p w:rsidR="00863402" w:rsidRDefault="00863402" w:rsidP="001645D0">
      <w:r>
        <w:t>F</w:t>
      </w:r>
      <w:r>
        <w:rPr>
          <w:rFonts w:hint="eastAsia"/>
        </w:rPr>
        <w:t>王植</w:t>
      </w:r>
      <w:r>
        <w:t xml:space="preserve">=E,F </w:t>
      </w:r>
    </w:p>
    <w:p w:rsidR="00863402" w:rsidRDefault="00863402" w:rsidP="001645D0">
      <w:r>
        <w:t>A0</w:t>
      </w:r>
      <w:r>
        <w:rPr>
          <w:rFonts w:hint="eastAsia"/>
        </w:rPr>
        <w:t>秦琪</w:t>
      </w:r>
      <w:r>
        <w:t xml:space="preserve">=E,A0 </w:t>
      </w:r>
    </w:p>
    <w:p w:rsidR="00863402" w:rsidRDefault="00863402" w:rsidP="001645D0">
      <w:r>
        <w:t>A</w:t>
      </w:r>
      <w:r>
        <w:rPr>
          <w:rFonts w:hint="eastAsia"/>
        </w:rPr>
        <w:t>钟瑶</w:t>
      </w:r>
      <w:r>
        <w:t xml:space="preserve">=E,A </w:t>
      </w:r>
    </w:p>
    <w:p w:rsidR="00863402" w:rsidRDefault="00863402" w:rsidP="001645D0">
      <w:r>
        <w:t>A</w:t>
      </w:r>
      <w:r>
        <w:rPr>
          <w:rFonts w:hint="eastAsia"/>
        </w:rPr>
        <w:t>丁斐</w:t>
      </w:r>
      <w:r>
        <w:t xml:space="preserve">=E,A </w:t>
      </w:r>
    </w:p>
    <w:p w:rsidR="00863402" w:rsidRDefault="00863402" w:rsidP="001645D0">
      <w:r>
        <w:t>A</w:t>
      </w:r>
      <w:r>
        <w:rPr>
          <w:rFonts w:hint="eastAsia"/>
        </w:rPr>
        <w:t>王必</w:t>
      </w:r>
      <w:r>
        <w:t xml:space="preserve">=E,A </w:t>
      </w:r>
    </w:p>
    <w:p w:rsidR="00863402" w:rsidRDefault="00863402" w:rsidP="001645D0">
      <w:r>
        <w:t>A</w:t>
      </w:r>
      <w:r>
        <w:rPr>
          <w:rFonts w:hint="eastAsia"/>
        </w:rPr>
        <w:t>金惟</w:t>
      </w:r>
      <w:r>
        <w:t xml:space="preserve">=E,A </w:t>
      </w:r>
    </w:p>
    <w:p w:rsidR="00863402" w:rsidRDefault="00863402" w:rsidP="001645D0">
      <w:r>
        <w:t>A</w:t>
      </w:r>
      <w:r>
        <w:rPr>
          <w:rFonts w:hint="eastAsia"/>
        </w:rPr>
        <w:t>韦晃</w:t>
      </w:r>
      <w:r>
        <w:t xml:space="preserve">=E,A </w:t>
      </w:r>
    </w:p>
    <w:p w:rsidR="00863402" w:rsidRDefault="00863402" w:rsidP="001645D0">
      <w:r>
        <w:t>A</w:t>
      </w:r>
      <w:r>
        <w:rPr>
          <w:rFonts w:hint="eastAsia"/>
        </w:rPr>
        <w:t>耿纪</w:t>
      </w:r>
      <w:r>
        <w:t xml:space="preserve">=E,A </w:t>
      </w:r>
    </w:p>
    <w:p w:rsidR="00863402" w:rsidRDefault="00863402" w:rsidP="001645D0">
      <w:r>
        <w:t>A</w:t>
      </w:r>
      <w:r>
        <w:rPr>
          <w:rFonts w:hint="eastAsia"/>
        </w:rPr>
        <w:t>李典</w:t>
      </w:r>
      <w:r>
        <w:t xml:space="preserve">=E,A </w:t>
      </w:r>
    </w:p>
    <w:p w:rsidR="00863402" w:rsidRDefault="00863402" w:rsidP="001645D0">
      <w:r>
        <w:t>A</w:t>
      </w:r>
      <w:r>
        <w:rPr>
          <w:rFonts w:hint="eastAsia"/>
        </w:rPr>
        <w:t>吕虔</w:t>
      </w:r>
      <w:r>
        <w:t xml:space="preserve">=E,A </w:t>
      </w:r>
    </w:p>
    <w:p w:rsidR="00863402" w:rsidRDefault="00863402" w:rsidP="001645D0">
      <w:r>
        <w:t>A</w:t>
      </w:r>
      <w:r>
        <w:rPr>
          <w:rFonts w:hint="eastAsia"/>
        </w:rPr>
        <w:t>魏续</w:t>
      </w:r>
      <w:r>
        <w:t xml:space="preserve">=E,A </w:t>
      </w:r>
    </w:p>
    <w:p w:rsidR="00863402" w:rsidRDefault="00863402" w:rsidP="001645D0">
      <w:r>
        <w:t>AA</w:t>
      </w:r>
      <w:r>
        <w:rPr>
          <w:rFonts w:hint="eastAsia"/>
        </w:rPr>
        <w:t>侯成</w:t>
      </w:r>
      <w:r>
        <w:t xml:space="preserve">=E,AA </w:t>
      </w:r>
    </w:p>
    <w:p w:rsidR="00863402" w:rsidRDefault="00863402" w:rsidP="001645D0">
      <w:r>
        <w:t>AB</w:t>
      </w:r>
      <w:r>
        <w:rPr>
          <w:rFonts w:hint="eastAsia"/>
        </w:rPr>
        <w:t>张辽</w:t>
      </w:r>
      <w:r>
        <w:t xml:space="preserve">=E,AB </w:t>
      </w:r>
    </w:p>
    <w:p w:rsidR="00863402" w:rsidRDefault="00863402" w:rsidP="001645D0">
      <w:r>
        <w:t>AC</w:t>
      </w:r>
      <w:r>
        <w:rPr>
          <w:rFonts w:hint="eastAsia"/>
        </w:rPr>
        <w:t>徐晃</w:t>
      </w:r>
      <w:r>
        <w:t xml:space="preserve">=E,AC </w:t>
      </w:r>
    </w:p>
    <w:p w:rsidR="00863402" w:rsidRDefault="00863402" w:rsidP="001645D0">
      <w:r>
        <w:t>AD</w:t>
      </w:r>
      <w:r>
        <w:rPr>
          <w:rFonts w:hint="eastAsia"/>
        </w:rPr>
        <w:t>曹休</w:t>
      </w:r>
      <w:r>
        <w:t xml:space="preserve">=E,AD </w:t>
      </w:r>
    </w:p>
    <w:p w:rsidR="00863402" w:rsidRDefault="00863402" w:rsidP="001645D0">
      <w:r>
        <w:t>AE</w:t>
      </w:r>
      <w:r>
        <w:rPr>
          <w:rFonts w:hint="eastAsia"/>
        </w:rPr>
        <w:t>贾诩</w:t>
      </w:r>
      <w:r>
        <w:t xml:space="preserve">=E,AE </w:t>
      </w:r>
    </w:p>
    <w:p w:rsidR="00863402" w:rsidRDefault="00863402" w:rsidP="001645D0">
      <w:r>
        <w:t>AF</w:t>
      </w:r>
      <w:r>
        <w:rPr>
          <w:rFonts w:hint="eastAsia"/>
        </w:rPr>
        <w:t>许褚</w:t>
      </w:r>
      <w:r>
        <w:t xml:space="preserve">=E,AF </w:t>
      </w:r>
    </w:p>
    <w:p w:rsidR="00863402" w:rsidRDefault="00863402" w:rsidP="001645D0">
      <w:r>
        <w:t>B0</w:t>
      </w:r>
      <w:r>
        <w:rPr>
          <w:rFonts w:hint="eastAsia"/>
        </w:rPr>
        <w:t>成宜</w:t>
      </w:r>
      <w:r>
        <w:t xml:space="preserve">=E,B0 </w:t>
      </w:r>
    </w:p>
    <w:p w:rsidR="00863402" w:rsidRDefault="00863402" w:rsidP="001645D0">
      <w:r>
        <w:t>B</w:t>
      </w:r>
      <w:r>
        <w:rPr>
          <w:rFonts w:hint="eastAsia"/>
        </w:rPr>
        <w:t>司马懿</w:t>
      </w:r>
      <w:r>
        <w:t xml:space="preserve">=E,B </w:t>
      </w:r>
    </w:p>
    <w:p w:rsidR="00863402" w:rsidRDefault="00863402" w:rsidP="001645D0">
      <w:r>
        <w:t>B</w:t>
      </w:r>
      <w:r>
        <w:rPr>
          <w:rFonts w:hint="eastAsia"/>
        </w:rPr>
        <w:t>毛疥</w:t>
      </w:r>
      <w:r>
        <w:t xml:space="preserve">=E,B </w:t>
      </w:r>
    </w:p>
    <w:p w:rsidR="00863402" w:rsidRDefault="00863402" w:rsidP="001645D0">
      <w:r>
        <w:t>B</w:t>
      </w:r>
      <w:r>
        <w:rPr>
          <w:rFonts w:hint="eastAsia"/>
        </w:rPr>
        <w:t>曹真</w:t>
      </w:r>
      <w:r>
        <w:t xml:space="preserve">=E,B </w:t>
      </w:r>
    </w:p>
    <w:p w:rsidR="00863402" w:rsidRDefault="00863402" w:rsidP="001645D0">
      <w:r>
        <w:t>B</w:t>
      </w:r>
      <w:r>
        <w:rPr>
          <w:rFonts w:hint="eastAsia"/>
        </w:rPr>
        <w:t>牛金</w:t>
      </w:r>
      <w:r>
        <w:t xml:space="preserve">=E,B </w:t>
      </w:r>
    </w:p>
    <w:p w:rsidR="00863402" w:rsidRDefault="00863402" w:rsidP="001645D0">
      <w:r>
        <w:t>B</w:t>
      </w:r>
      <w:r>
        <w:rPr>
          <w:rFonts w:hint="eastAsia"/>
        </w:rPr>
        <w:t>刘瑶</w:t>
      </w:r>
      <w:r>
        <w:t xml:space="preserve">=E,B </w:t>
      </w:r>
    </w:p>
    <w:p w:rsidR="00863402" w:rsidRDefault="00863402" w:rsidP="001645D0">
      <w:r>
        <w:t>B</w:t>
      </w:r>
      <w:r>
        <w:rPr>
          <w:rFonts w:hint="eastAsia"/>
        </w:rPr>
        <w:t>吕翔</w:t>
      </w:r>
      <w:r>
        <w:t xml:space="preserve">=E,B </w:t>
      </w:r>
    </w:p>
    <w:p w:rsidR="00863402" w:rsidRDefault="00863402" w:rsidP="001645D0">
      <w:r>
        <w:t>B</w:t>
      </w:r>
      <w:r>
        <w:rPr>
          <w:rFonts w:hint="eastAsia"/>
        </w:rPr>
        <w:t>吕旷</w:t>
      </w:r>
      <w:r>
        <w:t xml:space="preserve">=E,B </w:t>
      </w:r>
    </w:p>
    <w:p w:rsidR="00863402" w:rsidRDefault="00863402" w:rsidP="001645D0">
      <w:r>
        <w:t>B</w:t>
      </w:r>
      <w:r>
        <w:rPr>
          <w:rFonts w:hint="eastAsia"/>
        </w:rPr>
        <w:t>马延</w:t>
      </w:r>
      <w:r>
        <w:t xml:space="preserve">=E,B </w:t>
      </w:r>
    </w:p>
    <w:p w:rsidR="00863402" w:rsidRDefault="00863402" w:rsidP="001645D0">
      <w:r>
        <w:t>B</w:t>
      </w:r>
      <w:r>
        <w:rPr>
          <w:rFonts w:hint="eastAsia"/>
        </w:rPr>
        <w:t>张凯</w:t>
      </w:r>
      <w:r>
        <w:t xml:space="preserve">=E,B </w:t>
      </w:r>
    </w:p>
    <w:p w:rsidR="00863402" w:rsidRDefault="00863402" w:rsidP="001645D0">
      <w:r>
        <w:t>BA</w:t>
      </w:r>
      <w:r>
        <w:rPr>
          <w:rFonts w:hint="eastAsia"/>
        </w:rPr>
        <w:t>王朗</w:t>
      </w:r>
      <w:r>
        <w:t xml:space="preserve">=E,BA </w:t>
      </w:r>
    </w:p>
    <w:p w:rsidR="00863402" w:rsidRDefault="00863402" w:rsidP="001645D0">
      <w:r>
        <w:t>BB</w:t>
      </w:r>
      <w:r>
        <w:rPr>
          <w:rFonts w:hint="eastAsia"/>
        </w:rPr>
        <w:t>曹丕</w:t>
      </w:r>
      <w:r>
        <w:t xml:space="preserve">=E,BB </w:t>
      </w:r>
    </w:p>
    <w:p w:rsidR="00863402" w:rsidRDefault="00863402" w:rsidP="001645D0">
      <w:r>
        <w:t>BC</w:t>
      </w:r>
      <w:r>
        <w:rPr>
          <w:rFonts w:hint="eastAsia"/>
        </w:rPr>
        <w:t>高览</w:t>
      </w:r>
      <w:r>
        <w:t xml:space="preserve">=E,BC </w:t>
      </w:r>
    </w:p>
    <w:p w:rsidR="00863402" w:rsidRDefault="00863402" w:rsidP="001645D0">
      <w:r>
        <w:t>BD</w:t>
      </w:r>
      <w:r>
        <w:rPr>
          <w:rFonts w:hint="eastAsia"/>
        </w:rPr>
        <w:t>许攸</w:t>
      </w:r>
      <w:r>
        <w:t xml:space="preserve">=E,BD </w:t>
      </w:r>
    </w:p>
    <w:p w:rsidR="00863402" w:rsidRDefault="00863402" w:rsidP="001645D0">
      <w:r>
        <w:t>BE</w:t>
      </w:r>
      <w:r>
        <w:rPr>
          <w:rFonts w:hint="eastAsia"/>
        </w:rPr>
        <w:t>文聘</w:t>
      </w:r>
      <w:r>
        <w:t xml:space="preserve">=E,BE </w:t>
      </w:r>
    </w:p>
    <w:p w:rsidR="00863402" w:rsidRDefault="00863402" w:rsidP="001645D0">
      <w:r>
        <w:t>BF</w:t>
      </w:r>
      <w:r>
        <w:rPr>
          <w:rFonts w:hint="eastAsia"/>
        </w:rPr>
        <w:t>张颌</w:t>
      </w:r>
      <w:r>
        <w:t xml:space="preserve">=E,BF </w:t>
      </w:r>
    </w:p>
    <w:p w:rsidR="00863402" w:rsidRDefault="00863402" w:rsidP="001645D0">
      <w:r>
        <w:t>C0</w:t>
      </w:r>
      <w:r>
        <w:rPr>
          <w:rFonts w:hint="eastAsia"/>
        </w:rPr>
        <w:t>杨修</w:t>
      </w:r>
      <w:r>
        <w:t xml:space="preserve">=E,C0 </w:t>
      </w:r>
    </w:p>
    <w:p w:rsidR="00863402" w:rsidRDefault="00863402" w:rsidP="001645D0">
      <w:r>
        <w:rPr>
          <w:rFonts w:hint="eastAsia"/>
        </w:rPr>
        <w:t>字串</w:t>
      </w:r>
      <w:r>
        <w:t>8</w:t>
      </w:r>
    </w:p>
    <w:p w:rsidR="00863402" w:rsidRDefault="00863402" w:rsidP="001645D0"/>
    <w:p w:rsidR="00863402" w:rsidRDefault="00863402" w:rsidP="001645D0"/>
    <w:p w:rsidR="00863402" w:rsidRDefault="00863402" w:rsidP="001645D0">
      <w:r>
        <w:t>C</w:t>
      </w:r>
      <w:r>
        <w:rPr>
          <w:rFonts w:hint="eastAsia"/>
        </w:rPr>
        <w:t>陈群</w:t>
      </w:r>
      <w:r>
        <w:t xml:space="preserve">=E,C </w:t>
      </w:r>
    </w:p>
    <w:p w:rsidR="00863402" w:rsidRDefault="00863402" w:rsidP="001645D0">
      <w:r>
        <w:t>C</w:t>
      </w:r>
      <w:r>
        <w:rPr>
          <w:rFonts w:hint="eastAsia"/>
        </w:rPr>
        <w:t>曹植</w:t>
      </w:r>
      <w:r>
        <w:t xml:space="preserve">=E,C </w:t>
      </w:r>
    </w:p>
    <w:p w:rsidR="00863402" w:rsidRDefault="00863402" w:rsidP="001645D0">
      <w:r>
        <w:t>C</w:t>
      </w:r>
      <w:r>
        <w:rPr>
          <w:rFonts w:hint="eastAsia"/>
        </w:rPr>
        <w:t>庞德</w:t>
      </w:r>
      <w:r>
        <w:t xml:space="preserve">=E,C </w:t>
      </w:r>
    </w:p>
    <w:p w:rsidR="00863402" w:rsidRDefault="00863402" w:rsidP="001645D0">
      <w:r>
        <w:t>C</w:t>
      </w:r>
      <w:r>
        <w:rPr>
          <w:rFonts w:hint="eastAsia"/>
        </w:rPr>
        <w:t>李湛</w:t>
      </w:r>
      <w:r>
        <w:t xml:space="preserve">=E,C </w:t>
      </w:r>
    </w:p>
    <w:p w:rsidR="00863402" w:rsidRDefault="00863402" w:rsidP="001645D0">
      <w:r>
        <w:t>C</w:t>
      </w:r>
      <w:r>
        <w:rPr>
          <w:rFonts w:hint="eastAsia"/>
        </w:rPr>
        <w:t>吕常</w:t>
      </w:r>
      <w:r>
        <w:t xml:space="preserve">=E,C </w:t>
      </w:r>
    </w:p>
    <w:p w:rsidR="00863402" w:rsidRDefault="00863402" w:rsidP="001645D0">
      <w:r>
        <w:t>C</w:t>
      </w:r>
      <w:r>
        <w:rPr>
          <w:rFonts w:hint="eastAsia"/>
        </w:rPr>
        <w:t>恒楷</w:t>
      </w:r>
      <w:r>
        <w:t xml:space="preserve">=E,C </w:t>
      </w:r>
    </w:p>
    <w:p w:rsidR="00863402" w:rsidRDefault="00863402" w:rsidP="001645D0">
      <w:r>
        <w:t>C</w:t>
      </w:r>
      <w:r>
        <w:rPr>
          <w:rFonts w:hint="eastAsia"/>
        </w:rPr>
        <w:t>韩浩</w:t>
      </w:r>
      <w:r>
        <w:t xml:space="preserve">=E,C </w:t>
      </w:r>
    </w:p>
    <w:p w:rsidR="00863402" w:rsidRDefault="00863402" w:rsidP="001645D0">
      <w:r>
        <w:t>C</w:t>
      </w:r>
      <w:r>
        <w:rPr>
          <w:rFonts w:hint="eastAsia"/>
        </w:rPr>
        <w:t>王匡</w:t>
      </w:r>
      <w:r>
        <w:t xml:space="preserve">=E,C </w:t>
      </w:r>
    </w:p>
    <w:p w:rsidR="00863402" w:rsidRDefault="00863402" w:rsidP="001645D0">
      <w:r>
        <w:t>C</w:t>
      </w:r>
      <w:r>
        <w:rPr>
          <w:rFonts w:hint="eastAsia"/>
        </w:rPr>
        <w:t>朱灵</w:t>
      </w:r>
      <w:r>
        <w:t xml:space="preserve">=E,C </w:t>
      </w:r>
    </w:p>
    <w:p w:rsidR="00863402" w:rsidRDefault="00863402" w:rsidP="001645D0">
      <w:r>
        <w:t>CA</w:t>
      </w:r>
      <w:r>
        <w:rPr>
          <w:rFonts w:hint="eastAsia"/>
        </w:rPr>
        <w:t>辛毗</w:t>
      </w:r>
      <w:r>
        <w:t xml:space="preserve">=E,CA </w:t>
      </w:r>
    </w:p>
    <w:p w:rsidR="00863402" w:rsidRDefault="00863402" w:rsidP="001645D0">
      <w:r>
        <w:t>CB</w:t>
      </w:r>
      <w:r>
        <w:rPr>
          <w:rFonts w:hint="eastAsia"/>
        </w:rPr>
        <w:t>华歆</w:t>
      </w:r>
      <w:r>
        <w:t xml:space="preserve">=E,CB </w:t>
      </w:r>
    </w:p>
    <w:p w:rsidR="00863402" w:rsidRDefault="00863402" w:rsidP="001645D0">
      <w:r>
        <w:t>CC</w:t>
      </w:r>
      <w:r>
        <w:rPr>
          <w:rFonts w:hint="eastAsia"/>
        </w:rPr>
        <w:t>张南</w:t>
      </w:r>
      <w:r>
        <w:t xml:space="preserve">=E,CC </w:t>
      </w:r>
    </w:p>
    <w:p w:rsidR="00863402" w:rsidRDefault="00863402" w:rsidP="001645D0">
      <w:r>
        <w:t>CD</w:t>
      </w:r>
      <w:r>
        <w:rPr>
          <w:rFonts w:hint="eastAsia"/>
        </w:rPr>
        <w:t>傅干</w:t>
      </w:r>
      <w:r>
        <w:t xml:space="preserve">=E,CD </w:t>
      </w:r>
    </w:p>
    <w:p w:rsidR="00863402" w:rsidRDefault="00863402" w:rsidP="001645D0">
      <w:r>
        <w:t>CE</w:t>
      </w:r>
      <w:r>
        <w:rPr>
          <w:rFonts w:hint="eastAsia"/>
        </w:rPr>
        <w:t>杜袭</w:t>
      </w:r>
      <w:r>
        <w:t xml:space="preserve">=E,CE </w:t>
      </w:r>
    </w:p>
    <w:p w:rsidR="00863402" w:rsidRDefault="00863402" w:rsidP="001645D0">
      <w:r>
        <w:t>CF</w:t>
      </w:r>
      <w:r>
        <w:rPr>
          <w:rFonts w:hint="eastAsia"/>
        </w:rPr>
        <w:t>李通</w:t>
      </w:r>
      <w:r>
        <w:t xml:space="preserve">=E,CF </w:t>
      </w:r>
    </w:p>
    <w:p w:rsidR="00863402" w:rsidRDefault="00863402" w:rsidP="001645D0">
      <w:r>
        <w:t>D0</w:t>
      </w:r>
      <w:r>
        <w:rPr>
          <w:rFonts w:hint="eastAsia"/>
        </w:rPr>
        <w:t>吕健</w:t>
      </w:r>
      <w:r>
        <w:t xml:space="preserve">=E,D0 </w:t>
      </w:r>
    </w:p>
    <w:p w:rsidR="00863402" w:rsidRDefault="00863402" w:rsidP="001645D0">
      <w:r>
        <w:t>D</w:t>
      </w:r>
      <w:r>
        <w:rPr>
          <w:rFonts w:hint="eastAsia"/>
        </w:rPr>
        <w:t>蒋义渠</w:t>
      </w:r>
      <w:r>
        <w:t xml:space="preserve">=E,D </w:t>
      </w:r>
    </w:p>
    <w:p w:rsidR="00863402" w:rsidRDefault="00863402" w:rsidP="001645D0">
      <w:r>
        <w:t>D</w:t>
      </w:r>
      <w:r>
        <w:rPr>
          <w:rFonts w:hint="eastAsia"/>
        </w:rPr>
        <w:t>伏完</w:t>
      </w:r>
      <w:r>
        <w:t xml:space="preserve">=E,D </w:t>
      </w:r>
    </w:p>
    <w:p w:rsidR="00863402" w:rsidRDefault="00863402" w:rsidP="001645D0">
      <w:r>
        <w:t>D</w:t>
      </w:r>
      <w:r>
        <w:rPr>
          <w:rFonts w:hint="eastAsia"/>
        </w:rPr>
        <w:t>穆顺</w:t>
      </w:r>
      <w:r>
        <w:t xml:space="preserve">=E,D </w:t>
      </w:r>
    </w:p>
    <w:p w:rsidR="00863402" w:rsidRDefault="00863402" w:rsidP="001645D0">
      <w:r>
        <w:t>D</w:t>
      </w:r>
      <w:r>
        <w:rPr>
          <w:rFonts w:hint="eastAsia"/>
        </w:rPr>
        <w:t>夏侯尚</w:t>
      </w:r>
      <w:r>
        <w:t xml:space="preserve">=E,D </w:t>
      </w:r>
    </w:p>
    <w:p w:rsidR="00863402" w:rsidRDefault="00863402" w:rsidP="001645D0">
      <w:r>
        <w:t>D</w:t>
      </w:r>
      <w:r>
        <w:rPr>
          <w:rFonts w:hint="eastAsia"/>
        </w:rPr>
        <w:t>夏侯德</w:t>
      </w:r>
      <w:r>
        <w:t xml:space="preserve">=E,D </w:t>
      </w:r>
    </w:p>
    <w:p w:rsidR="00863402" w:rsidRDefault="00863402" w:rsidP="001645D0">
      <w:r>
        <w:t>D</w:t>
      </w:r>
      <w:r>
        <w:rPr>
          <w:rFonts w:hint="eastAsia"/>
        </w:rPr>
        <w:t>朱光</w:t>
      </w:r>
      <w:r>
        <w:t xml:space="preserve">=E,D </w:t>
      </w:r>
    </w:p>
    <w:p w:rsidR="00863402" w:rsidRDefault="00863402" w:rsidP="001645D0">
      <w:r>
        <w:t>D</w:t>
      </w:r>
      <w:r>
        <w:rPr>
          <w:rFonts w:hint="eastAsia"/>
        </w:rPr>
        <w:t>曹彰</w:t>
      </w:r>
      <w:r>
        <w:t xml:space="preserve">=E,D </w:t>
      </w:r>
    </w:p>
    <w:p w:rsidR="00863402" w:rsidRDefault="00863402" w:rsidP="001645D0">
      <w:r>
        <w:t>D</w:t>
      </w:r>
      <w:r>
        <w:rPr>
          <w:rFonts w:hint="eastAsia"/>
        </w:rPr>
        <w:t>张允</w:t>
      </w:r>
      <w:r>
        <w:t xml:space="preserve">=E,D </w:t>
      </w:r>
    </w:p>
    <w:p w:rsidR="00863402" w:rsidRDefault="00863402" w:rsidP="001645D0">
      <w:r>
        <w:t>D</w:t>
      </w:r>
      <w:r>
        <w:rPr>
          <w:rFonts w:hint="eastAsia"/>
        </w:rPr>
        <w:t>郝昭</w:t>
      </w:r>
      <w:r>
        <w:t xml:space="preserve">=E,D </w:t>
      </w:r>
    </w:p>
    <w:p w:rsidR="00863402" w:rsidRDefault="00863402" w:rsidP="001645D0">
      <w:r>
        <w:t>DA</w:t>
      </w:r>
      <w:r>
        <w:rPr>
          <w:rFonts w:hint="eastAsia"/>
        </w:rPr>
        <w:t>陈嬉</w:t>
      </w:r>
      <w:r>
        <w:t xml:space="preserve">=E,DA </w:t>
      </w:r>
    </w:p>
    <w:p w:rsidR="00863402" w:rsidRDefault="00863402" w:rsidP="001645D0">
      <w:r>
        <w:t>DB</w:t>
      </w:r>
      <w:r>
        <w:rPr>
          <w:rFonts w:hint="eastAsia"/>
        </w:rPr>
        <w:t>典满</w:t>
      </w:r>
      <w:r>
        <w:t xml:space="preserve">=E,DB </w:t>
      </w:r>
    </w:p>
    <w:p w:rsidR="00863402" w:rsidRDefault="00863402" w:rsidP="001645D0">
      <w:r>
        <w:t>DC</w:t>
      </w:r>
      <w:r>
        <w:rPr>
          <w:rFonts w:hint="eastAsia"/>
        </w:rPr>
        <w:t>董衡</w:t>
      </w:r>
      <w:r>
        <w:t xml:space="preserve">=E,DC </w:t>
      </w:r>
    </w:p>
    <w:p w:rsidR="00863402" w:rsidRDefault="00863402" w:rsidP="001645D0">
      <w:r>
        <w:t>DD</w:t>
      </w:r>
      <w:r>
        <w:rPr>
          <w:rFonts w:hint="eastAsia"/>
        </w:rPr>
        <w:t>孔融</w:t>
      </w:r>
      <w:r>
        <w:t xml:space="preserve">=E,DD </w:t>
      </w:r>
    </w:p>
    <w:p w:rsidR="00863402" w:rsidRDefault="00863402" w:rsidP="001645D0">
      <w:r>
        <w:t>DE</w:t>
      </w:r>
      <w:r>
        <w:rPr>
          <w:rFonts w:hint="eastAsia"/>
        </w:rPr>
        <w:t>焦触</w:t>
      </w:r>
      <w:r>
        <w:t xml:space="preserve">=E,DE </w:t>
      </w:r>
    </w:p>
    <w:p w:rsidR="00863402" w:rsidRDefault="00863402" w:rsidP="001645D0">
      <w:r>
        <w:t>DF</w:t>
      </w:r>
      <w:r>
        <w:rPr>
          <w:rFonts w:hint="eastAsia"/>
        </w:rPr>
        <w:t>夏侯威</w:t>
      </w:r>
      <w:r>
        <w:t xml:space="preserve">=E,DF </w:t>
      </w:r>
    </w:p>
    <w:p w:rsidR="00863402" w:rsidRDefault="00863402" w:rsidP="001645D0">
      <w:r>
        <w:t>E0</w:t>
      </w:r>
      <w:r>
        <w:rPr>
          <w:rFonts w:hint="eastAsia"/>
        </w:rPr>
        <w:t>夏侯懋</w:t>
      </w:r>
      <w:r>
        <w:t xml:space="preserve">=E,E0 </w:t>
      </w:r>
    </w:p>
    <w:p w:rsidR="00863402" w:rsidRDefault="00863402" w:rsidP="001645D0">
      <w:r>
        <w:t>E</w:t>
      </w:r>
      <w:r>
        <w:rPr>
          <w:rFonts w:hint="eastAsia"/>
        </w:rPr>
        <w:t>郭奕</w:t>
      </w:r>
      <w:r>
        <w:t xml:space="preserve">=E,E </w:t>
      </w:r>
    </w:p>
    <w:p w:rsidR="00863402" w:rsidRDefault="00863402" w:rsidP="001645D0">
      <w:r>
        <w:t>E</w:t>
      </w:r>
      <w:r>
        <w:rPr>
          <w:rFonts w:hint="eastAsia"/>
        </w:rPr>
        <w:t>夏侯霸</w:t>
      </w:r>
      <w:r>
        <w:t xml:space="preserve">=E,E </w:t>
      </w:r>
    </w:p>
    <w:p w:rsidR="00863402" w:rsidRDefault="00863402" w:rsidP="001645D0">
      <w:r>
        <w:t>E</w:t>
      </w:r>
      <w:r>
        <w:rPr>
          <w:rFonts w:hint="eastAsia"/>
        </w:rPr>
        <w:t>宋宪</w:t>
      </w:r>
      <w:r>
        <w:t xml:space="preserve">=E,E </w:t>
      </w:r>
    </w:p>
    <w:p w:rsidR="00863402" w:rsidRDefault="00863402" w:rsidP="001645D0">
      <w:r>
        <w:t>E</w:t>
      </w:r>
      <w:r>
        <w:rPr>
          <w:rFonts w:hint="eastAsia"/>
        </w:rPr>
        <w:t>黄盖</w:t>
      </w:r>
      <w:r>
        <w:t xml:space="preserve">=E,E </w:t>
      </w:r>
    </w:p>
    <w:p w:rsidR="00863402" w:rsidRDefault="00863402" w:rsidP="001645D0">
      <w:r>
        <w:t>E</w:t>
      </w:r>
      <w:r>
        <w:rPr>
          <w:rFonts w:hint="eastAsia"/>
        </w:rPr>
        <w:t>周泰</w:t>
      </w:r>
      <w:r>
        <w:t xml:space="preserve">=E,E </w:t>
      </w:r>
    </w:p>
    <w:p w:rsidR="00863402" w:rsidRDefault="00863402" w:rsidP="001645D0">
      <w:r>
        <w:t>E</w:t>
      </w:r>
      <w:r>
        <w:rPr>
          <w:rFonts w:hint="eastAsia"/>
        </w:rPr>
        <w:t>廖化</w:t>
      </w:r>
      <w:r>
        <w:t xml:space="preserve">=E,E </w:t>
      </w:r>
    </w:p>
    <w:p w:rsidR="00863402" w:rsidRDefault="00863402" w:rsidP="001645D0">
      <w:r>
        <w:t>E</w:t>
      </w:r>
      <w:r>
        <w:rPr>
          <w:rFonts w:hint="eastAsia"/>
        </w:rPr>
        <w:t>诸葛谨</w:t>
      </w:r>
      <w:r>
        <w:t xml:space="preserve">=E,E </w:t>
      </w:r>
    </w:p>
    <w:p w:rsidR="00863402" w:rsidRDefault="00863402" w:rsidP="001645D0">
      <w:r>
        <w:t>E</w:t>
      </w:r>
      <w:r>
        <w:rPr>
          <w:rFonts w:hint="eastAsia"/>
        </w:rPr>
        <w:t>甘宁</w:t>
      </w:r>
      <w:r>
        <w:t xml:space="preserve">=E,E </w:t>
      </w:r>
    </w:p>
    <w:p w:rsidR="00863402" w:rsidRDefault="00863402" w:rsidP="001645D0">
      <w:r>
        <w:t>EB</w:t>
      </w:r>
      <w:r>
        <w:rPr>
          <w:rFonts w:hint="eastAsia"/>
        </w:rPr>
        <w:t>太史慈</w:t>
      </w:r>
      <w:r>
        <w:t xml:space="preserve">=E,EB </w:t>
      </w:r>
    </w:p>
    <w:p w:rsidR="00863402" w:rsidRDefault="00863402" w:rsidP="001645D0">
      <w:r>
        <w:t>EC</w:t>
      </w:r>
      <w:r>
        <w:rPr>
          <w:rFonts w:hint="eastAsia"/>
        </w:rPr>
        <w:t>张昭</w:t>
      </w:r>
      <w:r>
        <w:t xml:space="preserve">=E,EC </w:t>
      </w:r>
    </w:p>
    <w:p w:rsidR="00863402" w:rsidRDefault="00863402" w:rsidP="001645D0">
      <w:r>
        <w:t>ED</w:t>
      </w:r>
      <w:r>
        <w:rPr>
          <w:rFonts w:hint="eastAsia"/>
        </w:rPr>
        <w:t>张弘</w:t>
      </w:r>
      <w:r>
        <w:t xml:space="preserve">=E,ED </w:t>
      </w:r>
      <w:r>
        <w:rPr>
          <w:rFonts w:hint="eastAsia"/>
        </w:rPr>
        <w:t>字串</w:t>
      </w:r>
      <w:r>
        <w:t xml:space="preserve">4 </w:t>
      </w:r>
    </w:p>
    <w:p w:rsidR="00863402" w:rsidRDefault="00863402" w:rsidP="001645D0">
      <w:r>
        <w:t>EE</w:t>
      </w:r>
      <w:r>
        <w:rPr>
          <w:rFonts w:hint="eastAsia"/>
        </w:rPr>
        <w:t>鲁肃</w:t>
      </w:r>
      <w:r>
        <w:t xml:space="preserve">=E,EE </w:t>
      </w:r>
    </w:p>
    <w:p w:rsidR="00863402" w:rsidRDefault="00863402" w:rsidP="001645D0">
      <w:r>
        <w:t>EF</w:t>
      </w:r>
      <w:r>
        <w:rPr>
          <w:rFonts w:hint="eastAsia"/>
        </w:rPr>
        <w:t>周瑜</w:t>
      </w:r>
      <w:r>
        <w:t xml:space="preserve">=E,EF </w:t>
      </w:r>
    </w:p>
    <w:p w:rsidR="00863402" w:rsidRDefault="00863402" w:rsidP="001645D0">
      <w:r>
        <w:t>F0</w:t>
      </w:r>
      <w:r>
        <w:rPr>
          <w:rFonts w:hint="eastAsia"/>
        </w:rPr>
        <w:t>露昭</w:t>
      </w:r>
      <w:r>
        <w:t xml:space="preserve">=E,F0 </w:t>
      </w:r>
    </w:p>
    <w:p w:rsidR="00863402" w:rsidRDefault="00863402" w:rsidP="001645D0">
      <w:r>
        <w:t>F</w:t>
      </w:r>
      <w:r>
        <w:rPr>
          <w:rFonts w:hint="eastAsia"/>
        </w:rPr>
        <w:t>车胄</w:t>
      </w:r>
      <w:r>
        <w:t xml:space="preserve">=E,F </w:t>
      </w:r>
    </w:p>
    <w:p w:rsidR="00863402" w:rsidRDefault="00863402" w:rsidP="001645D0">
      <w:r>
        <w:t>F</w:t>
      </w:r>
      <w:r>
        <w:rPr>
          <w:rFonts w:hint="eastAsia"/>
        </w:rPr>
        <w:t>黄邵</w:t>
      </w:r>
      <w:r>
        <w:t xml:space="preserve">=E,F </w:t>
      </w:r>
    </w:p>
    <w:p w:rsidR="00863402" w:rsidRDefault="00863402" w:rsidP="001645D0">
      <w:r>
        <w:t>F</w:t>
      </w:r>
      <w:r>
        <w:rPr>
          <w:rFonts w:hint="eastAsia"/>
        </w:rPr>
        <w:t>何仪</w:t>
      </w:r>
      <w:r>
        <w:t xml:space="preserve">=E,F </w:t>
      </w:r>
    </w:p>
    <w:p w:rsidR="00863402" w:rsidRDefault="00863402" w:rsidP="001645D0">
      <w:r>
        <w:t>F</w:t>
      </w:r>
      <w:r>
        <w:rPr>
          <w:rFonts w:hint="eastAsia"/>
        </w:rPr>
        <w:t>粪都</w:t>
      </w:r>
      <w:r>
        <w:t xml:space="preserve">=E,F </w:t>
      </w:r>
    </w:p>
    <w:p w:rsidR="00863402" w:rsidRDefault="00863402" w:rsidP="001645D0">
      <w:r>
        <w:t>F</w:t>
      </w:r>
      <w:r>
        <w:rPr>
          <w:rFonts w:hint="eastAsia"/>
        </w:rPr>
        <w:t>刘辟</w:t>
      </w:r>
      <w:r>
        <w:t xml:space="preserve">=E,F </w:t>
      </w:r>
    </w:p>
    <w:p w:rsidR="00863402" w:rsidRDefault="00863402" w:rsidP="001645D0"/>
    <w:p w:rsidR="00863402" w:rsidRDefault="00863402" w:rsidP="001645D0"/>
    <w:p w:rsidR="00863402" w:rsidRDefault="00863402" w:rsidP="001645D0"/>
    <w:p w:rsidR="00863402" w:rsidRDefault="00863402" w:rsidP="001645D0">
      <w:r>
        <w:t>F</w:t>
      </w:r>
      <w:r>
        <w:rPr>
          <w:rFonts w:hint="eastAsia"/>
        </w:rPr>
        <w:t>司马师</w:t>
      </w:r>
      <w:r>
        <w:t xml:space="preserve">=E,F </w:t>
      </w:r>
    </w:p>
    <w:p w:rsidR="00863402" w:rsidRDefault="00863402" w:rsidP="001645D0">
      <w:r>
        <w:t>F</w:t>
      </w:r>
      <w:r>
        <w:rPr>
          <w:rFonts w:hint="eastAsia"/>
        </w:rPr>
        <w:t>司马昭</w:t>
      </w:r>
      <w:r>
        <w:t xml:space="preserve">=E,F </w:t>
      </w:r>
    </w:p>
    <w:p w:rsidR="00863402" w:rsidRDefault="00863402" w:rsidP="001645D0">
      <w:r>
        <w:t>F</w:t>
      </w:r>
      <w:r>
        <w:rPr>
          <w:rFonts w:hint="eastAsia"/>
        </w:rPr>
        <w:t>蔡阳</w:t>
      </w:r>
      <w:r>
        <w:t xml:space="preserve">=E,F </w:t>
      </w:r>
    </w:p>
    <w:p w:rsidR="00863402" w:rsidRDefault="00863402" w:rsidP="001645D0">
      <w:r>
        <w:t>FB</w:t>
      </w:r>
      <w:r>
        <w:rPr>
          <w:rFonts w:hint="eastAsia"/>
        </w:rPr>
        <w:t>黄巾贼</w:t>
      </w:r>
      <w:r>
        <w:t xml:space="preserve">=E,FB </w:t>
      </w:r>
    </w:p>
    <w:p w:rsidR="00863402" w:rsidRDefault="00863402" w:rsidP="001645D0">
      <w:r>
        <w:t>FC</w:t>
      </w:r>
      <w:r>
        <w:rPr>
          <w:rFonts w:hint="eastAsia"/>
        </w:rPr>
        <w:t>兵士</w:t>
      </w:r>
      <w:r>
        <w:t xml:space="preserve">=E,FC </w:t>
      </w:r>
    </w:p>
    <w:p w:rsidR="00863402" w:rsidRDefault="00863402" w:rsidP="001645D0">
      <w:r>
        <w:t>FD</w:t>
      </w:r>
      <w:r>
        <w:rPr>
          <w:rFonts w:hint="eastAsia"/>
        </w:rPr>
        <w:t>盗贼</w:t>
      </w:r>
      <w:r>
        <w:t xml:space="preserve">=E,FD </w:t>
      </w:r>
    </w:p>
    <w:p w:rsidR="00863402" w:rsidRDefault="00863402" w:rsidP="001645D0">
      <w:r>
        <w:t>FE</w:t>
      </w:r>
      <w:r>
        <w:rPr>
          <w:rFonts w:hint="eastAsia"/>
        </w:rPr>
        <w:t>山贼</w:t>
      </w:r>
      <w:r>
        <w:t xml:space="preserve">=E,FE </w:t>
      </w:r>
    </w:p>
    <w:p w:rsidR="00863402" w:rsidRDefault="00863402" w:rsidP="001645D0">
      <w:r>
        <w:t>FF</w:t>
      </w:r>
      <w:r>
        <w:rPr>
          <w:rFonts w:hint="eastAsia"/>
        </w:rPr>
        <w:t>海贼</w:t>
      </w:r>
      <w:r>
        <w:t xml:space="preserve">=E,FF </w:t>
      </w:r>
    </w:p>
    <w:p w:rsidR="00863402" w:rsidRDefault="00863402" w:rsidP="001645D0">
      <w:r>
        <w:t xml:space="preserve">|||xkseraph </w:t>
      </w:r>
    </w:p>
    <w:p w:rsidR="00863402" w:rsidRDefault="00863402" w:rsidP="001645D0"/>
    <w:p w:rsidR="00863402" w:rsidRDefault="00863402" w:rsidP="001645D0">
      <w:r>
        <w:t>[</w:t>
      </w:r>
      <w:r>
        <w:rPr>
          <w:rFonts w:hint="eastAsia"/>
        </w:rPr>
        <w:t>我方第一人武力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我方第二人武力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我方第三人武力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我方第四人武力</w:t>
      </w:r>
      <w:r>
        <w:t xml:space="preserve">] </w:t>
      </w:r>
    </w:p>
    <w:p w:rsidR="00863402" w:rsidRDefault="00863402" w:rsidP="001645D0">
      <w:r>
        <w:t xml:space="preserve">=EA,FF </w:t>
      </w:r>
    </w:p>
    <w:p w:rsidR="00863402" w:rsidRDefault="00863402" w:rsidP="001645D0"/>
    <w:p w:rsidR="00863402" w:rsidRDefault="00863402" w:rsidP="001645D0">
      <w:r>
        <w:t>[</w:t>
      </w:r>
      <w:r>
        <w:rPr>
          <w:rFonts w:hint="eastAsia"/>
        </w:rPr>
        <w:t>我方第五人武力</w:t>
      </w:r>
      <w:r>
        <w:t xml:space="preserve">] </w:t>
      </w:r>
    </w:p>
    <w:p w:rsidR="00863402" w:rsidRDefault="00863402" w:rsidP="001645D0">
      <w:r>
        <w:t xml:space="preserve">=EB,FF </w:t>
      </w:r>
    </w:p>
    <w:p w:rsidR="00863402" w:rsidRDefault="00863402" w:rsidP="001645D0"/>
    <w:p w:rsidR="00863402" w:rsidRDefault="00863402" w:rsidP="001645D0">
      <w:r>
        <w:t>[</w:t>
      </w:r>
      <w:r>
        <w:rPr>
          <w:rFonts w:hint="eastAsia"/>
        </w:rPr>
        <w:t>我方第六人武力</w:t>
      </w:r>
      <w:r>
        <w:t xml:space="preserve">] </w:t>
      </w:r>
    </w:p>
    <w:p w:rsidR="00863402" w:rsidRDefault="00863402" w:rsidP="001645D0">
      <w:r>
        <w:t xml:space="preserve">=EC,FF </w:t>
      </w:r>
    </w:p>
    <w:p w:rsidR="00863402" w:rsidRDefault="00863402" w:rsidP="001645D0"/>
    <w:p w:rsidR="00863402" w:rsidRDefault="00863402" w:rsidP="001645D0">
      <w:r>
        <w:t>[</w:t>
      </w:r>
      <w:r>
        <w:rPr>
          <w:rFonts w:hint="eastAsia"/>
        </w:rPr>
        <w:t>我方第七人武力</w:t>
      </w:r>
      <w:r>
        <w:t xml:space="preserve">] </w:t>
      </w:r>
    </w:p>
    <w:p w:rsidR="00863402" w:rsidRDefault="00863402" w:rsidP="001645D0">
      <w:r>
        <w:t xml:space="preserve">=ED,FF </w:t>
      </w:r>
    </w:p>
    <w:p w:rsidR="00863402" w:rsidRDefault="00863402" w:rsidP="001645D0"/>
    <w:p w:rsidR="00863402" w:rsidRDefault="00863402" w:rsidP="001645D0">
      <w:r>
        <w:t>[</w:t>
      </w:r>
      <w:r>
        <w:rPr>
          <w:rFonts w:hint="eastAsia"/>
        </w:rPr>
        <w:t>我方第一人智力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我方第二人智力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我方第三人智力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我方第四人智力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我方第五人智力</w:t>
      </w:r>
      <w:r>
        <w:t xml:space="preserve">] </w:t>
      </w:r>
    </w:p>
    <w:p w:rsidR="00863402" w:rsidRDefault="00863402" w:rsidP="001645D0">
      <w:r>
        <w:t xml:space="preserve">=E,FF </w:t>
      </w:r>
    </w:p>
    <w:p w:rsidR="00863402" w:rsidRDefault="00863402" w:rsidP="001645D0">
      <w:r>
        <w:rPr>
          <w:rFonts w:hint="eastAsia"/>
        </w:rPr>
        <w:t>字串</w:t>
      </w:r>
      <w:r>
        <w:t xml:space="preserve">6 </w:t>
      </w:r>
    </w:p>
    <w:p w:rsidR="00863402" w:rsidRDefault="00863402" w:rsidP="001645D0">
      <w:r>
        <w:t>[</w:t>
      </w:r>
      <w:r>
        <w:rPr>
          <w:rFonts w:hint="eastAsia"/>
        </w:rPr>
        <w:t>我方第六人智力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我方第七人智力</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我方第一人速度</w:t>
      </w:r>
      <w:r>
        <w:t xml:space="preserve">] </w:t>
      </w:r>
    </w:p>
    <w:p w:rsidR="00863402" w:rsidRDefault="00863402" w:rsidP="001645D0">
      <w:r>
        <w:t xml:space="preserve">=EF,FF </w:t>
      </w:r>
    </w:p>
    <w:p w:rsidR="00863402" w:rsidRDefault="00863402" w:rsidP="001645D0"/>
    <w:p w:rsidR="00863402" w:rsidRDefault="00863402" w:rsidP="001645D0">
      <w:r>
        <w:t>[</w:t>
      </w:r>
      <w:r>
        <w:rPr>
          <w:rFonts w:hint="eastAsia"/>
        </w:rPr>
        <w:t>我方第二人速度</w:t>
      </w:r>
      <w:r>
        <w:t xml:space="preserve">] </w:t>
      </w:r>
    </w:p>
    <w:p w:rsidR="00863402" w:rsidRDefault="00863402" w:rsidP="001645D0">
      <w:r>
        <w:t xml:space="preserve">=E0,FF </w:t>
      </w:r>
    </w:p>
    <w:p w:rsidR="00863402" w:rsidRDefault="00863402" w:rsidP="001645D0"/>
    <w:p w:rsidR="00863402" w:rsidRDefault="00863402" w:rsidP="001645D0">
      <w:r>
        <w:t>[</w:t>
      </w:r>
      <w:r>
        <w:rPr>
          <w:rFonts w:hint="eastAsia"/>
        </w:rPr>
        <w:t>我方第三人速度</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我方第四人速度</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我方第五人速度</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我方第六人速度</w:t>
      </w:r>
      <w:r>
        <w:t xml:space="preserve">] </w:t>
      </w:r>
    </w:p>
    <w:p w:rsidR="00863402" w:rsidRDefault="00863402" w:rsidP="001645D0">
      <w:r>
        <w:t xml:space="preserve">=E,FF </w:t>
      </w:r>
    </w:p>
    <w:p w:rsidR="00863402" w:rsidRDefault="00863402" w:rsidP="001645D0"/>
    <w:p w:rsidR="00863402" w:rsidRDefault="00863402" w:rsidP="001645D0">
      <w:r>
        <w:t>[</w:t>
      </w:r>
      <w:r>
        <w:rPr>
          <w:rFonts w:hint="eastAsia"/>
        </w:rPr>
        <w:t>我方第七人速度</w:t>
      </w:r>
      <w:r>
        <w:t xml:space="preserve">] </w:t>
      </w:r>
    </w:p>
    <w:p w:rsidR="00863402" w:rsidRDefault="00863402" w:rsidP="001645D0">
      <w:r>
        <w:t xml:space="preserve">=E,FF </w:t>
      </w:r>
    </w:p>
    <w:p w:rsidR="00863402" w:rsidRDefault="00863402" w:rsidP="001645D0"/>
    <w:p w:rsidR="00863402" w:rsidRDefault="00863402" w:rsidP="001645D0">
      <w:r>
        <w:t xml:space="preserve">[GameInfo] </w:t>
      </w:r>
    </w:p>
    <w:p w:rsidR="00863402" w:rsidRDefault="00863402" w:rsidP="001645D0">
      <w:r>
        <w:t>Name=</w:t>
      </w:r>
      <w:r>
        <w:rPr>
          <w:rFonts w:hint="eastAsia"/>
        </w:rPr>
        <w:t>吞食天地（中文、日文、英文）</w:t>
      </w:r>
      <w:r>
        <w:t xml:space="preserve"> </w:t>
      </w:r>
    </w:p>
    <w:p w:rsidR="00863402" w:rsidRDefault="00863402" w:rsidP="001645D0">
      <w:r>
        <w:t xml:space="preserve">System=FC </w:t>
      </w:r>
    </w:p>
    <w:p w:rsidR="00863402" w:rsidRDefault="00863402" w:rsidP="001645D0">
      <w:r>
        <w:t>text=</w:t>
      </w:r>
      <w:r>
        <w:rPr>
          <w:rFonts w:hint="eastAsia"/>
        </w:rPr>
        <w:t>本</w:t>
      </w:r>
      <w:r>
        <w:t>CHT</w:t>
      </w:r>
      <w:r>
        <w:rPr>
          <w:rFonts w:hint="eastAsia"/>
        </w:rPr>
        <w:t>由</w:t>
      </w:r>
      <w:r>
        <w:t>HOLEON</w:t>
      </w:r>
      <w:r>
        <w:rPr>
          <w:rFonts w:hint="eastAsia"/>
        </w:rPr>
        <w:t>制作。</w:t>
      </w:r>
      <w:r>
        <w:t>CAPCOM</w:t>
      </w:r>
      <w:r>
        <w:rPr>
          <w:rFonts w:hint="eastAsia"/>
        </w:rPr>
        <w:t>公司著名</w:t>
      </w:r>
      <w:r>
        <w:t>RPG</w:t>
      </w:r>
      <w:r>
        <w:rPr>
          <w:rFonts w:hint="eastAsia"/>
        </w:rPr>
        <w:t>游戏。又名诸葛孔明传，再现了三国时代蜀国的创业过程。游戏性非常强。注意，改变人物后需重新排一下人物顺序，否则武将能力不会被刷新！</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t>[</w:t>
      </w:r>
      <w:r>
        <w:rPr>
          <w:rFonts w:hint="eastAsia"/>
        </w:rPr>
        <w:t>等级</w:t>
      </w:r>
      <w:r>
        <w:t xml:space="preserve">] </w:t>
      </w:r>
    </w:p>
    <w:p w:rsidR="00863402" w:rsidRDefault="00863402" w:rsidP="001645D0">
      <w:r>
        <w:t xml:space="preserve">ON=B,FF </w:t>
      </w:r>
    </w:p>
    <w:p w:rsidR="00863402" w:rsidRDefault="00863402" w:rsidP="001645D0">
      <w:r>
        <w:t>|||</w:t>
      </w:r>
      <w:r>
        <w:rPr>
          <w:rFonts w:hint="eastAsia"/>
        </w:rPr>
        <w:t>星月秋悠</w:t>
      </w:r>
      <w:r>
        <w:t xml:space="preserve"> </w:t>
      </w:r>
    </w:p>
    <w:p w:rsidR="00863402" w:rsidRDefault="00863402" w:rsidP="001645D0">
      <w:r>
        <w:rPr>
          <w:rFonts w:hint="eastAsia"/>
        </w:rPr>
        <w:t>字串</w:t>
      </w:r>
      <w:r>
        <w:t>8</w:t>
      </w:r>
    </w:p>
    <w:p w:rsidR="00863402" w:rsidRDefault="00863402" w:rsidP="001645D0"/>
    <w:p w:rsidR="00863402" w:rsidRDefault="00863402" w:rsidP="001645D0"/>
    <w:p w:rsidR="00863402" w:rsidRDefault="00863402" w:rsidP="001645D0">
      <w:r>
        <w:t>[</w:t>
      </w:r>
      <w:r>
        <w:rPr>
          <w:rFonts w:hint="eastAsia"/>
        </w:rPr>
        <w:t>随机战</w:t>
      </w:r>
      <w:r>
        <w:t xml:space="preserve">] </w:t>
      </w:r>
    </w:p>
    <w:p w:rsidR="00863402" w:rsidRDefault="00863402" w:rsidP="001645D0">
      <w:r>
        <w:rPr>
          <w:rFonts w:hint="eastAsia"/>
        </w:rPr>
        <w:t>不遇敌</w:t>
      </w:r>
      <w:r>
        <w:t xml:space="preserve">=D,;A, </w:t>
      </w:r>
    </w:p>
    <w:p w:rsidR="00863402" w:rsidRDefault="00863402" w:rsidP="001645D0">
      <w:r>
        <w:rPr>
          <w:rFonts w:hint="eastAsia"/>
        </w:rPr>
        <w:t>步步遇敌</w:t>
      </w:r>
      <w:r>
        <w:t xml:space="preserve">=D,0 </w:t>
      </w:r>
    </w:p>
    <w:p w:rsidR="00863402" w:rsidRDefault="00863402" w:rsidP="001645D0">
      <w:r>
        <w:t>|||</w:t>
      </w:r>
      <w:r>
        <w:rPr>
          <w:rFonts w:hint="eastAsia"/>
        </w:rPr>
        <w:t>星月秋悠</w:t>
      </w:r>
      <w:r>
        <w:t xml:space="preserve"> </w:t>
      </w:r>
    </w:p>
    <w:p w:rsidR="00863402" w:rsidRDefault="00863402" w:rsidP="001645D0"/>
    <w:p w:rsidR="00863402" w:rsidRDefault="00863402" w:rsidP="001645D0">
      <w:r>
        <w:t>[</w:t>
      </w:r>
      <w:r>
        <w:rPr>
          <w:rFonts w:hint="eastAsia"/>
        </w:rPr>
        <w:t>不死</w:t>
      </w:r>
      <w:r>
        <w:t xml:space="preserve">] </w:t>
      </w:r>
    </w:p>
    <w:p w:rsidR="00863402" w:rsidRDefault="00863402" w:rsidP="001645D0">
      <w:r>
        <w:t xml:space="preserve">ON=E,0,0,0,0,0,0,0 </w:t>
      </w:r>
    </w:p>
    <w:p w:rsidR="00863402" w:rsidRDefault="00863402" w:rsidP="001645D0">
      <w:r>
        <w:t>|||</w:t>
      </w:r>
      <w:r>
        <w:rPr>
          <w:rFonts w:hint="eastAsia"/>
        </w:rPr>
        <w:t>星月秋悠</w:t>
      </w:r>
      <w:r>
        <w:t xml:space="preserve"> </w:t>
      </w:r>
    </w:p>
    <w:p w:rsidR="00863402" w:rsidRDefault="00863402" w:rsidP="001645D0"/>
    <w:p w:rsidR="00863402" w:rsidRDefault="00863402" w:rsidP="001645D0">
      <w:r>
        <w:t>[</w:t>
      </w:r>
      <w:r>
        <w:rPr>
          <w:rFonts w:hint="eastAsia"/>
        </w:rPr>
        <w:t>赤兔马的效果</w:t>
      </w:r>
      <w:r>
        <w:t xml:space="preserve">] </w:t>
      </w:r>
    </w:p>
    <w:p w:rsidR="00863402" w:rsidRDefault="00863402" w:rsidP="001645D0">
      <w:r>
        <w:t xml:space="preserve">ON=, </w:t>
      </w:r>
    </w:p>
    <w:p w:rsidR="00863402" w:rsidRDefault="00863402" w:rsidP="001645D0">
      <w:r>
        <w:t>|||</w:t>
      </w:r>
      <w:r>
        <w:rPr>
          <w:rFonts w:hint="eastAsia"/>
        </w:rPr>
        <w:t>星月秋悠</w:t>
      </w:r>
      <w:r>
        <w:t xml:space="preserve"> </w:t>
      </w:r>
    </w:p>
    <w:p w:rsidR="00863402" w:rsidRDefault="00863402" w:rsidP="001645D0"/>
    <w:p w:rsidR="00863402" w:rsidRDefault="00863402" w:rsidP="001645D0">
      <w:r>
        <w:t>[</w:t>
      </w:r>
      <w:r>
        <w:rPr>
          <w:rFonts w:hint="eastAsia"/>
        </w:rPr>
        <w:t>全军最大兵力</w:t>
      </w:r>
      <w:r>
        <w:t xml:space="preserve">] </w:t>
      </w:r>
    </w:p>
    <w:p w:rsidR="00863402" w:rsidRDefault="00863402" w:rsidP="001645D0">
      <w:r>
        <w:t xml:space="preserve">ON=ED,FF,FF,FF,FF,FF,FF,FF,FF,FF,FF,FF,FF,FF,FF,FF,FF,FF,FF,FF,FF,FF;E,FF,FF,FF,FF,FF,FF,FF,FF,FF,FF,FF,FF,FF,FF,FF,FF,FF,FF,FF,FF,FF </w:t>
      </w:r>
    </w:p>
    <w:p w:rsidR="00863402" w:rsidRDefault="00863402" w:rsidP="001645D0">
      <w:r>
        <w:t>|||</w:t>
      </w:r>
      <w:r>
        <w:rPr>
          <w:rFonts w:hint="eastAsia"/>
        </w:rPr>
        <w:t>星月秋悠</w:t>
      </w:r>
      <w:r>
        <w:t xml:space="preserve"> </w:t>
      </w:r>
    </w:p>
    <w:p w:rsidR="00863402" w:rsidRDefault="00863402" w:rsidP="001645D0"/>
    <w:p w:rsidR="00863402" w:rsidRDefault="00863402" w:rsidP="001645D0">
      <w:r>
        <w:t>[</w:t>
      </w:r>
      <w:r>
        <w:rPr>
          <w:rFonts w:hint="eastAsia"/>
        </w:rPr>
        <w:t>隐身</w:t>
      </w:r>
      <w:r>
        <w:t xml:space="preserve">] </w:t>
      </w:r>
    </w:p>
    <w:p w:rsidR="00863402" w:rsidRDefault="00863402" w:rsidP="001645D0">
      <w:r>
        <w:t xml:space="preserve">ON=,0,0,0 </w:t>
      </w:r>
    </w:p>
    <w:p w:rsidR="00863402" w:rsidRDefault="00863402" w:rsidP="001645D0">
      <w:r>
        <w:t>|||</w:t>
      </w:r>
      <w:r>
        <w:rPr>
          <w:rFonts w:hint="eastAsia"/>
        </w:rPr>
        <w:t>圣</w:t>
      </w:r>
      <w:r>
        <w:t xml:space="preserve">-Azrael </w:t>
      </w:r>
    </w:p>
    <w:p w:rsidR="00863402" w:rsidRDefault="00863402" w:rsidP="001645D0"/>
    <w:p w:rsidR="00863402" w:rsidRDefault="00863402" w:rsidP="001645D0">
      <w:r>
        <w:rPr>
          <w:rFonts w:hint="eastAsia"/>
        </w:rPr>
        <w:t>记得猫猫好象发过一个</w:t>
      </w:r>
      <w:r>
        <w:t xml:space="preserve"> </w:t>
      </w:r>
      <w:r>
        <w:rPr>
          <w:rFonts w:hint="eastAsia"/>
        </w:rPr>
        <w:t>战斗中敌方不攻击我方攻击次的</w:t>
      </w:r>
      <w:r>
        <w:t xml:space="preserve">CHT </w:t>
      </w:r>
    </w:p>
    <w:p w:rsidR="00863402" w:rsidRDefault="00863402" w:rsidP="001645D0">
      <w:r>
        <w:rPr>
          <w:rFonts w:hint="eastAsia"/>
        </w:rPr>
        <w:t>猫猫召唤中。</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是的……感觉大家的记性真好……</w:t>
      </w:r>
      <w:r>
        <w:t xml:space="preserve"> </w:t>
      </w:r>
    </w:p>
    <w:p w:rsidR="00863402" w:rsidRDefault="00863402" w:rsidP="001645D0">
      <w:r>
        <w:rPr>
          <w:rFonts w:hint="eastAsia"/>
        </w:rPr>
        <w:t>字串</w:t>
      </w:r>
      <w:r>
        <w:t>1</w:t>
      </w:r>
    </w:p>
    <w:p w:rsidR="00863402" w:rsidRDefault="00863402" w:rsidP="001645D0"/>
    <w:p w:rsidR="00863402" w:rsidRDefault="00863402" w:rsidP="001645D0"/>
    <w:p w:rsidR="00863402" w:rsidRDefault="00863402" w:rsidP="001645D0">
      <w:r>
        <w:rPr>
          <w:rFonts w:hint="eastAsia"/>
        </w:rPr>
        <w:t>还是由猫猫本人来，让他自己帖吧！</w:t>
      </w:r>
      <w:r>
        <w:t xml:space="preserve"> </w:t>
      </w:r>
    </w:p>
    <w:p w:rsidR="00863402" w:rsidRDefault="00863402" w:rsidP="001645D0">
      <w:r>
        <w:t>|||</w:t>
      </w:r>
      <w:r>
        <w:rPr>
          <w:rFonts w:hint="eastAsia"/>
        </w:rPr>
        <w:t>我爱猫猫</w:t>
      </w:r>
      <w:r>
        <w:t xml:space="preserve"> </w:t>
      </w:r>
    </w:p>
    <w:p w:rsidR="00863402" w:rsidRDefault="00863402" w:rsidP="001645D0"/>
    <w:p w:rsidR="00863402" w:rsidRDefault="00863402" w:rsidP="001645D0">
      <w:r>
        <w:rPr>
          <w:rFonts w:hint="eastAsia"/>
        </w:rPr>
        <w:t>动态修改</w:t>
      </w:r>
      <w:r>
        <w:t>EC</w:t>
      </w:r>
      <w:r>
        <w:rPr>
          <w:rFonts w:hint="eastAsia"/>
        </w:rPr>
        <w:t>地址为准：</w:t>
      </w:r>
      <w:r>
        <w:t xml:space="preserve"> </w:t>
      </w:r>
    </w:p>
    <w:p w:rsidR="00863402" w:rsidRDefault="00863402" w:rsidP="001645D0">
      <w:r>
        <w:t>F0-F</w:t>
      </w:r>
      <w:r>
        <w:rPr>
          <w:rFonts w:hint="eastAsia"/>
        </w:rPr>
        <w:t>：我方作战指令，</w:t>
      </w:r>
      <w:r>
        <w:t>0</w:t>
      </w:r>
      <w:r>
        <w:rPr>
          <w:rFonts w:hint="eastAsia"/>
        </w:rPr>
        <w:t>：普通攻击；：计策；：道具；：防御</w:t>
      </w:r>
      <w:r>
        <w:t xml:space="preserve"> </w:t>
      </w:r>
    </w:p>
    <w:p w:rsidR="00863402" w:rsidRDefault="00863402" w:rsidP="001645D0">
      <w:r>
        <w:t>F-F</w:t>
      </w:r>
      <w:r>
        <w:rPr>
          <w:rFonts w:hint="eastAsia"/>
        </w:rPr>
        <w:t>：我方攻击对象，</w:t>
      </w:r>
      <w:r>
        <w:t>-</w:t>
      </w:r>
      <w:r>
        <w:rPr>
          <w:rFonts w:hint="eastAsia"/>
        </w:rPr>
        <w:t>是敌方</w:t>
      </w:r>
      <w:r>
        <w:t>-</w:t>
      </w:r>
      <w:r>
        <w:rPr>
          <w:rFonts w:hint="eastAsia"/>
        </w:rPr>
        <w:t>的位置，代表全攻击（计策）</w:t>
      </w:r>
      <w:r>
        <w:t xml:space="preserve"> </w:t>
      </w:r>
    </w:p>
    <w:p w:rsidR="00863402" w:rsidRDefault="00863402" w:rsidP="001645D0">
      <w:r>
        <w:t>F-FD</w:t>
      </w:r>
      <w:r>
        <w:rPr>
          <w:rFonts w:hint="eastAsia"/>
        </w:rPr>
        <w:t>：敌方攻击对象，</w:t>
      </w:r>
      <w:r>
        <w:t>0-</w:t>
      </w:r>
      <w:r>
        <w:rPr>
          <w:rFonts w:hint="eastAsia"/>
        </w:rPr>
        <w:t>是我方</w:t>
      </w:r>
      <w:r>
        <w:t>-</w:t>
      </w:r>
      <w:r>
        <w:rPr>
          <w:rFonts w:hint="eastAsia"/>
        </w:rPr>
        <w:t>的位置</w:t>
      </w:r>
      <w:r>
        <w:t xml:space="preserve"> </w:t>
      </w:r>
    </w:p>
    <w:p w:rsidR="00863402" w:rsidRDefault="00863402" w:rsidP="001645D0">
      <w:r>
        <w:t>FE-F</w:t>
      </w:r>
      <w:r>
        <w:rPr>
          <w:rFonts w:hint="eastAsia"/>
        </w:rPr>
        <w:t>：攻击顺序，</w:t>
      </w:r>
      <w:r>
        <w:t>0-</w:t>
      </w:r>
      <w:r>
        <w:rPr>
          <w:rFonts w:hint="eastAsia"/>
        </w:rPr>
        <w:t>是我方，</w:t>
      </w:r>
      <w:r>
        <w:t>-</w:t>
      </w:r>
      <w:r>
        <w:rPr>
          <w:rFonts w:hint="eastAsia"/>
        </w:rPr>
        <w:t>是敌方，如果全改成我方人物则该回合敌方不攻击，我方行动次</w:t>
      </w:r>
      <w:r>
        <w:t xml:space="preserve"> </w:t>
      </w:r>
    </w:p>
    <w:p w:rsidR="00863402" w:rsidRDefault="00863402" w:rsidP="001645D0">
      <w:r>
        <w:rPr>
          <w:rFonts w:hint="eastAsia"/>
        </w:rPr>
        <w:t>刚找到的：</w:t>
      </w:r>
      <w:r>
        <w:t xml:space="preserve"> </w:t>
      </w:r>
    </w:p>
    <w:p w:rsidR="00863402" w:rsidRDefault="00863402" w:rsidP="001645D0">
      <w:r>
        <w:t>E</w:t>
      </w:r>
      <w:r>
        <w:rPr>
          <w:rFonts w:hint="eastAsia"/>
        </w:rPr>
        <w:t>：我方状态：</w:t>
      </w:r>
      <w:r>
        <w:t>0</w:t>
      </w:r>
      <w:r>
        <w:rPr>
          <w:rFonts w:hint="eastAsia"/>
        </w:rPr>
        <w:t>，活着，：死了，</w:t>
      </w:r>
      <w:r>
        <w:t>C0</w:t>
      </w:r>
      <w:r>
        <w:rPr>
          <w:rFonts w:hint="eastAsia"/>
        </w:rPr>
        <w:t>：军师</w:t>
      </w:r>
      <w:r>
        <w:t xml:space="preserve"> </w:t>
      </w:r>
    </w:p>
    <w:p w:rsidR="00863402" w:rsidRDefault="00863402" w:rsidP="001645D0">
      <w:r>
        <w:rPr>
          <w:rFonts w:hint="eastAsia"/>
        </w:rPr>
        <w:t>这部分有很多都是战斗相关的，大家应该好好研究一下是不是有和必杀相关的，还有阵型的效果相关的</w:t>
      </w:r>
      <w:r>
        <w:t xml:space="preserve"> </w:t>
      </w:r>
    </w:p>
    <w:p w:rsidR="00863402" w:rsidRDefault="00863402" w:rsidP="001645D0">
      <w:r>
        <w:t>|||</w:t>
      </w:r>
      <w:r>
        <w:rPr>
          <w:rFonts w:hint="eastAsia"/>
        </w:rPr>
        <w:t>我爱猫猫</w:t>
      </w:r>
      <w:r>
        <w:t xml:space="preserve"> </w:t>
      </w:r>
    </w:p>
    <w:p w:rsidR="00863402" w:rsidRDefault="00863402" w:rsidP="001645D0"/>
    <w:p w:rsidR="00863402" w:rsidRDefault="00863402" w:rsidP="001645D0">
      <w:r>
        <w:rPr>
          <w:rFonts w:hint="eastAsia"/>
        </w:rPr>
        <w:t>刚看到星月也贴了。。。。。</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强……猫猫！</w:t>
      </w:r>
      <w:r>
        <w:t xml:space="preserve"> </w:t>
      </w:r>
    </w:p>
    <w:p w:rsidR="00863402" w:rsidRDefault="00863402" w:rsidP="001645D0">
      <w:r>
        <w:rPr>
          <w:rFonts w:hint="eastAsia"/>
        </w:rPr>
        <w:t>这个应该不算重复，是代码意思的解读呀</w:t>
      </w:r>
      <w:r>
        <w:t xml:space="preserve"> </w:t>
      </w:r>
    </w:p>
    <w:p w:rsidR="00863402" w:rsidRDefault="00863402" w:rsidP="001645D0">
      <w:r>
        <w:t>|||</w:t>
      </w:r>
      <w:r>
        <w:rPr>
          <w:rFonts w:hint="eastAsia"/>
        </w:rPr>
        <w:t>玄德公</w:t>
      </w:r>
      <w:r>
        <w:t xml:space="preserve"> </w:t>
      </w:r>
    </w:p>
    <w:p w:rsidR="00863402" w:rsidRDefault="00863402" w:rsidP="001645D0"/>
    <w:p w:rsidR="00863402" w:rsidRDefault="00863402" w:rsidP="001645D0">
      <w:r>
        <w:rPr>
          <w:rFonts w:hint="eastAsia"/>
        </w:rPr>
        <w:t>強</w:t>
      </w:r>
      <w:r>
        <w:t xml:space="preserve">! </w:t>
      </w:r>
    </w:p>
    <w:p w:rsidR="00863402" w:rsidRDefault="00863402" w:rsidP="001645D0">
      <w:r>
        <w:rPr>
          <w:rFonts w:hint="eastAsia"/>
        </w:rPr>
        <w:t>只有這個字能夠形容大家</w:t>
      </w:r>
      <w:r>
        <w:t xml:space="preserve">~~ </w:t>
      </w:r>
      <w:r>
        <w:rPr>
          <w:rFonts w:hint="eastAsia"/>
        </w:rPr>
        <w:t>字串</w:t>
      </w:r>
      <w:r>
        <w:t xml:space="preserve">3 </w:t>
      </w:r>
    </w:p>
    <w:p w:rsidR="00863402" w:rsidRDefault="00863402" w:rsidP="001645D0">
      <w:r>
        <w:t xml:space="preserve">EC </w:t>
      </w:r>
      <w:r>
        <w:rPr>
          <w:rFonts w:hint="eastAsia"/>
        </w:rPr>
        <w:t>我是不太會用</w:t>
      </w:r>
      <w:r>
        <w:t xml:space="preserve"> </w:t>
      </w:r>
    </w:p>
    <w:p w:rsidR="00863402" w:rsidRDefault="00863402" w:rsidP="001645D0">
      <w:r>
        <w:rPr>
          <w:rFonts w:hint="eastAsia"/>
        </w:rPr>
        <w:t>我都是透過</w:t>
      </w:r>
      <w:r>
        <w:t>UltraEdit</w:t>
      </w:r>
      <w:r>
        <w:rPr>
          <w:rFonts w:hint="eastAsia"/>
        </w:rPr>
        <w:t>修改存檔</w:t>
      </w:r>
      <w:r>
        <w:t xml:space="preserve"> </w:t>
      </w:r>
    </w:p>
    <w:p w:rsidR="00863402" w:rsidRDefault="00863402" w:rsidP="001645D0">
      <w:r>
        <w:rPr>
          <w:rFonts w:hint="eastAsia"/>
        </w:rPr>
        <w:t>不過有很多屬性值都是相同的</w:t>
      </w:r>
      <w:r>
        <w:t xml:space="preserve"> </w:t>
      </w:r>
    </w:p>
    <w:p w:rsidR="00863402" w:rsidRDefault="00863402" w:rsidP="001645D0">
      <w:r>
        <w:rPr>
          <w:rFonts w:hint="eastAsia"/>
        </w:rPr>
        <w:t>例如</w:t>
      </w:r>
      <w:r>
        <w:t xml:space="preserve">: </w:t>
      </w:r>
    </w:p>
    <w:p w:rsidR="00863402" w:rsidRDefault="00863402" w:rsidP="001645D0">
      <w:r>
        <w:rPr>
          <w:rFonts w:hint="eastAsia"/>
        </w:rPr>
        <w:t>我方状态：</w:t>
      </w:r>
      <w:r>
        <w:t>0</w:t>
      </w:r>
      <w:r>
        <w:rPr>
          <w:rFonts w:hint="eastAsia"/>
        </w:rPr>
        <w:t>，活着，：死了，</w:t>
      </w:r>
      <w:r>
        <w:t>C0</w:t>
      </w:r>
      <w:r>
        <w:rPr>
          <w:rFonts w:hint="eastAsia"/>
        </w:rPr>
        <w:t>：军师</w:t>
      </w:r>
      <w:r>
        <w:t xml:space="preserve"> </w:t>
      </w:r>
    </w:p>
    <w:p w:rsidR="00863402" w:rsidRDefault="00863402" w:rsidP="001645D0">
      <w:r>
        <w:rPr>
          <w:rFonts w:hint="eastAsia"/>
        </w:rPr>
        <w:t>人物</w:t>
      </w:r>
      <w:r>
        <w:t>,</w:t>
      </w:r>
      <w:r>
        <w:rPr>
          <w:rFonts w:hint="eastAsia"/>
        </w:rPr>
        <w:t>道具位置等等</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不要紧的，以后做个</w:t>
      </w:r>
      <w:r>
        <w:t>cht</w:t>
      </w:r>
      <w:r>
        <w:rPr>
          <w:rFonts w:hint="eastAsia"/>
        </w:rPr>
        <w:t>文件，在下载资源区的</w:t>
      </w:r>
      <w:r>
        <w:t>EC</w:t>
      </w:r>
      <w:r>
        <w:rPr>
          <w:rFonts w:hint="eastAsia"/>
        </w:rPr>
        <w:t>就能用了……</w:t>
      </w:r>
      <w:r>
        <w:t xml:space="preserve"> </w:t>
      </w:r>
    </w:p>
    <w:p w:rsidR="00863402" w:rsidRDefault="00863402" w:rsidP="001645D0">
      <w:r>
        <w:t>|||</w:t>
      </w:r>
      <w:r>
        <w:rPr>
          <w:rFonts w:hint="eastAsia"/>
        </w:rPr>
        <w:t>我爱猫猫</w:t>
      </w:r>
      <w:r>
        <w:t xml:space="preserve"> </w:t>
      </w:r>
    </w:p>
    <w:p w:rsidR="00863402" w:rsidRDefault="00863402" w:rsidP="001645D0"/>
    <w:p w:rsidR="00863402" w:rsidRDefault="00863402" w:rsidP="001645D0">
      <w:r>
        <w:rPr>
          <w:rFonts w:hint="eastAsia"/>
        </w:rPr>
        <w:t>存档中的数据肯定跟内存中一样的，因为要还原成内存的，但是存档中也有很多改不到的东西，比如一些战斗中的即时数据等，就跟在下前阵子一直忙着在做的第三次机器人大战</w:t>
      </w:r>
      <w:r>
        <w:t>ALPHA</w:t>
      </w:r>
      <w:r>
        <w:rPr>
          <w:rFonts w:hint="eastAsia"/>
        </w:rPr>
        <w:t>的金手指一样，有些内存中的数据是不存在的，必须用替换的方式令其存在，必须保持开着金手指（</w:t>
      </w:r>
      <w:r>
        <w:t>CHT</w:t>
      </w:r>
      <w:r>
        <w:rPr>
          <w:rFonts w:hint="eastAsia"/>
        </w:rPr>
        <w:t>）才有效果，存了档再读也是没有效果的。就好像一些乱数的消耗（涉及到掉宝率，攻击力取值等）但是模拟器最大的不同就是有即时存档，就是把一部分乱数的消耗也一起保存下来，这就是为什么有些人刷宝时很长时间也刷不到而有些人怎么刷都是掉很好的东西。这里又涉及到乱数的计算，不多说了，说起来又说不光了呵呵。</w:t>
      </w:r>
    </w:p>
    <w:p w:rsidR="00863402" w:rsidRDefault="00863402" w:rsidP="001645D0">
      <w:r>
        <w:t>-</w:t>
      </w:r>
    </w:p>
    <w:p w:rsidR="00863402" w:rsidRDefault="00863402" w:rsidP="001645D0"/>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正常存档是</w:t>
      </w:r>
      <w:r>
        <w:t>k</w:t>
      </w:r>
      <w:r>
        <w:rPr>
          <w:rFonts w:hint="eastAsia"/>
        </w:rPr>
        <w:t>的，即时存档是</w:t>
      </w:r>
      <w:r>
        <w:t>k</w:t>
      </w:r>
      <w:r>
        <w:rPr>
          <w:rFonts w:hint="eastAsia"/>
        </w:rPr>
        <w:t>左右，但即时存档又不等于游戏运行时的内存</w:t>
      </w:r>
      <w:r>
        <w:t xml:space="preserve"> </w:t>
      </w:r>
    </w:p>
    <w:p w:rsidR="00863402" w:rsidRDefault="00863402" w:rsidP="001645D0"/>
    <w:p w:rsidR="00863402" w:rsidRDefault="00863402" w:rsidP="001645D0">
      <w:r>
        <w:rPr>
          <w:rFonts w:hint="eastAsia"/>
        </w:rPr>
        <w:t>请问猫猫，掉宝率是怎么控制的……</w:t>
      </w:r>
      <w:r>
        <w:t xml:space="preserve"> </w:t>
      </w:r>
    </w:p>
    <w:p w:rsidR="00863402" w:rsidRDefault="00863402" w:rsidP="001645D0">
      <w:r>
        <w:t>|||</w:t>
      </w:r>
      <w:r>
        <w:rPr>
          <w:rFonts w:hint="eastAsia"/>
        </w:rPr>
        <w:t>步风</w:t>
      </w:r>
      <w:r>
        <w:t xml:space="preserve"> </w:t>
      </w:r>
    </w:p>
    <w:p w:rsidR="00863402" w:rsidRDefault="00863402" w:rsidP="001645D0"/>
    <w:p w:rsidR="00863402" w:rsidRDefault="00863402" w:rsidP="001645D0">
      <w:r>
        <w:rPr>
          <w:rFonts w:hint="eastAsia"/>
        </w:rPr>
        <w:t>提出点疑问：</w:t>
      </w:r>
      <w:r>
        <w:t xml:space="preserve"> </w:t>
      </w:r>
    </w:p>
    <w:p w:rsidR="00863402" w:rsidRDefault="00863402" w:rsidP="001645D0">
      <w:r>
        <w:t xml:space="preserve">xkseraph </w:t>
      </w:r>
      <w:r>
        <w:rPr>
          <w:rFonts w:hint="eastAsia"/>
        </w:rPr>
        <w:t>提供的</w:t>
      </w:r>
      <w:r>
        <w:t>CHT</w:t>
      </w:r>
      <w:r>
        <w:rPr>
          <w:rFonts w:hint="eastAsia"/>
        </w:rPr>
        <w:t>中，、两个养由弓重名，没有区分开，要是这样，养由弓就调不出来了……</w:t>
      </w:r>
      <w:r>
        <w:t xml:space="preserve"> </w:t>
      </w:r>
    </w:p>
    <w:p w:rsidR="00863402" w:rsidRDefault="00863402" w:rsidP="001645D0">
      <w:r>
        <w:rPr>
          <w:rFonts w:hint="eastAsia"/>
        </w:rPr>
        <w:t>神秘将军和周仓的代码交换……</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这些应该都是原来</w:t>
      </w:r>
      <w:r>
        <w:t>cht</w:t>
      </w:r>
      <w:r>
        <w:rPr>
          <w:rFonts w:hint="eastAsia"/>
        </w:rPr>
        <w:t>里的问题，</w:t>
      </w:r>
      <w:r>
        <w:t xml:space="preserve"> </w:t>
      </w:r>
    </w:p>
    <w:p w:rsidR="00863402" w:rsidRDefault="00863402" w:rsidP="001645D0">
      <w:r>
        <w:rPr>
          <w:rFonts w:hint="eastAsia"/>
        </w:rPr>
        <w:t>天道的格式有问题，“，”应该用英文输入时的“，”</w:t>
      </w:r>
      <w:r>
        <w:t xml:space="preserve"> </w:t>
      </w:r>
    </w:p>
    <w:p w:rsidR="00863402" w:rsidRDefault="00863402" w:rsidP="001645D0">
      <w:r>
        <w:t>|||</w:t>
      </w:r>
      <w:r>
        <w:rPr>
          <w:rFonts w:hint="eastAsia"/>
        </w:rPr>
        <w:t>我爱猫猫</w:t>
      </w:r>
      <w:r>
        <w:t xml:space="preserve"> </w:t>
      </w:r>
    </w:p>
    <w:p w:rsidR="00863402" w:rsidRDefault="00863402" w:rsidP="001645D0"/>
    <w:p w:rsidR="00863402" w:rsidRDefault="00863402" w:rsidP="001645D0">
      <w:r>
        <w:rPr>
          <w:rFonts w:hint="eastAsia"/>
        </w:rPr>
        <w:t>所谓的什么什么率当然也包括掉宝率，其实都是游戏里设定的乱数取值，比如说一个人可能掉样物品，也可能不掉，那在乱数取值中可能设定为大于一个数开始掉物品，然后再根据不同的乱数范围掉不同的物品，乱数的消耗可能发生在任何时候，打开菜单消耗，攻击消耗，指令输入后取消又消耗，走动也消耗，任何同样的行动都会消耗一个同样的乱数，而每次开机可能是随机生成一个乱数也有可能是固定的一个乱数，而即时存档是把乱数也存储下来的一种档案，一般存档只是把游戏过程中设定好的数据存储下来。</w:t>
      </w:r>
      <w:r>
        <w:t xml:space="preserve"> </w:t>
      </w:r>
    </w:p>
    <w:p w:rsidR="00863402" w:rsidRDefault="00863402" w:rsidP="001645D0">
      <w:r>
        <w:rPr>
          <w:rFonts w:hint="eastAsia"/>
        </w:rPr>
        <w:t>字串</w:t>
      </w:r>
      <w:r>
        <w:t>8</w:t>
      </w:r>
    </w:p>
    <w:p w:rsidR="00863402" w:rsidRDefault="00863402" w:rsidP="001645D0"/>
    <w:p w:rsidR="00863402" w:rsidRDefault="00863402" w:rsidP="001645D0"/>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乱数有办法搜索吗，搜到了就可以研究了呀</w:t>
      </w:r>
      <w:r>
        <w:t xml:space="preserve"> </w:t>
      </w:r>
    </w:p>
    <w:p w:rsidR="00863402" w:rsidRDefault="00863402" w:rsidP="001645D0">
      <w:r>
        <w:t>|||</w:t>
      </w:r>
      <w:r>
        <w:rPr>
          <w:rFonts w:hint="eastAsia"/>
        </w:rPr>
        <w:t>我爱猫猫</w:t>
      </w:r>
      <w:r>
        <w:t xml:space="preserve"> </w:t>
      </w:r>
    </w:p>
    <w:p w:rsidR="00863402" w:rsidRDefault="00863402" w:rsidP="001645D0"/>
    <w:p w:rsidR="00863402" w:rsidRDefault="00863402" w:rsidP="001645D0">
      <w:r>
        <w:rPr>
          <w:rFonts w:hint="eastAsia"/>
        </w:rPr>
        <w:t>乱数没办法搜的，首先是不知道它每个动作会生成多少乱数，其次是不知道不知道每次随机生成的乱数是什么。</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那就上天保佑吧！</w:t>
      </w:r>
      <w:r>
        <w:t xml:space="preserve"> </w:t>
      </w:r>
    </w:p>
    <w:p w:rsidR="00863402" w:rsidRDefault="00863402" w:rsidP="001645D0">
      <w:r>
        <w:t xml:space="preserve">|||drbear </w:t>
      </w:r>
    </w:p>
    <w:p w:rsidR="00863402" w:rsidRDefault="00863402" w:rsidP="001645D0"/>
    <w:p w:rsidR="00863402" w:rsidRDefault="00863402" w:rsidP="001645D0">
      <w:r>
        <w:t>0%</w:t>
      </w:r>
      <w:r>
        <w:rPr>
          <w:rFonts w:hint="eastAsia"/>
        </w:rPr>
        <w:t>不遇敵我發現好像有點問題</w:t>
      </w:r>
      <w:r>
        <w:t xml:space="preserve"> </w:t>
      </w:r>
    </w:p>
    <w:p w:rsidR="00863402" w:rsidRDefault="00863402" w:rsidP="001645D0">
      <w:r>
        <w:rPr>
          <w:rFonts w:hint="eastAsia"/>
        </w:rPr>
        <w:t>啟動以後</w:t>
      </w:r>
      <w:r>
        <w:t>,</w:t>
      </w:r>
      <w:r>
        <w:rPr>
          <w:rFonts w:hint="eastAsia"/>
        </w:rPr>
        <w:t>在野外和迷宮裡都會花屏</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t>[</w:t>
      </w:r>
      <w:r>
        <w:rPr>
          <w:rFonts w:hint="eastAsia"/>
        </w:rPr>
        <w:t>百分百不遇敌</w:t>
      </w:r>
      <w:r>
        <w:t xml:space="preserve">] </w:t>
      </w:r>
    </w:p>
    <w:p w:rsidR="00863402" w:rsidRDefault="00863402" w:rsidP="001645D0">
      <w:r>
        <w:t xml:space="preserve">ON=,;A, </w:t>
      </w:r>
    </w:p>
    <w:p w:rsidR="00863402" w:rsidRDefault="00863402" w:rsidP="001645D0"/>
    <w:p w:rsidR="00863402" w:rsidRDefault="00863402" w:rsidP="001645D0">
      <w:r>
        <w:t xml:space="preserve">[GameInfo] </w:t>
      </w:r>
    </w:p>
    <w:p w:rsidR="00863402" w:rsidRDefault="00863402" w:rsidP="001645D0">
      <w:r>
        <w:t>Name=</w:t>
      </w:r>
      <w:r>
        <w:rPr>
          <w:rFonts w:hint="eastAsia"/>
        </w:rPr>
        <w:t>吞食天地之诸葛孔明传</w:t>
      </w:r>
      <w:r>
        <w:t xml:space="preserve"> </w:t>
      </w:r>
    </w:p>
    <w:p w:rsidR="00863402" w:rsidRDefault="00863402" w:rsidP="001645D0">
      <w:r>
        <w:t xml:space="preserve">System=FC </w:t>
      </w:r>
    </w:p>
    <w:p w:rsidR="00863402" w:rsidRDefault="00863402" w:rsidP="001645D0">
      <w:r>
        <w:t>Text=</w:t>
      </w:r>
      <w:r>
        <w:rPr>
          <w:rFonts w:hint="eastAsia"/>
        </w:rPr>
        <w:t>百分百不遇敌</w:t>
      </w:r>
      <w:r>
        <w:t xml:space="preserve"> </w:t>
      </w:r>
    </w:p>
    <w:p w:rsidR="00863402" w:rsidRDefault="00863402" w:rsidP="001645D0"/>
    <w:p w:rsidR="00863402" w:rsidRDefault="00863402" w:rsidP="001645D0"/>
    <w:p w:rsidR="00863402" w:rsidRDefault="00863402" w:rsidP="001645D0">
      <w:r>
        <w:rPr>
          <w:rFonts w:hint="eastAsia"/>
        </w:rPr>
        <w:t>是这个吗？看看是不是模拟器没调到相应的设置</w:t>
      </w:r>
      <w:r>
        <w:t>-pal</w:t>
      </w:r>
      <w:r>
        <w:rPr>
          <w:rFonts w:hint="eastAsia"/>
        </w:rPr>
        <w:t>。</w:t>
      </w:r>
      <w:r>
        <w:t xml:space="preserve"> </w:t>
      </w:r>
    </w:p>
    <w:p w:rsidR="00863402" w:rsidRDefault="00863402" w:rsidP="001645D0">
      <w:r>
        <w:t xml:space="preserve">|||lijianming </w:t>
      </w:r>
    </w:p>
    <w:p w:rsidR="00863402" w:rsidRDefault="00863402" w:rsidP="001645D0"/>
    <w:p w:rsidR="00863402" w:rsidRDefault="00863402" w:rsidP="001645D0">
      <w:r>
        <w:rPr>
          <w:rFonts w:hint="eastAsia"/>
        </w:rPr>
        <w:t>字串</w:t>
      </w:r>
      <w:r>
        <w:t>6</w:t>
      </w:r>
    </w:p>
    <w:p w:rsidR="00863402" w:rsidRDefault="00863402" w:rsidP="001645D0"/>
    <w:p w:rsidR="00863402" w:rsidRDefault="00863402" w:rsidP="001645D0">
      <w:r>
        <w:rPr>
          <w:rFonts w:hint="eastAsia"/>
        </w:rPr>
        <w:t>神秘将军和周仓没有换回来啊</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都是原始遗留问题啊……没人呀……</w:t>
      </w:r>
      <w:r>
        <w:t xml:space="preserve"> </w:t>
      </w:r>
    </w:p>
    <w:p w:rsidR="00863402" w:rsidRDefault="00863402" w:rsidP="001645D0">
      <w:r>
        <w:t xml:space="preserve">|||advance </w:t>
      </w:r>
    </w:p>
    <w:p w:rsidR="00863402" w:rsidRDefault="00863402" w:rsidP="001645D0"/>
    <w:p w:rsidR="00863402" w:rsidRDefault="00863402" w:rsidP="001645D0">
      <w:r>
        <w:t>cht</w:t>
      </w:r>
      <w:r>
        <w:rPr>
          <w:rFonts w:hint="eastAsia"/>
        </w:rPr>
        <w:t>文件：</w:t>
      </w:r>
      <w:r>
        <w:t xml:space="preserve"> </w:t>
      </w:r>
    </w:p>
    <w:p w:rsidR="00863402" w:rsidRDefault="00863402" w:rsidP="001645D0">
      <w:r>
        <w:t>[</w:t>
      </w:r>
      <w:r>
        <w:rPr>
          <w:rFonts w:hint="eastAsia"/>
        </w:rPr>
        <w:t>编</w:t>
      </w:r>
      <w:r>
        <w:t xml:space="preserve">] </w:t>
      </w:r>
    </w:p>
    <w:p w:rsidR="00863402" w:rsidRDefault="00863402" w:rsidP="001645D0">
      <w:r>
        <w:t>ON=0</w:t>
      </w:r>
      <w:r>
        <w:rPr>
          <w:rFonts w:hint="eastAsia"/>
        </w:rPr>
        <w:t>，，，，</w:t>
      </w:r>
      <w:r>
        <w:t xml:space="preserve"> </w:t>
      </w:r>
    </w:p>
    <w:p w:rsidR="00863402" w:rsidRDefault="00863402" w:rsidP="001645D0"/>
    <w:p w:rsidR="00863402" w:rsidRDefault="00863402" w:rsidP="001645D0">
      <w:r>
        <w:t>[</w:t>
      </w:r>
      <w:r>
        <w:rPr>
          <w:rFonts w:hint="eastAsia"/>
        </w:rPr>
        <w:t>道</w:t>
      </w:r>
      <w:r>
        <w:t xml:space="preserve">] </w:t>
      </w:r>
    </w:p>
    <w:p w:rsidR="00863402" w:rsidRDefault="00863402" w:rsidP="001645D0">
      <w:r>
        <w:t>ON=0</w:t>
      </w:r>
      <w:r>
        <w:rPr>
          <w:rFonts w:hint="eastAsia"/>
        </w:rPr>
        <w:t>，，，，</w:t>
      </w:r>
      <w:r>
        <w:t xml:space="preserve">A </w:t>
      </w:r>
    </w:p>
    <w:p w:rsidR="00863402" w:rsidRDefault="00863402" w:rsidP="001645D0"/>
    <w:p w:rsidR="00863402" w:rsidRDefault="00863402" w:rsidP="001645D0">
      <w:r>
        <w:t>[</w:t>
      </w:r>
      <w:r>
        <w:rPr>
          <w:rFonts w:hint="eastAsia"/>
        </w:rPr>
        <w:t>武</w:t>
      </w:r>
      <w:r>
        <w:t xml:space="preserve">] </w:t>
      </w:r>
    </w:p>
    <w:p w:rsidR="00863402" w:rsidRDefault="00863402" w:rsidP="001645D0">
      <w:r>
        <w:t>ON=0</w:t>
      </w:r>
      <w:r>
        <w:rPr>
          <w:rFonts w:hint="eastAsia"/>
        </w:rPr>
        <w:t>，，，，</w:t>
      </w:r>
      <w:r>
        <w:t xml:space="preserve">C </w:t>
      </w:r>
    </w:p>
    <w:p w:rsidR="00863402" w:rsidRDefault="00863402" w:rsidP="001645D0"/>
    <w:p w:rsidR="00863402" w:rsidRDefault="00863402" w:rsidP="001645D0">
      <w:r>
        <w:t>[</w:t>
      </w:r>
      <w:r>
        <w:rPr>
          <w:rFonts w:hint="eastAsia"/>
        </w:rPr>
        <w:t>宿</w:t>
      </w:r>
      <w:r>
        <w:t xml:space="preserve">] </w:t>
      </w:r>
    </w:p>
    <w:p w:rsidR="00863402" w:rsidRDefault="00863402" w:rsidP="001645D0">
      <w:r>
        <w:t>ON=0</w:t>
      </w:r>
      <w:r>
        <w:rPr>
          <w:rFonts w:hint="eastAsia"/>
        </w:rPr>
        <w:t>，，，</w:t>
      </w:r>
      <w:r>
        <w:t>A</w:t>
      </w:r>
      <w:r>
        <w:rPr>
          <w:rFonts w:hint="eastAsia"/>
        </w:rPr>
        <w:t>，</w:t>
      </w:r>
      <w:r>
        <w:t xml:space="preserve"> </w:t>
      </w:r>
    </w:p>
    <w:p w:rsidR="00863402" w:rsidRDefault="00863402" w:rsidP="001645D0"/>
    <w:p w:rsidR="00863402" w:rsidRDefault="00863402" w:rsidP="001645D0">
      <w:r>
        <w:t>[</w:t>
      </w:r>
      <w:r>
        <w:rPr>
          <w:rFonts w:hint="eastAsia"/>
        </w:rPr>
        <w:t>宝座</w:t>
      </w:r>
      <w:r>
        <w:t xml:space="preserve">] </w:t>
      </w:r>
    </w:p>
    <w:p w:rsidR="00863402" w:rsidRDefault="00863402" w:rsidP="001645D0">
      <w:r>
        <w:t>ON=0</w:t>
      </w:r>
      <w:r>
        <w:rPr>
          <w:rFonts w:hint="eastAsia"/>
        </w:rPr>
        <w:t>，，，，</w:t>
      </w:r>
      <w:r>
        <w:t xml:space="preserve">E </w:t>
      </w:r>
    </w:p>
    <w:p w:rsidR="00863402" w:rsidRDefault="00863402" w:rsidP="001645D0"/>
    <w:p w:rsidR="00863402" w:rsidRDefault="00863402" w:rsidP="001645D0"/>
    <w:p w:rsidR="00863402" w:rsidRDefault="00863402" w:rsidP="001645D0">
      <w:r>
        <w:t xml:space="preserve">[GameInfo] </w:t>
      </w:r>
    </w:p>
    <w:p w:rsidR="00863402" w:rsidRDefault="00863402" w:rsidP="001645D0">
      <w:r>
        <w:t>Name=</w:t>
      </w:r>
      <w:r>
        <w:rPr>
          <w:rFonts w:hint="eastAsia"/>
        </w:rPr>
        <w:t>吞食天地</w:t>
      </w:r>
      <w:r>
        <w:t xml:space="preserve"> </w:t>
      </w:r>
    </w:p>
    <w:p w:rsidR="00863402" w:rsidRDefault="00863402" w:rsidP="001645D0">
      <w:r>
        <w:t xml:space="preserve">System=FC </w:t>
      </w:r>
    </w:p>
    <w:p w:rsidR="00863402" w:rsidRDefault="00863402" w:rsidP="001645D0">
      <w:r>
        <w:t>Text=</w:t>
      </w:r>
      <w:r>
        <w:rPr>
          <w:rFonts w:hint="eastAsia"/>
        </w:rPr>
        <w:t>（说明：在宛城到达对应的屋中，启用回到游戏，解锁，用选择键刷新，就可唤出人来，出屋恢复正常。宝座可在荆州，江夏等地宫殿用，这样就可用信在荆州招蔡瑁，江夏招刘琦，襄阳招庞统。编和武可互换，这样在任一城中武就可变为编）</w:t>
      </w:r>
      <w:r>
        <w:t xml:space="preserve"> </w:t>
      </w:r>
    </w:p>
    <w:p w:rsidR="00863402" w:rsidRDefault="00863402" w:rsidP="001645D0"/>
    <w:p w:rsidR="00863402" w:rsidRDefault="00863402" w:rsidP="001645D0"/>
    <w:p w:rsidR="00863402" w:rsidRDefault="00863402" w:rsidP="001645D0">
      <w:r>
        <w:rPr>
          <w:rFonts w:hint="eastAsia"/>
        </w:rPr>
        <w:t>这个怎么用的呀</w:t>
      </w:r>
      <w:r>
        <w:t xml:space="preserve"> </w:t>
      </w:r>
      <w:r>
        <w:rPr>
          <w:rFonts w:hint="eastAsia"/>
        </w:rPr>
        <w:t>我用了怎么不行</w:t>
      </w:r>
      <w:r>
        <w:t xml:space="preserve"> </w:t>
      </w:r>
      <w:r>
        <w:rPr>
          <w:rFonts w:hint="eastAsia"/>
        </w:rPr>
        <w:t>？</w:t>
      </w:r>
      <w:r>
        <w:t xml:space="preserve"> </w:t>
      </w:r>
    </w:p>
    <w:p w:rsidR="00863402" w:rsidRDefault="00863402" w:rsidP="001645D0">
      <w:r>
        <w:rPr>
          <w:rFonts w:hint="eastAsia"/>
        </w:rPr>
        <w:t>在徐州用武换成编</w:t>
      </w:r>
      <w:r>
        <w:t xml:space="preserve"> </w:t>
      </w:r>
      <w:r>
        <w:rPr>
          <w:rFonts w:hint="eastAsia"/>
        </w:rPr>
        <w:t>没能成功</w:t>
      </w:r>
      <w:r>
        <w:t xml:space="preserve">``` </w:t>
      </w:r>
    </w:p>
    <w:p w:rsidR="00863402" w:rsidRDefault="00863402" w:rsidP="001645D0">
      <w:r>
        <w:rPr>
          <w:rFonts w:hint="eastAsia"/>
        </w:rPr>
        <w:t>字串</w:t>
      </w:r>
      <w:r>
        <w:t>2</w:t>
      </w:r>
    </w:p>
    <w:p w:rsidR="00863402" w:rsidRDefault="00863402" w:rsidP="001645D0"/>
    <w:p w:rsidR="00863402" w:rsidRDefault="00863402" w:rsidP="001645D0"/>
    <w:p w:rsidR="00863402" w:rsidRDefault="00863402" w:rsidP="001645D0">
      <w:r>
        <w:t>|||</w:t>
      </w:r>
      <w:r>
        <w:rPr>
          <w:rFonts w:hint="eastAsia"/>
        </w:rPr>
        <w:t>豪雨</w:t>
      </w:r>
      <w:r>
        <w:t xml:space="preserve"> </w:t>
      </w:r>
    </w:p>
    <w:p w:rsidR="00863402" w:rsidRDefault="00863402" w:rsidP="001645D0"/>
    <w:p w:rsidR="00863402" w:rsidRDefault="00863402" w:rsidP="001645D0">
      <w:r>
        <w:rPr>
          <w:rFonts w:hint="eastAsia"/>
        </w:rPr>
        <w:t>忒强了</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在徐州用武换成编</w:t>
      </w:r>
      <w:r>
        <w:t xml:space="preserve"> </w:t>
      </w:r>
      <w:r>
        <w:rPr>
          <w:rFonts w:hint="eastAsia"/>
        </w:rPr>
        <w:t>没能成功</w:t>
      </w:r>
      <w:r>
        <w:t xml:space="preserve">``` </w:t>
      </w:r>
    </w:p>
    <w:p w:rsidR="00863402" w:rsidRDefault="00863402" w:rsidP="001645D0"/>
    <w:p w:rsidR="00863402" w:rsidRDefault="00863402" w:rsidP="001645D0"/>
    <w:p w:rsidR="00863402" w:rsidRDefault="00863402" w:rsidP="001645D0">
      <w:r>
        <w:rPr>
          <w:rFonts w:hint="eastAsia"/>
        </w:rPr>
        <w:t>不清楚，问问天道吧！难道那个坐标一开始没人……</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还有，是不是没到武器店里再使用啊？</w:t>
      </w:r>
      <w:r>
        <w:t xml:space="preserve"> </w:t>
      </w:r>
    </w:p>
    <w:p w:rsidR="00863402" w:rsidRDefault="00863402" w:rsidP="001645D0">
      <w:r>
        <w:t xml:space="preserve">|||advance </w:t>
      </w:r>
    </w:p>
    <w:p w:rsidR="00863402" w:rsidRDefault="00863402" w:rsidP="001645D0"/>
    <w:p w:rsidR="00863402" w:rsidRDefault="00863402" w:rsidP="001645D0">
      <w:r>
        <w:rPr>
          <w:rFonts w:hint="eastAsia"/>
        </w:rPr>
        <w:t>我先是在外面开启作弊码</w:t>
      </w:r>
      <w:r>
        <w:t xml:space="preserve"> </w:t>
      </w:r>
      <w:r>
        <w:rPr>
          <w:rFonts w:hint="eastAsia"/>
        </w:rPr>
        <w:t>然后进去了再刷新</w:t>
      </w:r>
      <w:r>
        <w:t xml:space="preserve"> </w:t>
      </w:r>
      <w:r>
        <w:rPr>
          <w:rFonts w:hint="eastAsia"/>
        </w:rPr>
        <w:t>还是没变</w:t>
      </w:r>
      <w:r>
        <w:t xml:space="preserve">~~~ </w:t>
      </w:r>
    </w:p>
    <w:p w:rsidR="00863402" w:rsidRDefault="00863402" w:rsidP="001645D0">
      <w:r>
        <w:t>|||</w:t>
      </w:r>
      <w:r>
        <w:rPr>
          <w:rFonts w:hint="eastAsia"/>
        </w:rPr>
        <w:t>天之道</w:t>
      </w:r>
      <w:r>
        <w:t xml:space="preserve"> </w:t>
      </w:r>
    </w:p>
    <w:p w:rsidR="00863402" w:rsidRDefault="00863402" w:rsidP="001645D0"/>
    <w:p w:rsidR="00863402" w:rsidRDefault="00863402" w:rsidP="001645D0">
      <w:r>
        <w:t>cht</w:t>
      </w:r>
      <w:r>
        <w:rPr>
          <w:rFonts w:hint="eastAsia"/>
        </w:rPr>
        <w:t>文件：</w:t>
      </w:r>
      <w:r>
        <w:t xml:space="preserve"> </w:t>
      </w:r>
    </w:p>
    <w:p w:rsidR="00863402" w:rsidRDefault="00863402" w:rsidP="001645D0">
      <w:r>
        <w:t>[</w:t>
      </w:r>
      <w:r>
        <w:rPr>
          <w:rFonts w:hint="eastAsia"/>
        </w:rPr>
        <w:t>编</w:t>
      </w:r>
      <w:r>
        <w:t xml:space="preserve">] </w:t>
      </w:r>
    </w:p>
    <w:p w:rsidR="00863402" w:rsidRDefault="00863402" w:rsidP="001645D0">
      <w:r>
        <w:t xml:space="preserve">ON=0,,,, </w:t>
      </w:r>
    </w:p>
    <w:p w:rsidR="00863402" w:rsidRDefault="00863402" w:rsidP="001645D0"/>
    <w:p w:rsidR="00863402" w:rsidRDefault="00863402" w:rsidP="001645D0">
      <w:r>
        <w:t>[</w:t>
      </w:r>
      <w:r>
        <w:rPr>
          <w:rFonts w:hint="eastAsia"/>
        </w:rPr>
        <w:t>道</w:t>
      </w:r>
      <w:r>
        <w:t xml:space="preserve">] </w:t>
      </w:r>
    </w:p>
    <w:p w:rsidR="00863402" w:rsidRDefault="00863402" w:rsidP="001645D0">
      <w:r>
        <w:t xml:space="preserve">ON=0,,,,A </w:t>
      </w:r>
    </w:p>
    <w:p w:rsidR="00863402" w:rsidRDefault="00863402" w:rsidP="001645D0"/>
    <w:p w:rsidR="00863402" w:rsidRDefault="00863402" w:rsidP="001645D0">
      <w:r>
        <w:t>[</w:t>
      </w:r>
      <w:r>
        <w:rPr>
          <w:rFonts w:hint="eastAsia"/>
        </w:rPr>
        <w:t>武</w:t>
      </w:r>
      <w:r>
        <w:t xml:space="preserve">] </w:t>
      </w:r>
    </w:p>
    <w:p w:rsidR="00863402" w:rsidRDefault="00863402" w:rsidP="001645D0">
      <w:r>
        <w:t xml:space="preserve">ON=0,,,,C </w:t>
      </w:r>
    </w:p>
    <w:p w:rsidR="00863402" w:rsidRDefault="00863402" w:rsidP="001645D0"/>
    <w:p w:rsidR="00863402" w:rsidRDefault="00863402" w:rsidP="001645D0">
      <w:r>
        <w:t>[</w:t>
      </w:r>
      <w:r>
        <w:rPr>
          <w:rFonts w:hint="eastAsia"/>
        </w:rPr>
        <w:t>宿</w:t>
      </w:r>
      <w:r>
        <w:t xml:space="preserve">] </w:t>
      </w:r>
    </w:p>
    <w:p w:rsidR="00863402" w:rsidRDefault="00863402" w:rsidP="001645D0">
      <w:r>
        <w:t xml:space="preserve">ON=0,,,A, </w:t>
      </w:r>
    </w:p>
    <w:p w:rsidR="00863402" w:rsidRDefault="00863402" w:rsidP="001645D0"/>
    <w:p w:rsidR="00863402" w:rsidRDefault="00863402" w:rsidP="001645D0">
      <w:r>
        <w:t>[</w:t>
      </w:r>
      <w:r>
        <w:rPr>
          <w:rFonts w:hint="eastAsia"/>
        </w:rPr>
        <w:t>宝座</w:t>
      </w:r>
      <w:r>
        <w:t xml:space="preserve">] </w:t>
      </w:r>
    </w:p>
    <w:p w:rsidR="00863402" w:rsidRDefault="00863402" w:rsidP="001645D0">
      <w:r>
        <w:t xml:space="preserve">ON=0,,,,E </w:t>
      </w:r>
    </w:p>
    <w:p w:rsidR="00863402" w:rsidRDefault="00863402" w:rsidP="001645D0"/>
    <w:p w:rsidR="00863402" w:rsidRDefault="00863402" w:rsidP="001645D0"/>
    <w:p w:rsidR="00863402" w:rsidRDefault="00863402" w:rsidP="001645D0">
      <w:r>
        <w:t xml:space="preserve">[GameInfo] </w:t>
      </w:r>
      <w:r>
        <w:rPr>
          <w:rFonts w:hint="eastAsia"/>
        </w:rPr>
        <w:t>字串</w:t>
      </w:r>
      <w:r>
        <w:t xml:space="preserve">7 </w:t>
      </w:r>
    </w:p>
    <w:p w:rsidR="00863402" w:rsidRDefault="00863402" w:rsidP="001645D0">
      <w:r>
        <w:t>Name=</w:t>
      </w:r>
      <w:r>
        <w:rPr>
          <w:rFonts w:hint="eastAsia"/>
        </w:rPr>
        <w:t>吞食天地</w:t>
      </w:r>
      <w:r>
        <w:t xml:space="preserve"> </w:t>
      </w:r>
    </w:p>
    <w:p w:rsidR="00863402" w:rsidRDefault="00863402" w:rsidP="001645D0">
      <w:r>
        <w:t xml:space="preserve">System=FC </w:t>
      </w:r>
    </w:p>
    <w:p w:rsidR="00863402" w:rsidRDefault="00863402" w:rsidP="001645D0">
      <w:r>
        <w:t>Text=</w:t>
      </w:r>
      <w:r>
        <w:rPr>
          <w:rFonts w:hint="eastAsia"/>
        </w:rPr>
        <w:t>（说明：在宛城到达对应的屋中，启用回到游戏，解锁，用选择键刷新，就可唤出人来，出屋恢复正常。宝座可在荆州，江夏等地宫殿用，这样就可用信在荆州招蔡瑁，江夏招刘琦，襄阳招庞统。编和武可互换，这样在任一城中武就可变为编）</w:t>
      </w:r>
      <w:r>
        <w:t xml:space="preserve"> </w:t>
      </w:r>
    </w:p>
    <w:p w:rsidR="00863402" w:rsidRDefault="00863402" w:rsidP="001645D0"/>
    <w:p w:rsidR="00863402" w:rsidRDefault="00863402" w:rsidP="001645D0">
      <w:r>
        <w:rPr>
          <w:rFonts w:hint="eastAsia"/>
        </w:rPr>
        <w:t>用这个吧</w:t>
      </w:r>
      <w:r>
        <w:t xml:space="preserve"> </w:t>
      </w:r>
    </w:p>
    <w:p w:rsidR="00863402" w:rsidRDefault="00863402" w:rsidP="001645D0">
      <w:r>
        <w:rPr>
          <w:rFonts w:hint="eastAsia"/>
        </w:rPr>
        <w:t>估计是格式有问题，“，”应该用英文输入时的“，”</w:t>
      </w:r>
      <w:r>
        <w:t xml:space="preserve"> </w:t>
      </w:r>
    </w:p>
    <w:p w:rsidR="00863402" w:rsidRDefault="00863402" w:rsidP="001645D0">
      <w:r>
        <w:t>|||</w:t>
      </w:r>
      <w:r>
        <w:rPr>
          <w:rFonts w:hint="eastAsia"/>
        </w:rPr>
        <w:t>星月秋悠</w:t>
      </w:r>
      <w:r>
        <w:t xml:space="preserve"> </w:t>
      </w:r>
    </w:p>
    <w:p w:rsidR="00863402" w:rsidRDefault="00863402" w:rsidP="001645D0"/>
    <w:p w:rsidR="00863402" w:rsidRDefault="00863402" w:rsidP="001645D0">
      <w:r>
        <w:rPr>
          <w:rFonts w:hint="eastAsia"/>
        </w:rPr>
        <w:t>恩！就是这样的啊。</w:t>
      </w:r>
      <w:r>
        <w:t xml:space="preserve"> </w:t>
      </w:r>
    </w:p>
    <w:p w:rsidR="00863402" w:rsidRDefault="00863402" w:rsidP="001645D0"/>
    <w:p w:rsidR="00863402" w:rsidRDefault="00863402" w:rsidP="001645D0">
      <w:r>
        <w:rPr>
          <w:rFonts w:hint="eastAsia"/>
        </w:rPr>
        <w:t>应该还有很多呀，大家再发挥发挥啊</w:t>
      </w:r>
      <w:r>
        <w:t xml:space="preserve"> </w:t>
      </w:r>
    </w:p>
    <w:p w:rsidR="00863402" w:rsidRDefault="00863402" w:rsidP="001645D0">
      <w:r>
        <w:t>|||</w:t>
      </w:r>
      <w:r>
        <w:rPr>
          <w:rFonts w:hint="eastAsia"/>
        </w:rPr>
        <w:t>天之道</w:t>
      </w:r>
      <w:r>
        <w:t xml:space="preserve"> </w:t>
      </w:r>
    </w:p>
    <w:p w:rsidR="00863402" w:rsidRDefault="00863402" w:rsidP="001645D0"/>
    <w:p w:rsidR="00863402" w:rsidRDefault="00863402" w:rsidP="001645D0">
      <w:r>
        <w:t>[</w:t>
      </w:r>
      <w:r>
        <w:rPr>
          <w:rFonts w:hint="eastAsia"/>
        </w:rPr>
        <w:t>一战级</w:t>
      </w:r>
      <w:r>
        <w:t xml:space="preserve">] </w:t>
      </w:r>
    </w:p>
    <w:p w:rsidR="00863402" w:rsidRDefault="00863402" w:rsidP="001645D0">
      <w:r>
        <w:t>LV=,0,,</w:t>
      </w:r>
    </w:p>
    <w:p w:rsidR="00863402" w:rsidRDefault="00863402" w:rsidP="00527856">
      <w:r>
        <w:br/>
        <w:t xml:space="preserve"> [</w:t>
      </w:r>
      <w:r>
        <w:rPr>
          <w:rFonts w:hint="eastAsia"/>
        </w:rPr>
        <w:t>我方奋战</w:t>
      </w:r>
      <w:r>
        <w:t xml:space="preserve">] </w:t>
      </w:r>
    </w:p>
    <w:p w:rsidR="00863402" w:rsidRDefault="00863402" w:rsidP="00527856">
      <w:r>
        <w:rPr>
          <w:rFonts w:hint="eastAsia"/>
        </w:rPr>
        <w:t>第次（自然会心倍）</w:t>
      </w:r>
      <w:r>
        <w:t xml:space="preserve">=FC0,,,,, </w:t>
      </w:r>
    </w:p>
    <w:p w:rsidR="00863402" w:rsidRDefault="00863402" w:rsidP="00527856">
      <w:r>
        <w:rPr>
          <w:rFonts w:hint="eastAsia"/>
        </w:rPr>
        <w:t>第次（倍会心）</w:t>
      </w:r>
      <w:r>
        <w:t xml:space="preserve">=FC0,,,,, </w:t>
      </w:r>
    </w:p>
    <w:p w:rsidR="00863402" w:rsidRDefault="00863402" w:rsidP="00527856">
      <w:r>
        <w:rPr>
          <w:rFonts w:hint="eastAsia"/>
        </w:rPr>
        <w:t>第次（倍会心）</w:t>
      </w:r>
      <w:r>
        <w:t xml:space="preserve">=FC0,,,,, </w:t>
      </w:r>
    </w:p>
    <w:p w:rsidR="00863402" w:rsidRDefault="00863402" w:rsidP="00527856">
      <w:r>
        <w:rPr>
          <w:rFonts w:hint="eastAsia"/>
        </w:rPr>
        <w:t>第次（倍会心）</w:t>
      </w:r>
      <w:r>
        <w:t xml:space="preserve">=FC0,,,,, </w:t>
      </w:r>
    </w:p>
    <w:p w:rsidR="00863402" w:rsidRDefault="00863402" w:rsidP="00527856"/>
    <w:p w:rsidR="00863402" w:rsidRDefault="00863402" w:rsidP="00527856"/>
    <w:p w:rsidR="00863402" w:rsidRDefault="00863402" w:rsidP="00527856">
      <w:r>
        <w:rPr>
          <w:rFonts w:hint="eastAsia"/>
        </w:rPr>
        <w:t>第次（倍会心）</w:t>
      </w:r>
      <w:r>
        <w:t xml:space="preserve">=FC0,,,,, </w:t>
      </w:r>
    </w:p>
    <w:p w:rsidR="00863402" w:rsidRDefault="00863402" w:rsidP="00527856">
      <w:r>
        <w:rPr>
          <w:rFonts w:hint="eastAsia"/>
        </w:rPr>
        <w:t>超级奋战第式</w:t>
      </w:r>
      <w:r>
        <w:t xml:space="preserve">=FC0,,,,, </w:t>
      </w:r>
    </w:p>
    <w:p w:rsidR="00863402" w:rsidRDefault="00863402" w:rsidP="00527856">
      <w:r>
        <w:rPr>
          <w:rFonts w:hint="eastAsia"/>
        </w:rPr>
        <w:t>超级奋战第式</w:t>
      </w:r>
      <w:r>
        <w:t xml:space="preserve">=FC0,,,,, </w:t>
      </w:r>
    </w:p>
    <w:p w:rsidR="00863402" w:rsidRDefault="00863402" w:rsidP="00527856">
      <w:r>
        <w:rPr>
          <w:rFonts w:hint="eastAsia"/>
        </w:rPr>
        <w:t>超级奋战第式</w:t>
      </w:r>
      <w:r>
        <w:t xml:space="preserve">=FC0,,,,, </w:t>
      </w:r>
    </w:p>
    <w:p w:rsidR="00863402" w:rsidRDefault="00863402" w:rsidP="00527856"/>
    <w:p w:rsidR="00863402" w:rsidRDefault="00863402" w:rsidP="00527856">
      <w:r>
        <w:t>[</w:t>
      </w:r>
      <w:r>
        <w:rPr>
          <w:rFonts w:hint="eastAsia"/>
        </w:rPr>
        <w:t>敌人奋战</w:t>
      </w:r>
      <w:r>
        <w:t xml:space="preserve">] </w:t>
      </w:r>
    </w:p>
    <w:p w:rsidR="00863402" w:rsidRDefault="00863402" w:rsidP="00527856">
      <w:r>
        <w:rPr>
          <w:rFonts w:hint="eastAsia"/>
        </w:rPr>
        <w:t>倍自然会心</w:t>
      </w:r>
      <w:r>
        <w:t xml:space="preserve">=FC,,,,, </w:t>
      </w:r>
    </w:p>
    <w:p w:rsidR="00863402" w:rsidRDefault="00863402" w:rsidP="00527856">
      <w:r>
        <w:rPr>
          <w:rFonts w:hint="eastAsia"/>
        </w:rPr>
        <w:t>倍会心</w:t>
      </w:r>
      <w:r>
        <w:t xml:space="preserve">=FC,,,,, </w:t>
      </w:r>
    </w:p>
    <w:p w:rsidR="00863402" w:rsidRDefault="00863402" w:rsidP="00527856">
      <w:r>
        <w:rPr>
          <w:rFonts w:hint="eastAsia"/>
        </w:rPr>
        <w:t>倍会心</w:t>
      </w:r>
      <w:r>
        <w:t xml:space="preserve">=FC,,,,, </w:t>
      </w:r>
    </w:p>
    <w:p w:rsidR="00863402" w:rsidRDefault="00863402" w:rsidP="00527856">
      <w:r>
        <w:rPr>
          <w:rFonts w:hint="eastAsia"/>
        </w:rPr>
        <w:t>倍会心</w:t>
      </w:r>
      <w:r>
        <w:t xml:space="preserve">=FC,,,,, </w:t>
      </w:r>
    </w:p>
    <w:p w:rsidR="00863402" w:rsidRDefault="00863402" w:rsidP="00527856">
      <w:r>
        <w:rPr>
          <w:rFonts w:hint="eastAsia"/>
        </w:rPr>
        <w:t>倍会心</w:t>
      </w:r>
      <w:r>
        <w:t xml:space="preserve">=FC,,,,, </w:t>
      </w:r>
    </w:p>
    <w:p w:rsidR="00863402" w:rsidRDefault="00863402" w:rsidP="00527856">
      <w:r>
        <w:rPr>
          <w:rFonts w:hint="eastAsia"/>
        </w:rPr>
        <w:t>超级奋战第式</w:t>
      </w:r>
      <w:r>
        <w:t xml:space="preserve">=FC,,,,, </w:t>
      </w:r>
    </w:p>
    <w:p w:rsidR="00863402" w:rsidRDefault="00863402" w:rsidP="00527856">
      <w:r>
        <w:rPr>
          <w:rFonts w:hint="eastAsia"/>
        </w:rPr>
        <w:t>超级奋战第式</w:t>
      </w:r>
      <w:r>
        <w:t xml:space="preserve">=FC,,,,, </w:t>
      </w:r>
    </w:p>
    <w:p w:rsidR="00863402" w:rsidRDefault="00863402" w:rsidP="00527856">
      <w:r>
        <w:rPr>
          <w:rFonts w:hint="eastAsia"/>
        </w:rPr>
        <w:t>超级奋战第式</w:t>
      </w:r>
      <w:r>
        <w:t xml:space="preserve">=FC,,,,, </w:t>
      </w:r>
    </w:p>
    <w:p w:rsidR="00863402" w:rsidRDefault="00863402" w:rsidP="00527856">
      <w:r>
        <w:t>|||</w:t>
      </w:r>
      <w:r>
        <w:rPr>
          <w:rFonts w:hint="eastAsia"/>
        </w:rPr>
        <w:t>星月秋悠</w:t>
      </w:r>
      <w:r>
        <w:t xml:space="preserve"> </w:t>
      </w:r>
    </w:p>
    <w:sectPr w:rsidR="00863402" w:rsidSect="00D90528">
      <w:pgSz w:w="11906" w:h="16838"/>
      <w:pgMar w:top="2007"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20B2"/>
    <w:rsid w:val="001645D0"/>
    <w:rsid w:val="0030026F"/>
    <w:rsid w:val="003702FA"/>
    <w:rsid w:val="00525939"/>
    <w:rsid w:val="00527856"/>
    <w:rsid w:val="005A7A26"/>
    <w:rsid w:val="00863402"/>
    <w:rsid w:val="0095200C"/>
    <w:rsid w:val="00BE0ABC"/>
    <w:rsid w:val="00C120B2"/>
    <w:rsid w:val="00D43F5F"/>
    <w:rsid w:val="00D90528"/>
    <w:rsid w:val="00DA7EF9"/>
    <w:rsid w:val="00DB32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3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5200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onglueku.cn/turn/kongmingzhuan/09-27990_9.html" TargetMode="External"/><Relationship Id="rId4" Type="http://schemas.openxmlformats.org/officeDocument/2006/relationships/hyperlink" Target="http://www.gonglueku.cn/turn/kongmingzhuan/09-2799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72</Pages>
  <Words>4024</Words>
  <Characters>22942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soletramp</dc:creator>
  <cp:keywords/>
  <dc:description/>
  <cp:lastModifiedBy>deepin</cp:lastModifiedBy>
  <cp:revision>7</cp:revision>
  <dcterms:created xsi:type="dcterms:W3CDTF">2011-03-09T03:00:00Z</dcterms:created>
  <dcterms:modified xsi:type="dcterms:W3CDTF">2011-03-09T14:22:00Z</dcterms:modified>
</cp:coreProperties>
</file>